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a8f6" w14:paraId="2d5a8f6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557B8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81090" w:rsidRPr="004A7FFC">
        <w:rPr>
          <w:rFonts w:hAnsi="Times New Roman" w:ascii="Times New Roman"/>
        </w:rPr>
        <w:t>St-</w:t>
      </w:r>
      <w:r w:rsidR="00831C29">
        <w:rPr>
          <w:rFonts w:hAnsi="Times New Roman" w:ascii="Times New Roman"/>
        </w:rPr>
        <w:t>5724</w:t>
      </w:r>
      <w:r w:rsidR="0004727E">
        <w:rPr>
          <w:rFonts w:hAnsi="Times New Roman" w:ascii="Times New Roman"/>
        </w:rPr>
        <w:t>/16</w:t>
      </w:r>
    </w:p>
    <w:p w:rsidRDefault="00A07B1E" w:rsidP="00B81090" w:rsidR="00B81090" w:rsidRPr="004A7FF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4A07D3" w:rsidP="00B81090" w:rsidR="004A07D3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  <w:r w:rsidR="00A07B1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A07B1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</w:t>
      </w:r>
      <w:r w:rsidR="0036322E" w:rsidRPr="00573FE4">
        <w:rPr>
          <w:rFonts w:hAnsi="Times New Roman" w:ascii="Times New Roman"/>
          <w:szCs w:val="24"/>
        </w:rPr>
        <w:t>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C7E7F" w:rsidP="009A259C" w:rsidR="00CB7817">
      <w:pPr>
        <w:ind w:firstLine="720"/>
        <w:jc w:val="both"/>
        <w:rPr>
          <w:rFonts w:hAnsi="Times New Roman" w:ascii="Times New Roman"/>
          <w:szCs w:val="24"/>
        </w:rPr>
      </w:pPr>
      <w:r w:rsidRPr="003C7E7F">
        <w:rPr>
          <w:rFonts w:hAnsi="Times New Roman" w:ascii="Times New Roman"/>
          <w:szCs w:val="24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8C40F3" w:rsidRPr="008C40F3">
        <w:rPr>
          <w:rFonts w:hAnsi="Times New Roman" w:ascii="Times New Roman"/>
          <w:szCs w:val="24"/>
        </w:rPr>
        <w:t>STOLARIJA LOVREK d.o.o., Dubrovčan, Dubrovčan 79, OIB: 40049187588, MBS: 080725024</w:t>
      </w:r>
      <w:r w:rsidR="00557B82">
        <w:rPr>
          <w:rFonts w:hAnsi="Times New Roman" w:ascii="Times New Roman"/>
          <w:szCs w:val="24"/>
        </w:rPr>
        <w:t>, dana 24</w:t>
      </w:r>
      <w:r w:rsidR="000338FC">
        <w:rPr>
          <w:rFonts w:hAnsi="Times New Roman" w:ascii="Times New Roman"/>
          <w:szCs w:val="24"/>
        </w:rPr>
        <w:t>. travnja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3C7E7F" w:rsidP="009A259C" w:rsidR="003C7E7F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CD048E" w:rsidR="00CD048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203828">
        <w:rPr>
          <w:rFonts w:hAnsi="Times New Roman" w:ascii="Times New Roman"/>
          <w:szCs w:val="24"/>
        </w:rPr>
        <w:t xml:space="preserve">Za privremenog stečajnog upravitelja imenuje se </w:t>
      </w:r>
      <w:r w:rsidR="00CD048E">
        <w:rPr>
          <w:rFonts w:hAnsi="Times New Roman" w:ascii="Times New Roman"/>
          <w:szCs w:val="24"/>
        </w:rPr>
        <w:t xml:space="preserve">ĐURĐA DRAGOVIĆ- </w:t>
      </w:r>
    </w:p>
    <w:p w:rsidRDefault="00CD048E" w:rsidP="00582976" w:rsidR="007F17A7" w:rsidRPr="00CD048E">
      <w:pPr>
        <w:jc w:val="both"/>
        <w:rPr>
          <w:rFonts w:hAnsi="Times New Roman" w:ascii="Times New Roman"/>
          <w:szCs w:val="24"/>
        </w:rPr>
      </w:pPr>
      <w:r w:rsidRPr="00CD048E">
        <w:rPr>
          <w:rFonts w:hAnsi="Times New Roman" w:ascii="Times New Roman"/>
          <w:szCs w:val="24"/>
        </w:rPr>
        <w:t>GRAHEK, OIB: 90124243686, iz Kutine, Kneza Trpimira 4/I</w:t>
      </w: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203828" w:rsidR="00576EC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4A07D3">
        <w:rPr>
          <w:rFonts w:hAnsi="Times New Roman" w:ascii="Times New Roman"/>
          <w:szCs w:val="24"/>
        </w:rPr>
        <w:t>25.08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8C40F3" w:rsidRPr="008C40F3">
        <w:rPr>
          <w:rFonts w:hAnsi="Times New Roman" w:ascii="Times New Roman"/>
          <w:szCs w:val="24"/>
        </w:rPr>
        <w:t>STOLARIJA LOVREK d.o.o., Dubrovčan, Dubrovčan 79, OIB: 40049187588, MBS: 080725024</w:t>
      </w:r>
      <w:r w:rsidR="00576EC7">
        <w:rPr>
          <w:rFonts w:hAnsi="Times New Roman" w:ascii="Times New Roman"/>
          <w:szCs w:val="24"/>
        </w:rPr>
        <w:t>.</w:t>
      </w:r>
    </w:p>
    <w:p w:rsidRDefault="003B1ADE" w:rsidP="003C7E7F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8C40F3">
        <w:rPr>
          <w:rFonts w:hAnsi="Times New Roman" w:ascii="Times New Roman"/>
          <w:szCs w:val="24"/>
        </w:rPr>
        <w:t>13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do</w:t>
      </w:r>
      <w:r w:rsidR="00203828">
        <w:rPr>
          <w:rFonts w:hAnsi="Times New Roman" w:ascii="Times New Roman"/>
          <w:szCs w:val="24"/>
        </w:rPr>
        <w:t xml:space="preserve">stavu prokaznog popisa imovine, ali na ročište </w:t>
      </w:r>
      <w:r w:rsidR="008C40F3">
        <w:rPr>
          <w:rFonts w:hAnsi="Times New Roman" w:ascii="Times New Roman"/>
          <w:szCs w:val="24"/>
        </w:rPr>
        <w:t>dana 16</w:t>
      </w:r>
      <w:r w:rsidR="00203828">
        <w:rPr>
          <w:rFonts w:hAnsi="Times New Roman" w:ascii="Times New Roman"/>
          <w:szCs w:val="24"/>
        </w:rPr>
        <w:t xml:space="preserve">. ožujka 2017. nije pristupio, niti dostavio traženo. </w:t>
      </w:r>
    </w:p>
    <w:p w:rsidRDefault="007F17A7" w:rsidP="000338F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8C40F3">
        <w:rPr>
          <w:rFonts w:hAnsi="Times New Roman" w:ascii="Times New Roman"/>
          <w:szCs w:val="24"/>
        </w:rPr>
        <w:t>5.575,00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8C40F3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57B82" w:rsidP="007F17A7" w:rsidR="00557B82">
      <w:pPr>
        <w:ind w:firstLine="720"/>
        <w:jc w:val="both"/>
        <w:rPr>
          <w:rFonts w:hAnsi="Times New Roman" w:ascii="Times New Roman"/>
          <w:szCs w:val="24"/>
        </w:rPr>
      </w:pPr>
    </w:p>
    <w:p w:rsidRDefault="00557B82" w:rsidP="007F17A7" w:rsidR="00557B82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557B82">
        <w:rPr>
          <w:rFonts w:hAnsi="Times New Roman" w:ascii="Times New Roman"/>
          <w:szCs w:val="24"/>
        </w:rPr>
        <w:t>24</w:t>
      </w:r>
      <w:r w:rsidR="000338FC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2017.</w:t>
      </w:r>
      <w:r w:rsidR="00557B8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g.</w:t>
      </w:r>
    </w:p>
    <w:p w:rsidRDefault="00557B82" w:rsidP="003B1ADE" w:rsidR="00557B82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Vesna Sremac Šoštar</w:t>
      </w:r>
      <w:r w:rsidR="00E7242D">
        <w:rPr>
          <w:rFonts w:hAnsi="Times New Roman" w:ascii="Times New Roman"/>
          <w:szCs w:val="24"/>
        </w:rPr>
        <w:t>, v.r.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557B82" w:rsidP="00557B82" w:rsidR="00557B82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557B82" w:rsidP="00557B82" w:rsidR="00557B82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7F17A7" w:rsidP="00557B82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557B82" w:rsidP="00557B82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</w:t>
      </w:r>
      <w:r w:rsidR="007F17A7" w:rsidRPr="007F17A7">
        <w:rPr>
          <w:rFonts w:hAnsi="Times New Roman" w:ascii="Times New Roman"/>
          <w:szCs w:val="24"/>
        </w:rPr>
        <w:t xml:space="preserve">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E7242D" w:rsidP="00E7242D" w:rsidR="00573FE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E7242D" w:rsidP="00E7242D" w:rsidR="00E7242D" w:rsidRPr="00573FE4">
      <w:pPr>
        <w:ind w:firstLine="720"/>
        <w:jc w:val="right"/>
        <w:rPr>
          <w:rFonts w:hAnsi="Times New Roman" w:ascii="Times New Roman"/>
          <w:szCs w:val="24"/>
        </w:rPr>
      </w:pPr>
      <w:r w:rsidRPr="00E7242D">
        <w:rPr>
          <w:rFonts w:hAnsi="Times New Roman" w:ascii="Times New Roman"/>
        </w:rPr>
        <w:t>Zlatka Plivelić</w:t>
      </w:r>
    </w:p>
    <w:sectPr w:rsidSect="00E12212" w:rsidR="00E7242D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7C8" w:rsidR="006927C8">
      <w:r>
        <w:separator/>
      </w:r>
    </w:p>
  </w:endnote>
  <w:endnote w:id="0" w:type="continuationSeparator">
    <w:p w:rsidRDefault="006927C8" w:rsidR="00692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7C8" w:rsidR="006927C8">
      <w:r>
        <w:separator/>
      </w:r>
    </w:p>
  </w:footnote>
  <w:footnote w:id="0" w:type="continuationSeparator">
    <w:p w:rsidRDefault="006927C8" w:rsidR="00692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E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22D59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7F17A7" w:rsidRPr="007F17A7">
      <w:rPr>
        <w:rFonts w:hAnsi="Times New Roman" w:ascii="Times New Roman"/>
      </w:rPr>
      <w:t>St-</w:t>
    </w:r>
    <w:r w:rsidR="008C40F3">
      <w:rPr>
        <w:rFonts w:hAnsi="Times New Roman" w:ascii="Times New Roman"/>
      </w:rPr>
      <w:t>5724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E4A99"/>
    <w:multiLevelType w:val="hybridMultilevel"/>
    <w:tmpl w:val="473E7786"/>
    <w:lvl w:tplc="C31CA9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8FC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B052B"/>
    <w:rsid w:val="001D5EB3"/>
    <w:rsid w:val="001F470D"/>
    <w:rsid w:val="00203828"/>
    <w:rsid w:val="00211B8C"/>
    <w:rsid w:val="00222D59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C7E7F"/>
    <w:rsid w:val="003E01D6"/>
    <w:rsid w:val="00416EBF"/>
    <w:rsid w:val="00472781"/>
    <w:rsid w:val="00481A67"/>
    <w:rsid w:val="004A07D3"/>
    <w:rsid w:val="004A7FFC"/>
    <w:rsid w:val="004C2542"/>
    <w:rsid w:val="004D38B6"/>
    <w:rsid w:val="0051510F"/>
    <w:rsid w:val="00544A34"/>
    <w:rsid w:val="00546775"/>
    <w:rsid w:val="00553312"/>
    <w:rsid w:val="00554A5C"/>
    <w:rsid w:val="00557B82"/>
    <w:rsid w:val="00573FE4"/>
    <w:rsid w:val="00576EC7"/>
    <w:rsid w:val="00582976"/>
    <w:rsid w:val="0059094D"/>
    <w:rsid w:val="005919AE"/>
    <w:rsid w:val="005E0EEF"/>
    <w:rsid w:val="00605C1B"/>
    <w:rsid w:val="006252E5"/>
    <w:rsid w:val="00627D00"/>
    <w:rsid w:val="006927C8"/>
    <w:rsid w:val="00737A4B"/>
    <w:rsid w:val="0074133D"/>
    <w:rsid w:val="007462B8"/>
    <w:rsid w:val="00766390"/>
    <w:rsid w:val="007A5E7A"/>
    <w:rsid w:val="007B6131"/>
    <w:rsid w:val="007B77D1"/>
    <w:rsid w:val="007C72DF"/>
    <w:rsid w:val="007E4D02"/>
    <w:rsid w:val="007E7DFD"/>
    <w:rsid w:val="007F17A7"/>
    <w:rsid w:val="007F2409"/>
    <w:rsid w:val="008031BA"/>
    <w:rsid w:val="00813B62"/>
    <w:rsid w:val="008145B1"/>
    <w:rsid w:val="0081479D"/>
    <w:rsid w:val="00831C29"/>
    <w:rsid w:val="00833C83"/>
    <w:rsid w:val="008816DA"/>
    <w:rsid w:val="00891FB2"/>
    <w:rsid w:val="008C24B3"/>
    <w:rsid w:val="008C40F3"/>
    <w:rsid w:val="008D7847"/>
    <w:rsid w:val="008E0EF7"/>
    <w:rsid w:val="009432E4"/>
    <w:rsid w:val="009527AB"/>
    <w:rsid w:val="009A259C"/>
    <w:rsid w:val="009C2E2C"/>
    <w:rsid w:val="00A07B1E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C4E9D"/>
    <w:rsid w:val="00C156FD"/>
    <w:rsid w:val="00C54465"/>
    <w:rsid w:val="00C703D0"/>
    <w:rsid w:val="00C75F6C"/>
    <w:rsid w:val="00C761AE"/>
    <w:rsid w:val="00CB1E0D"/>
    <w:rsid w:val="00CB331B"/>
    <w:rsid w:val="00CB732E"/>
    <w:rsid w:val="00CB7817"/>
    <w:rsid w:val="00CC6A3C"/>
    <w:rsid w:val="00CD048E"/>
    <w:rsid w:val="00CF285F"/>
    <w:rsid w:val="00CF68C5"/>
    <w:rsid w:val="00D83C05"/>
    <w:rsid w:val="00DA6F44"/>
    <w:rsid w:val="00DA72F6"/>
    <w:rsid w:val="00DB7670"/>
    <w:rsid w:val="00DC7067"/>
    <w:rsid w:val="00DD44A7"/>
    <w:rsid w:val="00DF6582"/>
    <w:rsid w:val="00E12212"/>
    <w:rsid w:val="00E15ABF"/>
    <w:rsid w:val="00E319FB"/>
    <w:rsid w:val="00E41BCC"/>
    <w:rsid w:val="00E57739"/>
    <w:rsid w:val="00E65D48"/>
    <w:rsid w:val="00E66E71"/>
    <w:rsid w:val="00E7242D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22D59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22D59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St-5724/2016-11</izvorni_sadrzaj>
    <derivirana_varijabla naziv="DomainObject.Oznaka_1">St-5724/2016-11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5724</izvorni_sadrzaj>
    <derivirana_varijabla naziv="DomainObject.Predmet.Broj_1">5724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St-5724/2016</izvorni_sadrzaj>
    <derivirana_varijabla naziv="DomainObject.Predmet.OznakaBroj_1">St-5724/2016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LOVREK d.o.o. zastupanog po punomoćniku NATALIJA LOVREK</izvorni_sadrzaj>
    <derivirana_varijabla naziv="DomainObject.Predmet.ProtustrankaFormated_1">  STOLARIJA LOVREK d.o.o. zastupanog po punomoćniku NATALIJA LOVREK</derivirana_varijabla>
  </DomainObject.Predmet.ProtustrankaFormated>
  <DomainObject.Predmet.ProtustrankaFormatedOIB>
    <izvorni_sadrzaj>  STOLARIJA LOVREK d.o.o., OIB 40049187588 zastupanog po punomoćniku NATALIJA LOVREK</izvorni_sadrzaj>
    <derivirana_varijabla naziv="DomainObject.Predmet.ProtustrankaFormatedOIB_1">  STOLARIJA LOVREK d.o.o., OIB 40049187588 zastupanog po punomoćniku NATALIJA LOVREK</derivirana_varijabla>
  </DomainObject.Predmet.ProtustrankaFormatedOIB>
  <DomainObject.Predmet.ProtustrankaFormatedWithAdress>
    <izvorni_sadrzaj> STOLARIJA LOVREK d.o.o., Dubrovčan 79, 49214 Dubrovčan zastupanog po punomoćniku NATALIJA LOVREK</izvorni_sadrzaj>
    <derivirana_varijabla naziv="DomainObject.Predmet.ProtustrankaFormatedWithAdress_1"> STOLARIJA LOVREK d.o.o., Dubrovčan 79, 49214 Dubrovčan zastupanog po punomoćniku NATALIJA LOVREK</derivirana_varijabla>
  </DomainObject.Predmet.ProtustrankaFormatedWithAdress>
  <DomainObject.Predmet.ProtustrankaFormatedWithAdressOIB>
    <izvorni_sadrzaj> STOLARIJA LOVREK d.o.o., OIB 40049187588, Dubrovčan 79, 49214 Dubrovčan zastupanog po punomoćniku NATALIJA LOVREK</izvorni_sadrzaj>
    <derivirana_varijabla naziv="DomainObject.Predmet.ProtustrankaFormatedWithAdressOIB_1"> STOLARIJA LOVREK d.o.o., OIB 40049187588, Dubrovčan 79, 49214 Dubrovčan zastupanog po punomoćniku NATALIJA LOVREK</derivirana_varijabla>
  </DomainObject.Predmet.ProtustrankaFormatedWithAdressOIB>
  <DomainObject.Predmet.ProtustrankaWithAdress>
    <izvorni_sadrzaj>STOLARIJA LOVREK d.o.o. Dubrovčan 79, 49214 Dubrovčan</izvorni_sadrzaj>
    <derivirana_varijabla naziv="DomainObject.Predmet.ProtustrankaWithAdress_1">STOLARIJA LOVREK d.o.o. Dubrovčan 79, 49214 Dubrovčan</derivirana_varijabla>
  </DomainObject.Predmet.ProtustrankaWithAdress>
  <DomainObject.Predmet.ProtustrankaWithAdressOIB>
    <izvorni_sadrzaj>STOLARIJA LOVREK d.o.o., OIB 40049187588, Dubrovčan 79, 49214 Dubrovčan</izvorni_sadrzaj>
    <derivirana_varijabla naziv="DomainObject.Predmet.ProtustrankaWithAdressOIB_1">STOLARIJA LOVREK d.o.o., OIB 40049187588, Dubrovčan 79, 49214 Dubrovčan</derivirana_varijabla>
  </DomainObject.Predmet.ProtustrankaWithAdressOIB>
  <DomainObject.Predmet.ProtustrankaNazivFormated>
    <izvorni_sadrzaj>STOLARIJA LOVREK d.o.o.</izvorni_sadrzaj>
    <derivirana_varijabla naziv="DomainObject.Predmet.ProtustrankaNazivFormated_1">STOLARIJA LOVREK d.o.o.</derivirana_varijabla>
  </DomainObject.Predmet.ProtustrankaNazivFormated>
  <DomainObject.Predmet.ProtustrankaNazivFormatedOIB>
    <izvorni_sadrzaj>STOLARIJA LOVREK d.o.o., OIB 40049187588</izvorni_sadrzaj>
    <derivirana_varijabla naziv="DomainObject.Predmet.ProtustrankaNazivFormatedOIB_1">STOLARIJA LOVREK d.o.o., OIB 40049187588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LOVREK d.o.o. zastupanog po punomoćniku NATALIJA LOVREK</item>
    </izvorni_sadrzaj>
    <derivirana_varijabla naziv="DomainObject.Predmet.ProtuStrankaListFormated_1">
      <item>STOLARIJA LOVREK d.o.o. zastupanog po punomoćniku NATALIJA LOVREK</item>
    </derivirana_varijabla>
  </DomainObject.Predmet.ProtuStrankaListFormated>
  <DomainObject.Predmet.ProtuStrankaListFormatedOIB>
    <izvorni_sadrzaj>
      <item>STOLARIJA LOVREK d.o.o., OIB 40049187588 zastupanog po punomoćniku NATALIJA LOVREK</item>
    </izvorni_sadrzaj>
    <derivirana_varijabla naziv="DomainObject.Predmet.ProtuStrankaListFormatedOIB_1">
      <item>STOLARIJA LOVREK d.o.o., OIB 40049187588 zastupanog po punomoćniku NATALIJA LOVREK</item>
    </derivirana_varijabla>
  </DomainObject.Predmet.ProtuStrankaListFormatedOIB>
  <DomainObject.Predmet.ProtuStrankaListFormatedWithAdress>
    <izvorni_sadrzaj>
      <item>STOLARIJA LOVREK d.o.o., Dubrovčan 79, 49214 Dubrovčan zastupanog po punomoćniku NATALIJA LOVREK</item>
    </izvorni_sadrzaj>
    <derivirana_varijabla naziv="DomainObject.Predmet.ProtuStrankaListFormatedWithAdress_1">
      <item>STOLARIJA LOVREK d.o.o., Dubrovčan 79, 49214 Dubrovčan zastupanog po punomoćniku NATALIJA LOVREK</item>
    </derivirana_varijabla>
  </DomainObject.Predmet.ProtuStrankaListFormatedWithAdress>
  <DomainObject.Predmet.ProtuStrankaListFormatedWithAdressOIB>
    <izvorni_sadrzaj>
      <item>STOLARIJA LOVREK d.o.o., OIB 40049187588, Dubrovčan 79, 49214 Dubrovčan zastupanog po punomoćniku NATALIJA LOVREK</item>
    </izvorni_sadrzaj>
    <derivirana_varijabla naziv="DomainObject.Predmet.ProtuStrankaListFormatedWithAdressOIB_1">
      <item>STOLARIJA LOVREK d.o.o., OIB 40049187588, Dubrovčan 79, 49214 Dubrovčan zastupanog po punomoćniku NATALIJA LOVREK</item>
    </derivirana_varijabla>
  </DomainObject.Predmet.ProtuStrankaListFormatedWithAdressOIB>
  <DomainObject.Predmet.ProtuStrankaListNazivFormated>
    <izvorni_sadrzaj>
      <item>STOLARIJA LOVREK d.o.o.</item>
    </izvorni_sadrzaj>
    <derivirana_varijabla naziv="DomainObject.Predmet.ProtuStrankaListNazivFormated_1">
      <item>STOLARIJA LOVREK d.o.o.</item>
    </derivirana_varijabla>
  </DomainObject.Predmet.ProtuStrankaListNazivFormated>
  <DomainObject.Predmet.ProtuStrankaListNazivFormatedOIB>
    <izvorni_sadrzaj>
      <item>STOLARIJA LOVREK d.o.o., OIB 40049187588</item>
    </izvorni_sadrzaj>
    <derivirana_varijabla naziv="DomainObject.Predmet.ProtuStrankaListNazivFormatedOIB_1">
      <item>STOLARIJA LOVREK d.o.o., OIB 40049187588</item>
    </derivirana_varijabla>
  </DomainObject.Predmet.ProtuStrankaListNazivFormatedOIB>
  <DomainObject.Predmet.OstaliListFormated>
    <izvorni_sadrzaj>
      <item>NATALIJA LOVREK punomoćnik sudionika u postupku STOLARIJA LOVREK d.o.o.</item>
    </izvorni_sadrzaj>
    <derivirana_varijabla naziv="DomainObject.Predmet.OstaliListFormated_1">
      <item>NATALIJA LOVREK punomoćnik sudionika u postupku STOLARIJA LOVREK d.o.o.</item>
    </derivirana_varijabla>
  </DomainObject.Predmet.OstaliListFormated>
  <DomainObject.Predmet.OstaliListFormatedOIB>
    <izvorni_sadrzaj>
      <item>NATALIJA LOVREK, OIB 23518681618 punomoćnik sudionika u postupku STOLARIJA LOVREK d.o.o.</item>
    </izvorni_sadrzaj>
    <derivirana_varijabla naziv="DomainObject.Predmet.OstaliListFormatedOIB_1">
      <item>NATALIJA LOVREK, OIB 23518681618 punomoćnik sudionika u postupku STOLARIJA LOVREK d.o.o.</item>
    </derivirana_varijabla>
  </DomainObject.Predmet.OstaliListFormatedOIB>
  <DomainObject.Predmet.OstaliListFormatedWithAdress>
    <izvorni_sadrzaj>
      <item>NATALIJA LOVREK, Dubrovčan 79, 49210 Dubrovčan punomoćnik sudionika u postupku STOLARIJA LOVREK d.o.o.</item>
    </izvorni_sadrzaj>
    <derivirana_varijabla naziv="DomainObject.Predmet.OstaliListFormatedWithAdress_1">
      <item>NATALIJA LOVREK, Dubrovčan 79, 49210 Dubrovčan punomoćnik sudionika u postupku STOLARIJA LOVREK d.o.o.</item>
    </derivirana_varijabla>
  </DomainObject.Predmet.OstaliListFormatedWithAdress>
  <DomainObject.Predmet.OstaliListFormatedWithAdressOIB>
    <izvorni_sadrzaj>
      <item>NATALIJA LOVREK, OIB 23518681618, Dubrovčan 79, 49210 Dubrovčan punomoćnik sudionika u postupku STOLARIJA LOVREK d.o.o.</item>
    </izvorni_sadrzaj>
    <derivirana_varijabla naziv="DomainObject.Predmet.OstaliListFormatedWithAdressOIB_1">
      <item>NATALIJA LOVREK, OIB 23518681618, Dubrovčan 79, 49210 Dubrovčan punomoćnik sudionika u postupku STOLARIJA LOVREK d.o.o.</item>
    </derivirana_varijabla>
  </DomainObject.Predmet.OstaliListFormatedWithAdressOIB>
  <DomainObject.Predmet.OstaliListNazivFormated>
    <izvorni_sadrzaj>
      <item>NATALIJA LOVREK</item>
    </izvorni_sadrzaj>
    <derivirana_varijabla naziv="DomainObject.Predmet.OstaliListNazivFormated_1">
      <item>NATALIJA LOVREK</item>
    </derivirana_varijabla>
  </DomainObject.Predmet.OstaliListNazivFormated>
  <DomainObject.Predmet.OstaliListNazivFormatedOIB>
    <izvorni_sadrzaj>
      <item>NATALIJA LOVREK, OIB 23518681618</item>
    </izvorni_sadrzaj>
    <derivirana_varijabla naziv="DomainObject.Predmet.OstaliListNazivFormatedOIB_1">
      <item>NATALIJA LOVREK, OIB 23518681618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St-5724/2016-11</izvorni_sadrzaj>
    <derivirana_varijabla naziv="DomainObject.PoslovniBrojDokumenta_1">St-5724/2016-11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LOVREK d.o.o.</izvorni_sadrzaj>
    <derivirana_varijabla naziv="DomainObject.Predmet.ProtustrankaIDrugi_1">STOLARIJA LOVREK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STOLARIJA LOVREK d.o.o., OIB 40049187588, Dubrovčan 79, 49214 Dubrovčan</izvorni_sadrzaj>
    <derivirana_varijabla naziv="DomainObject.Predmet.ProtustrankaIDrugiAdressOIB_1">STOLARIJA LOVREK d.o.o., OIB 40049187588, Dubrovčan 79, 49214 Dubrovčan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LOVREK d.o.o.</item>
      <item>NATALIJA LOVREK</item>
    </izvorni_sadrzaj>
    <derivirana_varijabla naziv="DomainObject.Predmet.SudioniciListNaziv_1">
      <item>FINA Regionalni centar Zagreb</item>
      <item>STOLARIJA LOVREK d.o.o.</item>
      <item>NATALIJA LOVREK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</izvorni_sadrzaj>
    <derivirana_varijabla naziv="DomainObject.Predmet.SudioniciListAdressOIB_1"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40049187588</item>
      <item>, OIB 23518681618</item>
    </izvorni_sadrzaj>
    <derivirana_varijabla naziv="DomainObject.Predmet.SudioniciListNazivOIB_1">
      <item>, OIB 85821130368</item>
      <item>, OIB 40049187588</item>
      <item>, OIB 23518681618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44CE4-1DED-4990-B178-FCBF3B17C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414</properties:Words>
  <properties:Characters>2188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2017-04-14T07:02:00Z</dcterms:created>
  <dc:creator>x</dc:creator>
  <cp:lastModifiedBy>Zlatka Plivelić</cp:lastModifiedBy>
  <cp:lastPrinted>2017-04-24T12:03:00Z</cp:lastPrinted>
  <dcterms:modified xmlns:xsi="http://www.w3.org/2001/XMLSchema-instance" xsi:type="dcterms:W3CDTF">2017-04-24T12:29:00Z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St-5724/2016-11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