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156a" w14:paraId="f01156a" w:rsidRDefault="00D16C2D" w:rsidP="00D16C2D" w:rsidR="00D16C2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C2D" w:rsidP="00D16C2D" w:rsidR="00D16C2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16C2D" w:rsidP="00D16C2D" w:rsidR="00D16C2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16C2D" w:rsidP="00D16C2D" w:rsidR="00D16C2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16C2D" w:rsidP="00D16C2D" w:rsidR="00D16C2D"/>
    <w:p w:rsidRDefault="00D16C2D" w:rsidP="00D16C2D" w:rsidR="00D16C2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16C2D" w:rsidP="00D16C2D" w:rsidR="00D16C2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16C2D" w:rsidP="00D16C2D" w:rsidR="00D16C2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6794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PEKICI d. o. o. Pomer, Pomer 295, OIB 50642090214, MBS 130017401,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16C2D" w:rsidP="00D16C2D" w:rsidR="00D16C2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16C2D" w:rsidP="00D16C2D" w:rsidR="00D16C2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16C2D" w:rsidP="00D16C2D" w:rsidR="00D16C2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PEKICI d. o. o. Pomer, Pomer 295, OIB 50642090214, MBS 130017401.</w:t>
      </w:r>
    </w:p>
    <w:p w:rsidRDefault="00D16C2D" w:rsidP="00D16C2D" w:rsidR="00D16C2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PEKICI d. o. o. Pomer.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1736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167.890,57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16C2D" w:rsidP="00D16C2D" w:rsidR="00D16C2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16C2D" w:rsidP="00D16C2D" w:rsidR="00D16C2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7208E" w:rsidP="00D16C2D" w:rsidR="00D16C2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16C2D" w:rsidP="00D16C2D" w:rsidR="00D16C2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16C2D" w:rsidP="00D16C2D" w:rsidR="00D16C2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16C2D" w:rsidP="00D16C2D" w:rsidR="00D16C2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16C2D" w:rsidP="00D16C2D" w:rsidR="00D16C2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16C2D" w:rsidP="00D16C2D" w:rsidR="00D16C2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16C2D" w:rsidP="00D16C2D" w:rsidR="00D16C2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>
      <w:pPr>
        <w:tabs>
          <w:tab w:pos="4116" w:val="left"/>
        </w:tabs>
      </w:pPr>
    </w:p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 w:rsidRPr="00D05CA9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D16C2D" w:rsidP="00D16C2D" w:rsidR="00D16C2D"/>
    <w:p w:rsidRDefault="00882CF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0C2" w:rsidP="00D16C2D" w:rsidR="00F910C2">
      <w:r>
        <w:separator/>
      </w:r>
    </w:p>
  </w:endnote>
  <w:endnote w:id="0" w:type="continuationSeparator">
    <w:p w:rsidRDefault="00F910C2" w:rsidP="00D16C2D" w:rsidR="00F9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0C2" w:rsidP="00D16C2D" w:rsidR="00F910C2">
      <w:r>
        <w:separator/>
      </w:r>
    </w:p>
  </w:footnote>
  <w:footnote w:id="0" w:type="continuationSeparator">
    <w:p w:rsidRDefault="00F910C2" w:rsidP="00D16C2D" w:rsidR="00F91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470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82CF4">
      <w:rPr>
        <w:noProof/>
      </w:rPr>
      <w:t>2</w:t>
    </w:r>
    <w:r>
      <w:fldChar w:fldCharType="end"/>
    </w:r>
    <w:r>
      <w:tab/>
    </w:r>
    <w:r w:rsidRPr="00F65D9B">
      <w:t>11 St-</w:t>
    </w:r>
    <w:r>
      <w:t>37</w:t>
    </w:r>
    <w:r w:rsidR="00D16C2D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470" w:rsidP="0021081C" w:rsidR="00A81E97">
    <w:pPr>
      <w:pStyle w:val="Zaglavlje"/>
      <w:jc w:val="right"/>
    </w:pPr>
    <w:r>
      <w:t>11 St-37</w:t>
    </w:r>
    <w:r w:rsidR="00D16C2D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2B8"/>
    <w:rsid w:val="00030B4E"/>
    <w:rsid w:val="00882CF4"/>
    <w:rsid w:val="0094317E"/>
    <w:rsid w:val="009A6044"/>
    <w:rsid w:val="00BE32B8"/>
    <w:rsid w:val="00BF033F"/>
    <w:rsid w:val="00CE2470"/>
    <w:rsid w:val="00D16C2D"/>
    <w:rsid w:val="00D7208E"/>
    <w:rsid w:val="00F9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C2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C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6C2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C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C2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16C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6C2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2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C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CF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C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C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C2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C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6C2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C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C2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16C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6C2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2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C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CF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C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C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PEKICI d.o.o. POMER</izvorni_sadrzaj>
    <derivirana_varijabla naziv="DomainObject.Predmet.ProtustrankaFormated_1">  PEKICI d.o.o. POMER</derivirana_varijabla>
  </DomainObject.Predmet.ProtustrankaFormated>
  <DomainObject.Predmet.ProtustrankaFormatedOIB>
    <izvorni_sadrzaj>  PEKICI d.o.o. POMER, OIB 50642090214</izvorni_sadrzaj>
    <derivirana_varijabla naziv="DomainObject.Predmet.ProtustrankaFormatedOIB_1">  PEKICI d.o.o. POMER, OIB 50642090214</derivirana_varijabla>
  </DomainObject.Predmet.ProtustrankaFormatedOIB>
  <DomainObject.Predmet.ProtustrankaFormatedWithAdress>
    <izvorni_sadrzaj> PEKICI d.o.o. POMER, Pomer 295, 52100 Pomer</izvorni_sadrzaj>
    <derivirana_varijabla naziv="DomainObject.Predmet.ProtustrankaFormatedWithAdress_1"> PEKICI d.o.o. POMER, Pomer 295, 52100 Pomer</derivirana_varijabla>
  </DomainObject.Predmet.ProtustrankaFormatedWithAdress>
  <DomainObject.Predmet.ProtustrankaFormatedWithAdressOIB>
    <izvorni_sadrzaj> PEKICI d.o.o. POMER, OIB 50642090214, Pomer 295, 52100 Pomer</izvorni_sadrzaj>
    <derivirana_varijabla naziv="DomainObject.Predmet.ProtustrankaFormatedWithAdressOIB_1"> PEKICI d.o.o. POMER, OIB 50642090214, Pomer 295, 52100 Pomer</derivirana_varijabla>
  </DomainObject.Predmet.ProtustrankaFormatedWithAdressOIB>
  <DomainObject.Predmet.ProtustrankaWithAdress>
    <izvorni_sadrzaj>PEKICI d.o.o. POMER Pomer 295, 52100 Pomer</izvorni_sadrzaj>
    <derivirana_varijabla naziv="DomainObject.Predmet.ProtustrankaWithAdress_1">PEKICI d.o.o. POMER Pomer 295, 52100 Pomer</derivirana_varijabla>
  </DomainObject.Predmet.ProtustrankaWithAdress>
  <DomainObject.Predmet.ProtustrankaWithAdressOIB>
    <izvorni_sadrzaj>PEKICI d.o.o. POMER, OIB 50642090214, Pomer 295, 52100 Pomer</izvorni_sadrzaj>
    <derivirana_varijabla naziv="DomainObject.Predmet.ProtustrankaWithAdressOIB_1">PEKICI d.o.o. POMER, OIB 50642090214, Pomer 295, 52100 Pomer</derivirana_varijabla>
  </DomainObject.Predmet.ProtustrankaWithAdressOIB>
  <DomainObject.Predmet.ProtustrankaNazivFormated>
    <izvorni_sadrzaj>PEKICI d.o.o. POMER</izvorni_sadrzaj>
    <derivirana_varijabla naziv="DomainObject.Predmet.ProtustrankaNazivFormated_1">PEKICI d.o.o. POMER</derivirana_varijabla>
  </DomainObject.Predmet.ProtustrankaNazivFormated>
  <DomainObject.Predmet.ProtustrankaNazivFormatedOIB>
    <izvorni_sadrzaj>PEKICI d.o.o. POMER, OIB 50642090214</izvorni_sadrzaj>
    <derivirana_varijabla naziv="DomainObject.Predmet.ProtustrankaNazivFormatedOIB_1">PEKICI d.o.o. POMER, OIB 50642090214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PEKICI d.o.o. POMER</item>
    </izvorni_sadrzaj>
    <derivirana_varijabla naziv="DomainObject.Predmet.ProtuStrankaListFormated_1">
      <item>PEKICI d.o.o. POMER</item>
    </derivirana_varijabla>
  </DomainObject.Predmet.ProtuStrankaListFormated>
  <DomainObject.Predmet.ProtuStrankaListFormatedOIB>
    <izvorni_sadrzaj>
      <item>PEKICI d.o.o. POMER, OIB 50642090214</item>
    </izvorni_sadrzaj>
    <derivirana_varijabla naziv="DomainObject.Predmet.ProtuStrankaListFormatedOIB_1">
      <item>PEKICI d.o.o. POMER, OIB 50642090214</item>
    </derivirana_varijabla>
  </DomainObject.Predmet.ProtuStrankaListFormatedOIB>
  <DomainObject.Predmet.ProtuStrankaListFormatedWithAdress>
    <izvorni_sadrzaj>
      <item>PEKICI d.o.o. POMER, Pomer 295, 52100 Pomer</item>
    </izvorni_sadrzaj>
    <derivirana_varijabla naziv="DomainObject.Predmet.ProtuStrankaListFormatedWithAdress_1">
      <item>PEKICI d.o.o. POMER, Pomer 295, 52100 Pomer</item>
    </derivirana_varijabla>
  </DomainObject.Predmet.ProtuStrankaListFormatedWithAdress>
  <DomainObject.Predmet.ProtuStrankaListFormatedWithAdressOIB>
    <izvorni_sadrzaj>
      <item>PEKICI d.o.o. POMER, OIB 50642090214, Pomer 295, 52100 Pomer</item>
    </izvorni_sadrzaj>
    <derivirana_varijabla naziv="DomainObject.Predmet.ProtuStrankaListFormatedWithAdressOIB_1">
      <item>PEKICI d.o.o. POMER, OIB 50642090214, Pomer 295, 52100 Pomer</item>
    </derivirana_varijabla>
  </DomainObject.Predmet.ProtuStrankaListFormatedWithAdressOIB>
  <DomainObject.Predmet.ProtuStrankaListNazivFormated>
    <izvorni_sadrzaj>
      <item>PEKICI d.o.o. POMER</item>
    </izvorni_sadrzaj>
    <derivirana_varijabla naziv="DomainObject.Predmet.ProtuStrankaListNazivFormated_1">
      <item>PEKICI d.o.o. POMER</item>
    </derivirana_varijabla>
  </DomainObject.Predmet.ProtuStrankaListNazivFormated>
  <DomainObject.Predmet.ProtuStrankaListNazivFormatedOIB>
    <izvorni_sadrzaj>
      <item>PEKICI d.o.o. POMER, OIB 50642090214</item>
    </izvorni_sadrzaj>
    <derivirana_varijabla naziv="DomainObject.Predmet.ProtuStrankaListNazivFormatedOIB_1">
      <item>PEKICI d.o.o. POMER, OIB 50642090214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PEKICI d.o.o. POMER</izvorni_sadrzaj>
    <derivirana_varijabla naziv="DomainObject.Predmet.ProtustrankaIDrugi_1">PEKICI d.o.o. POMER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PEKICI d.o.o. POMER, OIB 50642090214, Pomer 295, 52100 Pomer</izvorni_sadrzaj>
    <derivirana_varijabla naziv="DomainObject.Predmet.ProtustrankaIDrugiAdressOIB_1">PEKICI d.o.o. POMER, OIB 50642090214,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PEKICI d.o.o. POMER</item>
    </izvorni_sadrzaj>
    <derivirana_varijabla naziv="DomainObject.Predmet.SudioniciListNaziv_1">
      <item>FINANCIJSKA AGENCIJA, RC RIJEKA, PODRUŽNICA PULA, PULA</item>
      <item>PEKICI d.o.o. POMER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PEKICI d.o.o. POMER, OIB 50642090214, Pomer 295,52100 Pomer</item>
    </izvorni_sadrzaj>
    <derivirana_varijabla naziv="DomainObject.Predmet.SudioniciListAdressOIB_1">
      <item>FINANCIJSKA AGENCIJA, RC RIJEKA, PODRUŽNICA PULA, PULA, OIB 85821130368, Giardini 5,52100 Pula</item>
      <item>PEKICI d.o.o. POMER, OIB 50642090214,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50642090214</item>
    </izvorni_sadrzaj>
    <derivirana_varijabla naziv="DomainObject.Predmet.SudioniciListNazivOIB_1">
      <item>, OIB 85821130368</item>
      <item>, OIB 50642090214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1988</properties:Characters>
  <properties:Lines>96</properties:Lines>
  <properties:Paragraphs>20</properties:Paragraphs>
  <properties:TotalTime>4</properties:TotalTime>
  <properties:ScaleCrop>false</properties:ScaleCrop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2015-11-26T09:33:00Z</dcterms:created>
  <dc:creator>Mihaela Kaligari</dc:creator>
  <dc:description/>
  <cp:keywords/>
  <cp:lastModifiedBy>Mihaela Kaligari</cp:lastModifiedBy>
  <cp:lastPrinted>2015-12-10T08:30:00Z</cp:lastPrinted>
  <dcterms:modified xmlns:xsi="http://www.w3.org/2001/XMLSchema-instance" xsi:type="dcterms:W3CDTF">2015-12-10T08:30:00Z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