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9560" w14:paraId="d1e9560" w:rsidRDefault="003812A3" w:rsidP="003812A3" w:rsidR="003812A3">
      <w:pPr>
        <w:jc w:val="right"/>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3812A3" w:rsidP="003812A3" w:rsidR="003812A3">
      <w:pPr>
        <w:jc w:val="right"/>
        <w:rPr>
          <w:rFonts w:cs="Tahoma" w:hAnsi="Tahoma" w:ascii="Tahoma"/>
          <w:sz w:val="22"/>
          <w:szCs w:val="22"/>
        </w:rPr>
      </w:pPr>
    </w:p>
    <w:p w:rsidRDefault="003812A3" w:rsidP="003812A3" w:rsidR="003812A3">
      <w:pPr>
        <w:jc w:val="right"/>
      </w:pP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Pr>
          <w:rFonts w:cs="Tahoma" w:hAnsi="Tahoma" w:ascii="Tahoma"/>
          <w:sz w:val="22"/>
          <w:szCs w:val="22"/>
        </w:rPr>
        <w:tab/>
      </w:r>
      <w:r w:rsidR="00100BE4">
        <w:tab/>
      </w:r>
      <w:r>
        <w:t>72 St-</w:t>
      </w:r>
      <w:r w:rsidR="006B6778">
        <w:t>1</w:t>
      </w:r>
      <w:r w:rsidR="0036304E">
        <w:t>604/2011</w:t>
      </w:r>
      <w:r w:rsidR="00100BE4">
        <w:t>-584</w:t>
      </w:r>
    </w:p>
    <w:p w:rsidRDefault="006D44F4" w:rsidR="006D44F4">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812A3" w:rsidP="003812A3" w:rsidR="003812A3">
      <w:pPr>
        <w:widowControl w:val="false"/>
        <w:jc w:val="both"/>
        <w:rPr>
          <w:lang w:eastAsia="en-US"/>
        </w:rPr>
      </w:pPr>
      <w:r>
        <w:rPr>
          <w:lang w:eastAsia="en-US"/>
        </w:rPr>
        <w:t>REPUBLIKA HRVATSKA</w:t>
      </w:r>
    </w:p>
    <w:p w:rsidRDefault="003812A3" w:rsidP="003812A3" w:rsidR="003812A3">
      <w:pPr>
        <w:widowControl w:val="false"/>
        <w:jc w:val="both"/>
        <w:rPr>
          <w:lang w:eastAsia="en-US"/>
        </w:rPr>
      </w:pPr>
      <w:r>
        <w:rPr>
          <w:lang w:eastAsia="en-US"/>
        </w:rPr>
        <w:t>TRGOVAČKI SUD U ZAGREBU</w:t>
      </w:r>
    </w:p>
    <w:p w:rsidRDefault="003812A3" w:rsidP="003812A3" w:rsidR="003812A3">
      <w:pPr>
        <w:widowControl w:val="false"/>
        <w:jc w:val="both"/>
        <w:rPr>
          <w:lang w:eastAsia="en-US"/>
        </w:rPr>
      </w:pPr>
      <w:r>
        <w:rPr>
          <w:lang w:eastAsia="en-US"/>
        </w:rPr>
        <w:t xml:space="preserve">Zagreb, </w:t>
      </w:r>
      <w:proofErr w:type="spellStart"/>
      <w:r>
        <w:rPr>
          <w:lang w:eastAsia="en-US"/>
        </w:rPr>
        <w:t>Amruševa</w:t>
      </w:r>
      <w:proofErr w:type="spellEnd"/>
      <w:r>
        <w:rPr>
          <w:lang w:eastAsia="en-US"/>
        </w:rPr>
        <w:t xml:space="preserve"> 2/II</w:t>
      </w:r>
    </w:p>
    <w:p w:rsidRDefault="003812A3" w:rsidP="003812A3" w:rsidR="003812A3">
      <w:pPr>
        <w:jc w:val="center"/>
        <w:rPr>
          <w:lang w:eastAsia="en-US"/>
        </w:rPr>
      </w:pPr>
      <w:r>
        <w:t>R E P U B L I K A  H R V A T S K A</w:t>
      </w:r>
    </w:p>
    <w:p w:rsidRDefault="003812A3" w:rsidP="003812A3" w:rsidR="003812A3" w:rsidRPr="009A6899">
      <w:pPr>
        <w:jc w:val="center"/>
      </w:pPr>
      <w:r w:rsidRPr="009A6899">
        <w:t xml:space="preserve">Z A K L J U Č A K </w:t>
      </w:r>
    </w:p>
    <w:p w:rsidRDefault="003812A3" w:rsidP="003812A3" w:rsidR="003812A3">
      <w:pPr>
        <w:jc w:val="both"/>
      </w:pPr>
    </w:p>
    <w:p w:rsidRDefault="0036304E" w:rsidP="0036304E" w:rsidR="0036304E" w:rsidRPr="007B589E">
      <w:pPr>
        <w:jc w:val="both"/>
      </w:pPr>
      <w:r w:rsidRPr="007B589E">
        <w:t xml:space="preserve">                Trgovački sud u Zagrebu po sucu pojedincu Nikoli Ribariću, kao stečajnom sucu u stečajnom postupku nad </w:t>
      </w:r>
      <w:r>
        <w:t xml:space="preserve">dužnikom </w:t>
      </w:r>
      <w:r w:rsidRPr="007B589E">
        <w:t>KODRA d.o.o. za inženjering, građevinarstvo i trgovinu</w:t>
      </w:r>
      <w:r>
        <w:t xml:space="preserve"> u stečaju</w:t>
      </w:r>
      <w:r w:rsidRPr="007B589E">
        <w:t xml:space="preserve">, Zagreb, Prve poljanice 9, OIB: 98375772362, MBS: 080284008, dana </w:t>
      </w:r>
      <w:r>
        <w:t>25</w:t>
      </w:r>
      <w:r w:rsidRPr="007B589E">
        <w:t>.</w:t>
      </w:r>
      <w:r>
        <w:t xml:space="preserve"> svibnja</w:t>
      </w:r>
      <w:r w:rsidRPr="007B589E">
        <w:t xml:space="preserve"> 201</w:t>
      </w:r>
      <w:r>
        <w:t>7</w:t>
      </w:r>
      <w:r w:rsidRPr="007B589E">
        <w:t>. godine,</w:t>
      </w:r>
    </w:p>
    <w:p w:rsidRDefault="003812A3" w:rsidP="003812A3" w:rsidR="003812A3">
      <w:pPr>
        <w:jc w:val="both"/>
      </w:pPr>
    </w:p>
    <w:p w:rsidRDefault="006B6778" w:rsidP="003812A3" w:rsidR="003812A3">
      <w:pPr>
        <w:jc w:val="center"/>
      </w:pPr>
      <w:r>
        <w:t xml:space="preserve">z a k </w:t>
      </w:r>
      <w:proofErr w:type="spellStart"/>
      <w:r>
        <w:t>lj</w:t>
      </w:r>
      <w:proofErr w:type="spellEnd"/>
      <w:r>
        <w:t xml:space="preserve"> u č i o </w:t>
      </w:r>
      <w:r w:rsidR="003812A3">
        <w:t>j e</w:t>
      </w:r>
    </w:p>
    <w:p w:rsidRDefault="003812A3" w:rsidP="003812A3" w:rsidR="003812A3">
      <w:pPr>
        <w:jc w:val="center"/>
        <w:rPr>
          <w:b/>
        </w:rPr>
      </w:pPr>
    </w:p>
    <w:p w:rsidRDefault="00D05CE0" w:rsidP="00D05CE0" w:rsidR="003812A3" w:rsidRPr="009A6899">
      <w:pPr>
        <w:ind w:firstLine="708"/>
        <w:jc w:val="both"/>
      </w:pPr>
      <w:r>
        <w:t>P</w:t>
      </w:r>
      <w:r w:rsidR="003812A3">
        <w:t>oziva se</w:t>
      </w:r>
      <w:r w:rsidR="003812A3" w:rsidRPr="009A6899">
        <w:t xml:space="preserve"> stečajn</w:t>
      </w:r>
      <w:r w:rsidR="003812A3">
        <w:t>i upravitelj</w:t>
      </w:r>
      <w:r w:rsidR="006B6778">
        <w:t>,</w:t>
      </w:r>
      <w:r w:rsidR="003812A3">
        <w:t xml:space="preserve"> </w:t>
      </w:r>
      <w:r w:rsidR="003812A3" w:rsidRPr="009A6899">
        <w:t>u roku od 8 dana</w:t>
      </w:r>
      <w:r w:rsidR="006B6778">
        <w:t xml:space="preserve"> od dostave zaključka, </w:t>
      </w:r>
      <w:r w:rsidR="003812A3" w:rsidRPr="009A6899">
        <w:t>dostavi</w:t>
      </w:r>
      <w:r w:rsidR="006B6778">
        <w:t>ti</w:t>
      </w:r>
      <w:r w:rsidR="003812A3" w:rsidRPr="009A6899">
        <w:t xml:space="preserve"> izvješće o tijeku stečajnog postupka odnosno o radnjama koje su poduzete nakon podnošenja zadnjeg izvješća. </w:t>
      </w:r>
    </w:p>
    <w:p w:rsidRDefault="003812A3" w:rsidP="003812A3" w:rsidR="003812A3">
      <w:pPr>
        <w:jc w:val="center"/>
      </w:pPr>
    </w:p>
    <w:p w:rsidRDefault="00EE60EA" w:rsidP="003812A3" w:rsidR="003812A3">
      <w:pPr>
        <w:jc w:val="center"/>
      </w:pPr>
      <w:r>
        <w:t>U Zagrebu 2</w:t>
      </w:r>
      <w:r w:rsidR="0036304E">
        <w:t>5</w:t>
      </w:r>
      <w:r w:rsidR="003812A3">
        <w:t>.</w:t>
      </w:r>
      <w:r w:rsidR="0036304E">
        <w:t xml:space="preserve"> svibnja</w:t>
      </w:r>
      <w:r w:rsidR="003812A3">
        <w:t xml:space="preserve"> 201</w:t>
      </w:r>
      <w:r w:rsidR="0036304E">
        <w:t>7</w:t>
      </w:r>
      <w:r w:rsidR="003812A3">
        <w:t>.</w:t>
      </w:r>
    </w:p>
    <w:p w:rsidRDefault="006D44F4" w:rsidP="00100BE4" w:rsidR="00100BE4">
      <w:pPr>
        <w:pStyle w:val="Podnaslov"/>
        <w:ind w:left="5664"/>
        <w:rPr>
          <w:rFonts w:hAnsi="Times New Roman" w:ascii="Times New Roman"/>
          <w:b w:val="false"/>
          <w:color w:val="auto"/>
          <w:szCs w:val="24"/>
        </w:rPr>
      </w:pPr>
      <w:r>
        <w:tab/>
      </w:r>
      <w:r>
        <w:tab/>
      </w:r>
      <w:r>
        <w:tab/>
        <w:t xml:space="preserve"> </w:t>
      </w:r>
      <w:r w:rsidR="003812A3">
        <w:tab/>
      </w:r>
      <w:r w:rsidR="003812A3">
        <w:tab/>
      </w:r>
      <w:r w:rsidR="003812A3">
        <w:tab/>
      </w:r>
      <w:r w:rsidR="003812A3">
        <w:tab/>
      </w:r>
      <w:r w:rsidR="003812A3">
        <w:tab/>
        <w:t xml:space="preserve">         </w:t>
      </w:r>
      <w:r>
        <w:t xml:space="preserve">  </w:t>
      </w:r>
      <w:r w:rsidR="001779CD">
        <w:t xml:space="preserve"> </w:t>
      </w:r>
      <w:r w:rsidR="00100BE4">
        <w:rPr>
          <w:rFonts w:hAnsi="Times New Roman" w:ascii="Times New Roman"/>
          <w:b w:val="false"/>
          <w:color w:val="auto"/>
          <w:szCs w:val="24"/>
        </w:rPr>
        <w:t>Stečajni sudac:</w:t>
      </w:r>
    </w:p>
    <w:p w:rsidRDefault="00100BE4" w:rsidP="00E91121" w:rsidR="00100BE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0BE4" w:rsidP="00E91121" w:rsidR="00100BE4">
      <w:pPr>
        <w:pStyle w:val="Podnaslov"/>
        <w:ind w:firstLine="720" w:left="4320"/>
        <w:rPr>
          <w:rFonts w:hAnsi="Times New Roman" w:ascii="Times New Roman"/>
          <w:b w:val="false"/>
          <w:color w:val="auto"/>
          <w:szCs w:val="24"/>
        </w:rPr>
      </w:pPr>
    </w:p>
    <w:p w:rsidRDefault="00100BE4" w:rsidP="00E91121" w:rsidR="00100BE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100BE4" w:rsidP="00E91121" w:rsidR="00100BE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12A3" w:rsidP="00100BE4" w:rsidR="003812A3">
      <w:pPr>
        <w:pStyle w:val="Podnaslov"/>
        <w:ind w:left="5664"/>
      </w:pPr>
    </w:p>
    <w:p w:rsidRDefault="003812A3" w:rsidP="003812A3" w:rsidR="003812A3">
      <w:pPr>
        <w:overflowPunct w:val="false"/>
        <w:autoSpaceDE w:val="false"/>
        <w:autoSpaceDN w:val="false"/>
        <w:adjustRightInd w:val="false"/>
        <w:jc w:val="both"/>
        <w:textAlignment w:val="baseline"/>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3812A3">
      <w:pPr>
        <w:overflowPunct w:val="false"/>
        <w:autoSpaceDE w:val="false"/>
        <w:autoSpaceDN w:val="false"/>
        <w:adjustRightInd w:val="false"/>
        <w:jc w:val="both"/>
        <w:textAlignment w:val="baseline"/>
      </w:pPr>
      <w:r>
        <w:t xml:space="preserve">Protiv ovog zaključka žalba nije dopuštena (čl. 11 </w:t>
      </w:r>
      <w:proofErr w:type="spellStart"/>
      <w:r>
        <w:t>toč</w:t>
      </w:r>
      <w:proofErr w:type="spellEnd"/>
      <w:r>
        <w:t>. 9 SZ-a)</w:t>
      </w:r>
    </w:p>
    <w:p w:rsidRDefault="003812A3" w:rsidP="003812A3" w:rsidR="003812A3">
      <w:pPr>
        <w:overflowPunct w:val="false"/>
        <w:autoSpaceDE w:val="false"/>
        <w:autoSpaceDN w:val="false"/>
        <w:adjustRightInd w:val="false"/>
        <w:jc w:val="both"/>
        <w:textAlignment w:val="baseline"/>
      </w:pPr>
    </w:p>
    <w:p w:rsidRDefault="006D44F4" w:rsidP="003812A3" w:rsidR="006D44F4">
      <w:pPr>
        <w:overflowPunct w:val="false"/>
        <w:autoSpaceDE w:val="false"/>
        <w:autoSpaceDN w:val="false"/>
        <w:adjustRightInd w:val="false"/>
        <w:jc w:val="both"/>
        <w:textAlignment w:val="baseline"/>
      </w:pPr>
    </w:p>
    <w:p w:rsidRDefault="00C10D8D" w:rsidP="003812A3" w:rsidR="00C10D8D">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p w:rsidRDefault="00100BE4" w:rsidP="003812A3" w:rsidR="00100BE4">
      <w:pPr>
        <w:overflowPunct w:val="false"/>
        <w:autoSpaceDE w:val="false"/>
        <w:autoSpaceDN w:val="false"/>
        <w:adjustRightInd w:val="false"/>
        <w:jc w:val="both"/>
        <w:textAlignment w:val="baseline"/>
      </w:pPr>
    </w:p>
    <w:sectPr w:rsidR="00100B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100BE4"/>
    <w:rsid w:val="00175B71"/>
    <w:rsid w:val="001779CD"/>
    <w:rsid w:val="0036304E"/>
    <w:rsid w:val="003812A3"/>
    <w:rsid w:val="00523F73"/>
    <w:rsid w:val="006B6778"/>
    <w:rsid w:val="006D44F4"/>
    <w:rsid w:val="007D78B0"/>
    <w:rsid w:val="00A93ED3"/>
    <w:rsid w:val="00C10D8D"/>
    <w:rsid w:val="00D05CE0"/>
    <w:rsid w:val="00EE6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7D78B0"/>
    <w:rPr>
      <w:color w:val="808080"/>
      <w:bdr w:space="0" w:sz="0" w:color="auto" w:val="none"/>
      <w:shd w:fill="auto" w:color="auto" w:val="clear"/>
    </w:rPr>
  </w:style>
  <w:style w:customStyle="true" w:styleId="eSPISCCParagraphDefaultFont" w:type="character">
    <w:name w:val="eSPIS_CC_Paragraph Default Font"/>
    <w:basedOn w:val="Zadanifontodlomka"/>
    <w:rsid w:val="007D78B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D78B0"/>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78B0"/>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78B0"/>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7D78B0"/>
    <w:rPr>
      <w:color w:val="808080"/>
      <w:bdr w:color="auto" w:space="0" w:sz="0" w:val="none"/>
      <w:shd w:color="auto" w:fill="auto" w:val="clear"/>
    </w:rPr>
  </w:style>
  <w:style w:customStyle="1" w:styleId="eSPISCCParagraphDefaultFont" w:type="character">
    <w:name w:val="eSPIS_CC_Paragraph Default Font"/>
    <w:basedOn w:val="Zadanifontodlomka"/>
    <w:rsid w:val="007D78B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D78B0"/>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78B0"/>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78B0"/>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Ana-marija Šulek; Jelena Utješinović; Josip Biočić; Emilio Svilokos; Petra Jagunić;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Ana-marija Šulek; Jelena Utješinović; Josip Biočić; Emilio Svilokos; Petra Jagunić;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OIB 57714525244; VICKO SVILOKOS; Filip Huljev, OIB 38360561119; FIL-BER d.o.o., OIB 93590242976; Drago Borić, OIB 01690320242; FIL-BER d.o.o., OIB 93590242976; SMILJANA JURKOVIĆ; Dražana Nevistić, OIB 46724226832; Nino Kunac, OIB 58274012023; Perica Hranilović, OIB 61158428797; ZVONKA BROZIČEVIĆ-HUSAJINA; Tomislav Benković, OIB 28888872727; NEVENKA ČORAK; IVANA HULJEV; IVANKA KLARIĆ; Marijo Dokupil, OIB 71024731447; Hrvoje Klarić, OIB 92055223915; Damir Čiš, OIB 18263334554; Bećir Malkić, OIB 58038719907; Slavko Lovrić, OIB 36443369002; Tomislav Grgurić, OIB 65742505121; Marijan Koši, OIB 07456186805; Darko Hranilović, OIB 49715616488; Marko Hranilović, OIB 98869150846; Nikola Pejković, OIB 22479810952; Ana-marija Šulek, OIB 39160114889; Jelena Utješinović, OIB 25052877575; Josip Biočić, OIB 01933666749; Emilio Svilokos, OIB 66827408695; Petra Jagunić, OIB 67704693481; IMEPERIJAL d.o.o.; MARTINA HRANILOVIĆ</izvorni_sadrzaj>
    <derivirana_varijabla naziv="DomainObject.Predmet.StrankaFormatedOIB_1">  BORIS KRATOFIL, OIB 69561579572; P.G.P. d.o.o., OIB 12988772690; VJEROVNICI; STOMATOLOŠKA POLIKLINIKA ANA TRUPELJAK, OIB 01013095292; Ivan Glavaš, OIB 57714525244; VICKO SVILOKOS; Filip Huljev, OIB 38360561119; FIL-BER d.o.o., OIB 93590242976; Drago Borić, OIB 01690320242; FIL-BER d.o.o., OIB 93590242976; SMILJANA JURKOVIĆ; Dražana Nevistić, OIB 46724226832; Nino Kunac, OIB 58274012023; Perica Hranilović, OIB 61158428797; ZVONKA BROZIČEVIĆ-HUSAJINA; Tomislav Benković, OIB 28888872727; NEVENKA ČORAK; IVANA HULJEV; IVANKA KLARIĆ; Marijo Dokupil, OIB 71024731447; Hrvoje Klarić, OIB 92055223915; Damir Čiš, OIB 18263334554; Bećir Malkić, OIB 58038719907; Slavko Lovrić, OIB 36443369002; Tomislav Grgurić, OIB 65742505121; Marijan Koši, OIB 07456186805; Darko Hranilović, OIB 49715616488; Marko Hranilović, OIB 98869150846; Nikola Pejković, OIB 22479810952; Ana-marija Šulek, OIB 39160114889; Jelena Utješinović, OIB 25052877575; Josip Biočić, OIB 01933666749; Emilio Svilokos, OIB 66827408695; Petra Jagunić, OIB 67704693481;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Dubrava 124, 10000 Zagreb; VICKO SVILOKOS; Filip Huljev, Dubrava 124, 10000 Zagreb; FIL-BER d.o.o.; Drago Borić; FIL-BER d.o.o.; SMILJANA JURKOVIĆ; Dražana Nevistić, Ulica Zvonimira Ljevakovića 30, 10000 Zagreb; Nino Kunac, Dubrava 124, 10000 Zagreb; Perica Hranilović, Treće Poljanice 3, 10000 Zagreb; ZVONKA BROZIČEVIĆ-HUSAJINA, 11. Ravnice br. 8, 10000 Zagreb; Tomislav Benković, Aleja Tišine 7, 10000 Zagreb; NEVENKA ČORAK; IVANA HULJEV; IVANKA KLARIĆ; Marijo Dokupil, Trnovčica 29, 10000 Zagreb; Hrvoje Klarić, Rebro 2 A, 10360 Sesvete; Damir Čiš, Kanalski Put I. Odvojak 13, 10000 Zagreb; Bećir Malkić, Trnava I. 67, 10000 Zagreb; Slavko Lovrić, Grižanska 3, 10000 Zagreb; Tomislav Grgurić, Duga Ulica 63, 32100 Vinkovci; Marijan Koši, Grižanska 5, 10000 Zagreb; Darko Hranilović, Horvatova Ulica 30 B, 10410 Velika Gorica; Marko Hranilović, Horvatova 30b, 10410 Velika Gorica; Nikola Pejković, Dubrava 124, 10000 Zagreb; Ana-marija Šulek, Dubrava 124, 10000 Zagreb; Jelena Utješinović, Dubrava 124, 10000 Zagreb; Josip Biočić, Mendlova 7, 10000 Zagreb; Emilio Svilokos, Dalmatinska 9, 20000 Dubrovnik; Petra Jagunić,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Dubrava 124, 10000 Zagreb; VICKO SVILOKOS; Filip Huljev, Dubrava 124, 10000 Zagreb; FIL-BER d.o.o.; Drago Borić; FIL-BER d.o.o.; SMILJANA JURKOVIĆ; Dražana Nevistić, Ulica Zvonimira Ljevakovića 30, 10000 Zagreb; Nino Kunac, Dubrava 124, 10000 Zagreb; Perica Hranilović, Treće Poljanice 3, 10000 Zagreb; ZVONKA BROZIČEVIĆ-HUSAJINA, 11. Ravnice br. 8, 10000 Zagreb; Tomislav Benković, Aleja Tišine 7, 10000 Zagreb; NEVENKA ČORAK; IVANA HULJEV; IVANKA KLARIĆ; Marijo Dokupil, Trnovčica 29, 10000 Zagreb; Hrvoje Klarić, Rebro 2 A, 10360 Sesvete; Damir Čiš, Kanalski Put I. Odvojak 13, 10000 Zagreb; Bećir Malkić, Trnava I. 67, 10000 Zagreb; Slavko Lovrić, Grižanska 3, 10000 Zagreb; Tomislav Grgurić, Duga Ulica 63, 32100 Vinkovci; Marijan Koši, Grižanska 5, 10000 Zagreb; Darko Hranilović, Horvatova Ulica 30 B, 10410 Velika Gorica; Marko Hranilović, Horvatova 30b, 10410 Velika Gorica; Nikola Pejković, Dubrava 124, 10000 Zagreb; Ana-marija Šulek, Dubrava 124, 10000 Zagreb; Jelena Utješinović, Dubrava 124, 10000 Zagreb; Josip Biočić, Mendlova 7, 10000 Zagreb; Emilio Svilokos, Dalmatinska 9, 20000 Dubrovnik; Petra Jagunić,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OIB 57714525244, Dubrava 124, 10000 Zagreb; VICKO SVILOKOS; Filip Huljev, OIB 38360561119, Dubrava 124, 10000 Zagreb; FIL-BER d.o.o., OIB 93590242976; Drago Borić, OIB 01690320242; FIL-BER d.o.o., OIB 93590242976; SMILJANA JURKOVIĆ; Dražana Nevistić, OIB 46724226832, Ulica Zvonimira Ljevakovića 30, 10000 Zagreb; Nino Kunac, OIB 58274012023, Dubrava 124, 10000 Zagreb; Perica Hranilović, OIB 61158428797, Treće Poljanice 3, 10000 Zagreb; ZVONKA BROZIČEVIĆ-HUSAJINA, 11. Ravnice br. 8, 10000 Zagreb; Tomislav Benković, OIB 28888872727, Aleja Tišine 7, 10000 Zagreb; NEVENKA ČORAK; IVANA HULJEV; IVANKA KLARIĆ; Marijo Dokupil, OIB 71024731447, Trnovčica 29, 10000 Zagreb; Hrvoje Klarić, OIB 92055223915, Rebro 2 A, 10360 Sesvete; Damir Čiš, OIB 18263334554, Kanalski Put I. Odvojak 13, 10000 Zagreb; Bećir Malkić, OIB 58038719907, Trnava I. 67, 10000 Zagreb; Slavko Lovrić, OIB 36443369002, Grižanska 3, 10000 Zagreb; Tomislav Grgurić, OIB 65742505121, Duga Ulica 63, 32100 Vinkovci; Marijan Koši, OIB 07456186805, Grižanska 5, 10000 Zagreb; Darko Hranilović, OIB 49715616488, Horvatova Ulica 30 B, 10410 Velika Gorica; Marko Hranilović, OIB 98869150846, Horvatova 30b, 10410 Velika Gorica; Nikola Pejković, OIB 22479810952, Dubrava 124, 10000 Zagreb; Ana-marija Šulek, OIB 39160114889, Dubrava 124, 10000 Zagreb; Jelena Utješinović, OIB 25052877575, Dubrava 124, 10000 Zagreb; Josip Biočić, OIB 01933666749, Mendlova 7, 10000 Zagreb; Emilio Svilokos, OIB 66827408695, Dalmatinska 9, 20000 Dubrovnik; Petra Jagunić, OIB 67704693481,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OIB 57714525244, Dubrava 124, 10000 Zagreb; VICKO SVILOKOS; Filip Huljev, OIB 38360561119, Dubrava 124, 10000 Zagreb; FIL-BER d.o.o., OIB 93590242976; Drago Borić, OIB 01690320242; FIL-BER d.o.o., OIB 93590242976; SMILJANA JURKOVIĆ; Dražana Nevistić, OIB 46724226832, Ulica Zvonimira Ljevakovića 30, 10000 Zagreb; Nino Kunac, OIB 58274012023, Dubrava 124, 10000 Zagreb; Perica Hranilović, OIB 61158428797, Treće Poljanice 3, 10000 Zagreb; ZVONKA BROZIČEVIĆ-HUSAJINA, 11. Ravnice br. 8, 10000 Zagreb; Tomislav Benković, OIB 28888872727, Aleja Tišine 7, 10000 Zagreb; NEVENKA ČORAK; IVANA HULJEV; IVANKA KLARIĆ; Marijo Dokupil, OIB 71024731447, Trnovčica 29, 10000 Zagreb; Hrvoje Klarić, OIB 92055223915, Rebro 2 A, 10360 Sesvete; Damir Čiš, OIB 18263334554, Kanalski Put I. Odvojak 13, 10000 Zagreb; Bećir Malkić, OIB 58038719907, Trnava I. 67, 10000 Zagreb; Slavko Lovrić, OIB 36443369002, Grižanska 3, 10000 Zagreb; Tomislav Grgurić, OIB 65742505121, Duga Ulica 63, 32100 Vinkovci; Marijan Koši, OIB 07456186805, Grižanska 5, 10000 Zagreb; Darko Hranilović, OIB 49715616488, Horvatova Ulica 30 B, 10410 Velika Gorica; Marko Hranilović, OIB 98869150846, Horvatova 30b, 10410 Velika Gorica; Nikola Pejković, OIB 22479810952, Dubrava 124, 10000 Zagreb; Ana-marija Šulek, OIB 39160114889, Dubrava 124, 10000 Zagreb; Jelena Utješinović, OIB 25052877575, Dubrava 124, 10000 Zagreb; Josip Biočić, OIB 01933666749, Mendlova 7, 10000 Zagreb; Emilio Svilokos, OIB 66827408695, Dalmatinska 9, 20000 Dubrovnik; Petra Jagunić, OIB 67704693481,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Dubrava 124,10000 Zagreb,VICKO SVILOKOS ,Filip Huljev Dubrava 124,10000 Zagreb,FIL-BER d.o.o. ,Drago Borić ,FIL-BER d.o.o. ,SMILJANA JURKOVIĆ ,Dražana Nevistić Ulica Zvonimira Ljevakovića 30,10000 Zagreb,Nino Kunac Dubrava 124,10000 Zagreb,Perica Hranilović Treće Poljanice 3,10000 Zagreb,ZVONKA BROZIČEVIĆ-HUSAJINA 11. Ravnice br. 8,10000 Zagreb,Tomislav Benković Aleja Tišine 7,10000 Zagreb,NEVENKA ČORAK ,IVANA HULJEV ,IVANKA KLARIĆ ,Marijo Dokupil Trnovčica 29,10000 Zagreb,Hrvoje Klarić Rebro 2 A,10360 Sesvete,Damir Čiš Kanalski Put I. Odvojak 13,10000 Zagreb,Bećir Malkić Trnava I. 67,10000 Zagreb,Slavko Lovrić Grižanska 3,10000 Zagreb,Tomislav Grgurić Duga Ulica 63,32100 Vinkovci,Marijan Koši Grižanska 5,10000 Zagreb,Darko Hranilović Horvatova Ulica 30 B,10410 Velika Gorica,Marko Hranilović Horvatova 30b,10410 Velika Gorica,Nikola Pejković Dubrava 124,10000 Zagreb,Ana-marija Šulek Dubrava 124,10000 Zagreb,Jelena Utješinović Dubrava 124,10000 Zagreb,Josip Biočić Mendlova 7,10000 Zagreb,Emilio Svilokos Dalmatinska 9,20000 Dubrovnik,Petra Jagunić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Dubrava 124,10000 Zagreb,VICKO SVILOKOS ,Filip Huljev Dubrava 124,10000 Zagreb,FIL-BER d.o.o. ,Drago Borić ,FIL-BER d.o.o. ,SMILJANA JURKOVIĆ ,Dražana Nevistić Ulica Zvonimira Ljevakovića 30,10000 Zagreb,Nino Kunac Dubrava 124,10000 Zagreb,Perica Hranilović Treće Poljanice 3,10000 Zagreb,ZVONKA BROZIČEVIĆ-HUSAJINA 11. Ravnice br. 8,10000 Zagreb,Tomislav Benković Aleja Tišine 7,10000 Zagreb,NEVENKA ČORAK ,IVANA HULJEV ,IVANKA KLARIĆ ,Marijo Dokupil Trnovčica 29,10000 Zagreb,Hrvoje Klarić Rebro 2 A,10360 Sesvete,Damir Čiš Kanalski Put I. Odvojak 13,10000 Zagreb,Bećir Malkić Trnava I. 67,10000 Zagreb,Slavko Lovrić Grižanska 3,10000 Zagreb,Tomislav Grgurić Duga Ulica 63,32100 Vinkovci,Marijan Koši Grižanska 5,10000 Zagreb,Darko Hranilović Horvatova Ulica 30 B,10410 Velika Gorica,Marko Hranilović Horvatova 30b,10410 Velika Gorica,Nikola Pejković Dubrava 124,10000 Zagreb,Ana-marija Šulek Dubrava 124,10000 Zagreb,Jelena Utješinović Dubrava 124,10000 Zagreb,Josip Biočić Mendlova 7,10000 Zagreb,Emilio Svilokos Dalmatinska 9,20000 Dubrovnik,Petra Jagunić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 OIB 57714525244, Dubrava 124,10000 Zagreb,VICKO SVILOKOS,Filip Huljev, OIB 38360561119, Dubrava 124,10000 Zagreb,FIL-BER d.o.o., OIB 93590242976,Drago Borić, OIB 01690320242,FIL-BER d.o.o., OIB 93590242976,SMILJANA JURKOVIĆ,Dražana Nevistić, OIB 46724226832, Ulica Zvonimira Ljevakovića 30,10000 Zagreb,Nino Kunac, OIB 58274012023, Dubrava 124,10000 Zagreb,Perica Hranilović, OIB 61158428797, Treće Poljanice 3,10000 Zagreb,ZVONKA BROZIČEVIĆ-HUSAJINA, 11. Ravnice br. 8,10000 Zagreb,Tomislav Benković, OIB 28888872727, Aleja Tišine 7,10000 Zagreb,NEVENKA ČORAK,IVANA HULJEV,IVANKA KLARIĆ,Marijo Dokupil, OIB 71024731447, Trnovčica 29,10000 Zagreb,Hrvoje Klarić, OIB 92055223915, Rebro 2 A,10360 Sesvete,Damir Čiš, OIB 18263334554, Kanalski Put I. Odvojak 13,10000 Zagreb,Bećir Malkić, OIB 58038719907, Trnava I. 67,10000 Zagreb,Slavko Lovrić, OIB 36443369002, Grižanska 3,10000 Zagreb,Tomislav Grgurić, OIB 65742505121, Duga Ulica 63,32100 Vinkovci,Marijan Koši, OIB 07456186805, Grižanska 5,10000 Zagreb,Darko Hranilović, OIB 49715616488, Horvatova Ulica 30 B,10410 Velika Gorica,Marko Hranilović, OIB 98869150846, Horvatova 30b,10410 Velika Gorica,Nikola Pejković, OIB 22479810952, Dubrava 124,10000 Zagreb,Ana-marija Šulek, OIB 39160114889, Dubrava 124,10000 Zagreb,Jelena Utješinović, OIB 25052877575, Dubrava 124,10000 Zagreb,Josip Biočić, OIB 01933666749, Mendlova 7,10000 Zagreb,Emilio Svilokos, OIB 66827408695, Dalmatinska 9,20000 Dubrovnik,Petra Jagunić, OIB 67704693481,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 OIB 57714525244, Dubrava 124,10000 Zagreb,VICKO SVILOKOS,Filip Huljev, OIB 38360561119, Dubrava 124,10000 Zagreb,FIL-BER d.o.o., OIB 93590242976,Drago Borić, OIB 01690320242,FIL-BER d.o.o., OIB 93590242976,SMILJANA JURKOVIĆ,Dražana Nevistić, OIB 46724226832, Ulica Zvonimira Ljevakovića 30,10000 Zagreb,Nino Kunac, OIB 58274012023, Dubrava 124,10000 Zagreb,Perica Hranilović, OIB 61158428797, Treće Poljanice 3,10000 Zagreb,ZVONKA BROZIČEVIĆ-HUSAJINA, 11. Ravnice br. 8,10000 Zagreb,Tomislav Benković, OIB 28888872727, Aleja Tišine 7,10000 Zagreb,NEVENKA ČORAK,IVANA HULJEV,IVANKA KLARIĆ,Marijo Dokupil, OIB 71024731447, Trnovčica 29,10000 Zagreb,Hrvoje Klarić, OIB 92055223915, Rebro 2 A,10360 Sesvete,Damir Čiš, OIB 18263334554, Kanalski Put I. Odvojak 13,10000 Zagreb,Bećir Malkić, OIB 58038719907, Trnava I. 67,10000 Zagreb,Slavko Lovrić, OIB 36443369002, Grižanska 3,10000 Zagreb,Tomislav Grgurić, OIB 65742505121, Duga Ulica 63,32100 Vinkovci,Marijan Koši, OIB 07456186805, Grižanska 5,10000 Zagreb,Darko Hranilović, OIB 49715616488, Horvatova Ulica 30 B,10410 Velika Gorica,Marko Hranilović, OIB 98869150846, Horvatova 30b,10410 Velika Gorica,Nikola Pejković, OIB 22479810952, Dubrava 124,10000 Zagreb,Ana-marija Šulek, OIB 39160114889, Dubrava 124,10000 Zagreb,Jelena Utješinović, OIB 25052877575, Dubrava 124,10000 Zagreb,Josip Biočić, OIB 01933666749, Mendlova 7,10000 Zagreb,Emilio Svilokos, OIB 66827408695, Dalmatinska 9,20000 Dubrovnik,Petra Jagunić, OIB 67704693481,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Pejković,Ana-marija Šulek,Jelena Utješinović,Josip Biočić,Emilio Svilokos,Petra Jagunić,IMEPERIJAL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Pejković,Ana-marija Šulek,Jelena Utješinović,Josip Biočić,Emilio Svilokos,Petra Jagunić,IMEPERIJAL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 OIB 57714525244,VICKO SVILOKOS,Filip Huljev, OIB 38360561119,FIL-BER d.o.o., OIB 93590242976,Drago Borić, OIB 01690320242,FIL-BER d.o.o., OIB 93590242976,SMILJANA JURKOVIĆ,Dražana Nevistić, OIB 46724226832,Nino Kunac, OIB 58274012023,Perica Hranilović, OIB 61158428797,ZVONKA BROZIČEVIĆ-HUSAJINA,Tomislav Benković, OIB 28888872727,NEVENKA ČORAK,IVANA HULJEV,IVANKA KLARIĆ,Marijo Dokupil, OIB 71024731447,Hrvoje Klarić, OIB 92055223915,Damir Čiš, OIB 18263334554,Bećir Malkić, OIB 58038719907,Slavko Lovrić, OIB 36443369002,Tomislav Grgurić, OIB 65742505121,Marijan Koši, OIB 07456186805,Darko Hranilović, OIB 49715616488,Marko Hranilović, OIB 98869150846,Nikola Pejković, OIB 22479810952,Ana-marija Šulek, OIB 39160114889,Jelena Utješinović, OIB 25052877575,Josip Biočić, OIB 01933666749,Emilio Svilokos, OIB 66827408695,Petra Jagunić, OIB 67704693481,IMEPERIJAL d.o.o.,MARTINA HRANILOVIĆ</izvorni_sadrzaj>
    <derivirana_varijabla naziv="DomainObject.Predmet.StrankaNazivFormatedOIB_1">BORIS KRATOFIL, OIB 69561579572,P.G.P. d.o.o., OIB 12988772690,VJEROVNICI,STOMATOLOŠKA POLIKLINIKA ANA TRUPELJAK, OIB 01013095292,Ivan Glavaš, OIB 57714525244,VICKO SVILOKOS,Filip Huljev, OIB 38360561119,FIL-BER d.o.o., OIB 93590242976,Drago Borić, OIB 01690320242,FIL-BER d.o.o., OIB 93590242976,SMILJANA JURKOVIĆ,Dražana Nevistić, OIB 46724226832,Nino Kunac, OIB 58274012023,Perica Hranilović, OIB 61158428797,ZVONKA BROZIČEVIĆ-HUSAJINA,Tomislav Benković, OIB 28888872727,NEVENKA ČORAK,IVANA HULJEV,IVANKA KLARIĆ,Marijo Dokupil, OIB 71024731447,Hrvoje Klarić, OIB 92055223915,Damir Čiš, OIB 18263334554,Bećir Malkić, OIB 58038719907,Slavko Lovrić, OIB 36443369002,Tomislav Grgurić, OIB 65742505121,Marijan Koši, OIB 07456186805,Darko Hranilović, OIB 49715616488,Marko Hranilović, OIB 98869150846,Nikola Pejković, OIB 22479810952,Ana-marija Šulek, OIB 39160114889,Jelena Utješinović, OIB 25052877575,Josip Biočić, OIB 01933666749,Emilio Svilokos, OIB 66827408695,Petra Jagunić, OIB 67704693481,IMEPERIJAL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 OIB 57714525244</item>
      <item>VICKO SVILOKOS</item>
      <item>Filip Huljev, OIB 38360561119</item>
      <item>FIL-BER d.o.o., OIB 93590242976</item>
      <item>Drago Borić, OIB 01690320242</item>
      <item>FIL-BER d.o.o., OIB 93590242976</item>
      <item>SMILJANA JURKOVIĆ</item>
      <item>Dražana Nevistić, OIB 46724226832</item>
      <item>Nino Kunac, OIB 58274012023</item>
      <item>Perica Hranilović, OIB 61158428797</item>
      <item>ZVONKA BROZIČEVIĆ-HUSAJINA</item>
      <item>Tomislav Benković, OIB 28888872727</item>
      <item>NEVENKA ČORAK</item>
      <item>IVANA HULJEV</item>
      <item>IVANKA KLARIĆ</item>
      <item>Marijo Dokupil, OIB 71024731447</item>
      <item>Hrvoje Klarić, OIB 92055223915</item>
      <item>Damir Čiš, OIB 18263334554</item>
      <item>Bećir Malkić, OIB 58038719907</item>
      <item>Slavko Lovrić, OIB 36443369002</item>
      <item>Tomislav Grgurić, OIB 65742505121</item>
      <item>Marijan Koši, OIB 07456186805</item>
      <item>Darko Hranilović, OIB 49715616488</item>
      <item>Marko Hranilović, OIB 98869150846</item>
      <item>Nikola Pejković, OIB 22479810952</item>
      <item>Ana-marija Šulek, OIB 39160114889</item>
      <item>Jelena Utješinović, OIB 25052877575</item>
      <item>Josip Biočić, OIB 01933666749</item>
      <item>Emilio Svilokos, OIB 66827408695</item>
      <item>Petra Jagunić, OIB 67704693481</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 OIB 57714525244</item>
      <item>VICKO SVILOKOS</item>
      <item>Filip Huljev, OIB 38360561119</item>
      <item>FIL-BER d.o.o., OIB 93590242976</item>
      <item>Drago Borić, OIB 01690320242</item>
      <item>FIL-BER d.o.o., OIB 93590242976</item>
      <item>SMILJANA JURKOVIĆ</item>
      <item>Dražana Nevistić, OIB 46724226832</item>
      <item>Nino Kunac, OIB 58274012023</item>
      <item>Perica Hranilović, OIB 61158428797</item>
      <item>ZVONKA BROZIČEVIĆ-HUSAJINA</item>
      <item>Tomislav Benković, OIB 28888872727</item>
      <item>NEVENKA ČORAK</item>
      <item>IVANA HULJEV</item>
      <item>IVANKA KLARIĆ</item>
      <item>Marijo Dokupil, OIB 71024731447</item>
      <item>Hrvoje Klarić, OIB 92055223915</item>
      <item>Damir Čiš, OIB 18263334554</item>
      <item>Bećir Malkić, OIB 58038719907</item>
      <item>Slavko Lovrić, OIB 36443369002</item>
      <item>Tomislav Grgurić, OIB 65742505121</item>
      <item>Marijan Koši, OIB 07456186805</item>
      <item>Darko Hranilović, OIB 49715616488</item>
      <item>Marko Hranilović, OIB 98869150846</item>
      <item>Nikola Pejković, OIB 22479810952</item>
      <item>Ana-marija Šulek, OIB 39160114889</item>
      <item>Jelena Utješinović, OIB 25052877575</item>
      <item>Josip Biočić, OIB 01933666749</item>
      <item>Emilio Svilokos, OIB 66827408695</item>
      <item>Petra Jagunić, OIB 67704693481</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 Dubrava 124, 10000 Zagreb</item>
      <item>VICKO SVILOKOS</item>
      <item>Filip Huljev, Dubrava 124, 10000 Zagreb</item>
      <item>FIL-BER d.o.o.</item>
      <item>Drago Borić</item>
      <item>FIL-BER d.o.o.</item>
      <item>SMILJANA JURKOVIĆ</item>
      <item>Dražana Nevistić, Ulica Zvonimira Ljevakovića 30, 10000 Zagreb</item>
      <item>Nino Kunac, Dubrava 124, 10000 Zagreb</item>
      <item>Perica Hranilović, Treće Poljanice 3, 10000 Zagreb</item>
      <item>ZVONKA BROZIČEVIĆ-HUSAJINA, 11. Ravnice br. 8, 10000 Zagreb</item>
      <item>Tomislav Benković, Aleja Tišine 7, 10000 Zagreb</item>
      <item>NEVENKA ČORAK</item>
      <item>IVANA HULJEV</item>
      <item>IVANKA KLARIĆ</item>
      <item>Marijo Dokupil, Trnovčica 29, 10000 Zagreb</item>
      <item>Hrvoje Klarić, Rebro 2 A, 10360 Sesvete</item>
      <item>Damir Čiš, Kanalski Put I. Odvojak 13, 10000 Zagreb</item>
      <item>Bećir Malkić, Trnava I. 67, 10000 Zagreb</item>
      <item>Slavko Lovrić, Grižanska 3, 10000 Zagreb</item>
      <item>Tomislav Grgurić, Duga Ulica 63, 32100 Vinkovci</item>
      <item>Marijan Koši, Grižanska 5, 10000 Zagreb</item>
      <item>Darko Hranilović, Horvatova Ulica 30 B, 10410 Velika Gorica</item>
      <item>Marko Hranilović, Horvatova 30b, 10410 Velika Gorica</item>
      <item>Nikola Pejković, Dubrava 124, 10000 Zagreb</item>
      <item>Ana-marija Šulek, Dubrava 124, 10000 Zagreb</item>
      <item>Jelena Utješinović, Dubrava 124, 10000 Zagreb</item>
      <item>Josip Biočić, Mendlova 7, 10000 Zagreb</item>
      <item>Emilio Svilokos, Dalmatinska 9, 20000 Dubrovnik</item>
      <item>Petra Jagunić,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 Dubrava 124, 10000 Zagreb</item>
      <item>VICKO SVILOKOS</item>
      <item>Filip Huljev, Dubrava 124, 10000 Zagreb</item>
      <item>FIL-BER d.o.o.</item>
      <item>Drago Borić</item>
      <item>FIL-BER d.o.o.</item>
      <item>SMILJANA JURKOVIĆ</item>
      <item>Dražana Nevistić, Ulica Zvonimira Ljevakovića 30, 10000 Zagreb</item>
      <item>Nino Kunac, Dubrava 124, 10000 Zagreb</item>
      <item>Perica Hranilović, Treće Poljanice 3, 10000 Zagreb</item>
      <item>ZVONKA BROZIČEVIĆ-HUSAJINA, 11. Ravnice br. 8, 10000 Zagreb</item>
      <item>Tomislav Benković, Aleja Tišine 7, 10000 Zagreb</item>
      <item>NEVENKA ČORAK</item>
      <item>IVANA HULJEV</item>
      <item>IVANKA KLARIĆ</item>
      <item>Marijo Dokupil, Trnovčica 29, 10000 Zagreb</item>
      <item>Hrvoje Klarić, Rebro 2 A, 10360 Sesvete</item>
      <item>Damir Čiš, Kanalski Put I. Odvojak 13, 10000 Zagreb</item>
      <item>Bećir Malkić, Trnava I. 67, 10000 Zagreb</item>
      <item>Slavko Lovrić, Grižanska 3, 10000 Zagreb</item>
      <item>Tomislav Grgurić, Duga Ulica 63, 32100 Vinkovci</item>
      <item>Marijan Koši, Grižanska 5, 10000 Zagreb</item>
      <item>Darko Hranilović, Horvatova Ulica 30 B, 10410 Velika Gorica</item>
      <item>Marko Hranilović, Horvatova 30b, 10410 Velika Gorica</item>
      <item>Nikola Pejković, Dubrava 124, 10000 Zagreb</item>
      <item>Ana-marija Šulek, Dubrava 124, 10000 Zagreb</item>
      <item>Jelena Utješinović, Dubrava 124, 10000 Zagreb</item>
      <item>Josip Biočić, Mendlova 7, 10000 Zagreb</item>
      <item>Emilio Svilokos, Dalmatinska 9, 20000 Dubrovnik</item>
      <item>Petra Jagunić,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 OIB 57714525244, Dubrava 124, 10000 Zagreb</item>
      <item>VICKO SVILOKOS</item>
      <item>Filip Huljev, OIB 38360561119, Dubrava 124, 10000 Zagreb</item>
      <item>FIL-BER d.o.o., OIB 93590242976</item>
      <item>Drago Borić, OIB 01690320242</item>
      <item>FIL-BER d.o.o., OIB 93590242976</item>
      <item>SMILJANA JURKOVIĆ</item>
      <item>Dražana Nevistić, OIB 46724226832, Ulica Zvonimira Ljevakovića 30, 10000 Zagreb</item>
      <item>Nino Kunac, OIB 58274012023, Dubrava 124, 10000 Zagreb</item>
      <item>Perica Hranilović, OIB 61158428797, Treće Poljanice 3, 10000 Zagreb</item>
      <item>ZVONKA BROZIČEVIĆ-HUSAJINA, 11. Ravnice br. 8, 10000 Zagreb</item>
      <item>Tomislav Benković, OIB 28888872727, Aleja Tišine 7, 10000 Zagreb</item>
      <item>NEVENKA ČORAK</item>
      <item>IVANA HULJEV</item>
      <item>IVANKA KLARIĆ</item>
      <item>Marijo Dokupil, OIB 71024731447, Trnovčica 29, 10000 Zagreb</item>
      <item>Hrvoje Klarić, OIB 92055223915, Rebro 2 A, 10360 Sesvete</item>
      <item>Damir Čiš, OIB 18263334554, Kanalski Put I. Odvojak 13, 10000 Zagreb</item>
      <item>Bećir Malkić, OIB 58038719907, Trnava I. 67, 10000 Zagreb</item>
      <item>Slavko Lovrić, OIB 36443369002, Grižanska 3, 10000 Zagreb</item>
      <item>Tomislav Grgurić, OIB 65742505121, Duga Ulica 63, 32100 Vinkovci</item>
      <item>Marijan Koši, OIB 07456186805, Grižanska 5, 10000 Zagreb</item>
      <item>Darko Hranilović, OIB 49715616488, Horvatova Ulica 30 B, 10410 Velika Gorica</item>
      <item>Marko Hranilović, OIB 98869150846, Horvatova 30b, 10410 Velika Gorica</item>
      <item>Nikola Pejković, OIB 22479810952, Dubrava 124, 10000 Zagreb</item>
      <item>Ana-marija Šulek, OIB 39160114889, Dubrava 124, 10000 Zagreb</item>
      <item>Jelena Utješinović, OIB 25052877575, Dubrava 124, 10000 Zagreb</item>
      <item>Josip Biočić, OIB 01933666749, Mendlova 7, 10000 Zagreb</item>
      <item>Emilio Svilokos, OIB 66827408695, Dalmatinska 9, 20000 Dubrovnik</item>
      <item>Petra Jagunić, OIB 67704693481,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 OIB 57714525244, Dubrava 124, 10000 Zagreb</item>
      <item>VICKO SVILOKOS</item>
      <item>Filip Huljev, OIB 38360561119, Dubrava 124, 10000 Zagreb</item>
      <item>FIL-BER d.o.o., OIB 93590242976</item>
      <item>Drago Borić, OIB 01690320242</item>
      <item>FIL-BER d.o.o., OIB 93590242976</item>
      <item>SMILJANA JURKOVIĆ</item>
      <item>Dražana Nevistić, OIB 46724226832, Ulica Zvonimira Ljevakovića 30, 10000 Zagreb</item>
      <item>Nino Kunac, OIB 58274012023, Dubrava 124, 10000 Zagreb</item>
      <item>Perica Hranilović, OIB 61158428797, Treće Poljanice 3, 10000 Zagreb</item>
      <item>ZVONKA BROZIČEVIĆ-HUSAJINA, 11. Ravnice br. 8, 10000 Zagreb</item>
      <item>Tomislav Benković, OIB 28888872727, Aleja Tišine 7, 10000 Zagreb</item>
      <item>NEVENKA ČORAK</item>
      <item>IVANA HULJEV</item>
      <item>IVANKA KLARIĆ</item>
      <item>Marijo Dokupil, OIB 71024731447, Trnovčica 29, 10000 Zagreb</item>
      <item>Hrvoje Klarić, OIB 92055223915, Rebro 2 A, 10360 Sesvete</item>
      <item>Damir Čiš, OIB 18263334554, Kanalski Put I. Odvojak 13, 10000 Zagreb</item>
      <item>Bećir Malkić, OIB 58038719907, Trnava I. 67, 10000 Zagreb</item>
      <item>Slavko Lovrić, OIB 36443369002, Grižanska 3, 10000 Zagreb</item>
      <item>Tomislav Grgurić, OIB 65742505121, Duga Ulica 63, 32100 Vinkovci</item>
      <item>Marijan Koši, OIB 07456186805, Grižanska 5, 10000 Zagreb</item>
      <item>Darko Hranilović, OIB 49715616488, Horvatova Ulica 30 B, 10410 Velika Gorica</item>
      <item>Marko Hranilović, OIB 98869150846, Horvatova 30b, 10410 Velika Gorica</item>
      <item>Nikola Pejković, OIB 22479810952, Dubrava 124, 10000 Zagreb</item>
      <item>Ana-marija Šulek, OIB 39160114889, Dubrava 124, 10000 Zagreb</item>
      <item>Jelena Utješinović, OIB 25052877575, Dubrava 124, 10000 Zagreb</item>
      <item>Josip Biočić, OIB 01933666749, Mendlova 7, 10000 Zagreb</item>
      <item>Emilio Svilokos, OIB 66827408695, Dalmatinska 9, 20000 Dubrovnik</item>
      <item>Petra Jagunić, OIB 67704693481,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 OIB 57714525244</item>
      <item>VICKO SVILOKOS</item>
      <item>Filip Huljev, OIB 38360561119</item>
      <item>FIL-BER d.o.o., OIB 93590242976</item>
      <item>Drago Borić, OIB 01690320242</item>
      <item>FIL-BER d.o.o., OIB 93590242976</item>
      <item>SMILJANA JURKOVIĆ</item>
      <item>Dražana Nevistić, OIB 46724226832</item>
      <item>Nino Kunac, OIB 58274012023</item>
      <item>Perica Hranilović, OIB 61158428797</item>
      <item>ZVONKA BROZIČEVIĆ-HUSAJINA</item>
      <item>Tomislav Benković, OIB 28888872727</item>
      <item>NEVENKA ČORAK</item>
      <item>IVANA HULJEV</item>
      <item>IVANKA KLARIĆ</item>
      <item>Marijo Dokupil, OIB 71024731447</item>
      <item>Hrvoje Klarić, OIB 92055223915</item>
      <item>Damir Čiš, OIB 18263334554</item>
      <item>Bećir Malkić, OIB 58038719907</item>
      <item>Slavko Lovrić, OIB 36443369002</item>
      <item>Tomislav Grgurić, OIB 65742505121</item>
      <item>Marijan Koši, OIB 07456186805</item>
      <item>Darko Hranilović, OIB 49715616488</item>
      <item>Marko Hranilović, OIB 98869150846</item>
      <item>Nikola Pejković, OIB 22479810952</item>
      <item>Ana-marija Šulek, OIB 39160114889</item>
      <item>Jelena Utješinović, OIB 25052877575</item>
      <item>Josip Biočić, OIB 01933666749</item>
      <item>Emilio Svilokos, OIB 66827408695</item>
      <item>Petra Jagunić, OIB 67704693481</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 OIB 57714525244</item>
      <item>VICKO SVILOKOS</item>
      <item>Filip Huljev, OIB 38360561119</item>
      <item>FIL-BER d.o.o., OIB 93590242976</item>
      <item>Drago Borić, OIB 01690320242</item>
      <item>FIL-BER d.o.o., OIB 93590242976</item>
      <item>SMILJANA JURKOVIĆ</item>
      <item>Dražana Nevistić, OIB 46724226832</item>
      <item>Nino Kunac, OIB 58274012023</item>
      <item>Perica Hranilović, OIB 61158428797</item>
      <item>ZVONKA BROZIČEVIĆ-HUSAJINA</item>
      <item>Tomislav Benković, OIB 28888872727</item>
      <item>NEVENKA ČORAK</item>
      <item>IVANA HULJEV</item>
      <item>IVANKA KLARIĆ</item>
      <item>Marijo Dokupil, OIB 71024731447</item>
      <item>Hrvoje Klarić, OIB 92055223915</item>
      <item>Damir Čiš, OIB 18263334554</item>
      <item>Bećir Malkić, OIB 58038719907</item>
      <item>Slavko Lovrić, OIB 36443369002</item>
      <item>Tomislav Grgurić, OIB 65742505121</item>
      <item>Marijan Koši, OIB 07456186805</item>
      <item>Darko Hranilović, OIB 49715616488</item>
      <item>Marko Hranilović, OIB 98869150846</item>
      <item>Nikola Pejković, OIB 22479810952</item>
      <item>Ana-marija Šulek, OIB 39160114889</item>
      <item>Jelena Utješinović, OIB 25052877575</item>
      <item>Josip Biočić, OIB 01933666749</item>
      <item>Emilio Svilokos, OIB 66827408695</item>
      <item>Petra Jagunić, OIB 67704693481</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banka d.d. /, Trg bana J .Jelačića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banka d.d. /</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banka d.d. /</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banka d.d. /</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Ana-marija Šulek</item>
      <item>Jelena Utješinović</item>
      <item>Josip Biočić</item>
      <item>Emilio Svilokos</item>
      <item>Petra Jagunić</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 OIB 57714525244, Dubrava 124,10000 Zagreb</item>
      <item>VICKO SVILOKOS</item>
      <item>Filip Huljev, OIB 38360561119, Dubrava 124,10000 Zagreb</item>
      <item>FIL-BER d.o.o., OIB 93590242976</item>
      <item>Drago Borić, OIB 01690320242</item>
      <item>FIL-BER d.o.o., OIB 93590242976</item>
      <item>SMILJANA JURKOVIĆ</item>
      <item>Dražana Nevistić, OIB 46724226832, Ulica Zvonimira Ljevakovića 30,10000 Zagreb</item>
      <item>Nino Kunac, OIB 58274012023, Dubrava 124,10000 Zagreb</item>
      <item>Perica Hranilović, OIB 61158428797, Treće Poljanice 3,10000 Zagreb</item>
      <item>ZVONKA BROZIČEVIĆ-HUSAJINA, 11. Ravnice br. 8,10000 Zagreb</item>
      <item>Tomislav Benković, OIB 28888872727, Aleja Tišine 7,10000 Zagreb</item>
      <item>NEVENKA ČORAK</item>
      <item>IVANA HULJEV</item>
      <item>Zagrebačka banka d.d. /, Trg bana J .Jelačića 10,10000 Zagreb</item>
      <item>IVANKA KLARIĆ</item>
      <item>Marijo Dokupil, OIB 71024731447, Trnovčica 29,10000 Zagreb</item>
      <item>Hrvoje Klarić, OIB 92055223915, Rebro 2 A,10360 Sesvete</item>
      <item>Damir Čiš, OIB 18263334554, Kanalski Put I. Odvojak 13,10000 Zagreb</item>
      <item>ŽDO Zagreb, Građansko-upravni odjel, Savska 41,10000 Zagreb</item>
      <item>Bećir Malkić, OIB 58038719907, Trnava I. 67,10000 Zagreb</item>
      <item>Slavko Lovrić, OIB 36443369002, Grižanska 3,10000 Zagreb</item>
      <item>Tomislav Grgurić, OIB 65742505121, Duga Ulica 63,32100 Vinkovci</item>
      <item>Marijan Koši, OIB 07456186805, Grižanska 5,10000 Zagreb</item>
      <item>Darko Hranilović, OIB 49715616488, Horvatova Ulica 30 B,10410 Velika Gorica</item>
      <item>Marko Hranilović, OIB 98869150846, Horvatova 30b,10410 Velika Gorica</item>
      <item>Nikola Pejković, OIB 22479810952, Dubrava 124,10000 Zagreb</item>
      <item>Ana-marija Šulek, OIB 39160114889, Dubrava 124,10000 Zagreb</item>
      <item>Jelena Utješinović, OIB 25052877575, Dubrava 124,10000 Zagreb</item>
      <item>Josip Biočić, OIB 01933666749, Mendlova 7,10000 Zagreb</item>
      <item>Emilio Svilokos, OIB 66827408695, Dalmatinska 9,20000 Dubrovnik</item>
      <item>Petra Jagunić, OIB 67704693481,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 OIB 57714525244, Dubrava 124,10000 Zagreb</item>
      <item>VICKO SVILOKOS</item>
      <item>Filip Huljev, OIB 38360561119, Dubrava 124,10000 Zagreb</item>
      <item>FIL-BER d.o.o., OIB 93590242976</item>
      <item>Drago Borić, OIB 01690320242</item>
      <item>FIL-BER d.o.o., OIB 93590242976</item>
      <item>SMILJANA JURKOVIĆ</item>
      <item>Dražana Nevistić, OIB 46724226832, Ulica Zvonimira Ljevakovića 30,10000 Zagreb</item>
      <item>Nino Kunac, OIB 58274012023, Dubrava 124,10000 Zagreb</item>
      <item>Perica Hranilović, OIB 61158428797, Treće Poljanice 3,10000 Zagreb</item>
      <item>ZVONKA BROZIČEVIĆ-HUSAJINA, 11. Ravnice br. 8,10000 Zagreb</item>
      <item>Tomislav Benković, OIB 28888872727, Aleja Tišine 7,10000 Zagreb</item>
      <item>NEVENKA ČORAK</item>
      <item>IVANA HULJEV</item>
      <item>Zagrebačka banka d.d. /, Trg bana J .Jelačića 10,10000 Zagreb</item>
      <item>IVANKA KLARIĆ</item>
      <item>Marijo Dokupil, OIB 71024731447, Trnovčica 29,10000 Zagreb</item>
      <item>Hrvoje Klarić, OIB 92055223915, Rebro 2 A,10360 Sesvete</item>
      <item>Damir Čiš, OIB 18263334554, Kanalski Put I. Odvojak 13,10000 Zagreb</item>
      <item>ŽDO Zagreb, Građansko-upravni odjel, Savska 41,10000 Zagreb</item>
      <item>Bećir Malkić, OIB 58038719907, Trnava I. 67,10000 Zagreb</item>
      <item>Slavko Lovrić, OIB 36443369002, Grižanska 3,10000 Zagreb</item>
      <item>Tomislav Grgurić, OIB 65742505121, Duga Ulica 63,32100 Vinkovci</item>
      <item>Marijan Koši, OIB 07456186805, Grižanska 5,10000 Zagreb</item>
      <item>Darko Hranilović, OIB 49715616488, Horvatova Ulica 30 B,10410 Velika Gorica</item>
      <item>Marko Hranilović, OIB 98869150846, Horvatova 30b,10410 Velika Gorica</item>
      <item>Nikola Pejković, OIB 22479810952, Dubrava 124,10000 Zagreb</item>
      <item>Ana-marija Šulek, OIB 39160114889, Dubrava 124,10000 Zagreb</item>
      <item>Jelena Utješinović, OIB 25052877575, Dubrava 124,10000 Zagreb</item>
      <item>Josip Biočić, OIB 01933666749, Mendlova 7,10000 Zagreb</item>
      <item>Emilio Svilokos, OIB 66827408695, Dalmatinska 9,20000 Dubrovnik</item>
      <item>Petra Jagunić, OIB 67704693481,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57714525244</item>
      <item>, OIB null</item>
      <item>, OIB 38360561119</item>
      <item>, OIB 93590242976</item>
      <item>, OIB 01690320242</item>
      <item>, OIB 93590242976</item>
      <item>, OIB null</item>
      <item>, OIB 46724226832</item>
      <item>, OIB 58274012023</item>
      <item>, OIB 61158428797</item>
      <item>, OIB null</item>
      <item>, OIB 28888872727</item>
      <item>, OIB null</item>
      <item>, OIB null</item>
      <item>, OIB null</item>
      <item>, OIB null</item>
      <item>, OIB 71024731447</item>
      <item>, OIB 92055223915</item>
      <item>, OIB 18263334554</item>
      <item>, OIB null</item>
      <item>, OIB 58038719907</item>
      <item>, OIB 36443369002</item>
      <item>, OIB 65742505121</item>
      <item>, OIB 07456186805</item>
      <item>, OIB 49715616488</item>
      <item>, OIB 98869150846</item>
      <item>, OIB 22479810952</item>
      <item>, OIB 39160114889</item>
      <item>, OIB 25052877575</item>
      <item>, OIB 01933666749</item>
      <item>, OIB 66827408695</item>
      <item>, OIB 67704693481</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57714525244</item>
      <item>, OIB null</item>
      <item>, OIB 38360561119</item>
      <item>, OIB 93590242976</item>
      <item>, OIB 01690320242</item>
      <item>, OIB 93590242976</item>
      <item>, OIB null</item>
      <item>, OIB 46724226832</item>
      <item>, OIB 58274012023</item>
      <item>, OIB 61158428797</item>
      <item>, OIB null</item>
      <item>, OIB 28888872727</item>
      <item>, OIB null</item>
      <item>, OIB null</item>
      <item>, OIB null</item>
      <item>, OIB null</item>
      <item>, OIB 71024731447</item>
      <item>, OIB 92055223915</item>
      <item>, OIB 18263334554</item>
      <item>, OIB null</item>
      <item>, OIB 58038719907</item>
      <item>, OIB 36443369002</item>
      <item>, OIB 65742505121</item>
      <item>, OIB 07456186805</item>
      <item>, OIB 49715616488</item>
      <item>, OIB 98869150846</item>
      <item>, OIB 22479810952</item>
      <item>, OIB 39160114889</item>
      <item>, OIB 25052877575</item>
      <item>, OIB 01933666749</item>
      <item>, OIB 66827408695</item>
      <item>, OIB 67704693481</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146</properties:Words>
  <properties:Characters>678</properties:Characters>
  <properties:Lines>54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2017-05-25T11:50:00Z</dcterms:created>
  <dc:creator>Nikola Ribarić</dc:creator>
  <cp:lastModifiedBy>Jadranka Zelić</cp:lastModifiedBy>
  <cp:lastPrinted>2017-05-25T11:50:00Z</cp:lastPrinted>
  <dcterms:modified xmlns:xsi="http://www.w3.org/2001/XMLSchema-instance" xsi:type="dcterms:W3CDTF">2017-05-25T11:51:00Z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