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f135" w14:paraId="facf135" w:rsidRDefault="00BA7793" w:rsidP="00BA7793" w:rsidR="00BA7793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>
        <w:t xml:space="preserve">   </w:t>
      </w:r>
      <w:r w:rsidRPr="00287A9C">
        <w:t xml:space="preserve"> </w:t>
      </w:r>
      <w:r>
        <w:rPr>
          <w:noProof/>
        </w:rPr>
        <w:drawing>
          <wp:inline distR="0" distL="0" distB="0" distT="0">
            <wp:extent cy="731520" cx="59607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4088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  <w:t xml:space="preserve">      </w:t>
      </w:r>
    </w:p>
    <w:p w:rsidRDefault="00BA7793" w:rsidP="00BA7793" w:rsidR="00BA7793" w:rsidRPr="00287A9C">
      <w:r>
        <w:t xml:space="preserve">    </w:t>
      </w:r>
      <w:r w:rsidRPr="00287A9C">
        <w:t>REPUBLIKA HRVATSKA</w:t>
      </w:r>
    </w:p>
    <w:p w:rsidRDefault="00BA7793" w:rsidP="00BA7793" w:rsidR="00BA7793" w:rsidRPr="00183578">
      <w:r w:rsidRPr="00287A9C">
        <w:t>TRGOVAČKI SUD U PAZINU</w:t>
      </w:r>
      <w:r w:rsidRPr="00A54A3C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r w:rsidRPr="00A6594A">
        <w:t>Posl</w:t>
      </w:r>
      <w:proofErr w:type="spellEnd"/>
      <w:r w:rsidRPr="00A6594A">
        <w:t>. br.</w:t>
      </w:r>
      <w:r>
        <w:t>:</w:t>
      </w:r>
      <w:r w:rsidRPr="00A6594A">
        <w:t xml:space="preserve"> </w:t>
      </w:r>
      <w:r>
        <w:t>2</w:t>
      </w:r>
      <w:r w:rsidRPr="00A6594A">
        <w:t xml:space="preserve"> St-</w:t>
      </w:r>
      <w:r>
        <w:t>37</w:t>
      </w:r>
      <w:r w:rsidRPr="00183578">
        <w:t>1/17-20</w:t>
      </w:r>
    </w:p>
    <w:p w:rsidRDefault="00BA7793" w:rsidP="00BA7793" w:rsidR="00BA7793" w:rsidRPr="00183578">
      <w:r w:rsidRPr="00183578">
        <w:t xml:space="preserve">     52000 Pazin, </w:t>
      </w:r>
      <w:proofErr w:type="spellStart"/>
      <w:r w:rsidRPr="00183578">
        <w:t>Dršćevka</w:t>
      </w:r>
      <w:proofErr w:type="spellEnd"/>
      <w:r w:rsidRPr="00183578">
        <w:t xml:space="preserve"> 1</w:t>
      </w:r>
      <w:r w:rsidRPr="00183578">
        <w:tab/>
        <w:t xml:space="preserve">                      </w:t>
      </w:r>
      <w:r w:rsidRPr="00183578">
        <w:tab/>
      </w:r>
      <w:r w:rsidRPr="00183578">
        <w:tab/>
      </w:r>
      <w:r w:rsidRPr="00183578">
        <w:tab/>
      </w:r>
      <w:r w:rsidRPr="00183578">
        <w:tab/>
        <w:t xml:space="preserve">                (prije: St-878/16) </w:t>
      </w:r>
    </w:p>
    <w:p w:rsidRDefault="00BA7793" w:rsidP="00BA7793" w:rsidR="00BA7793" w:rsidRPr="00183578"/>
    <w:p w:rsidRDefault="00BA7793" w:rsidP="00BA7793" w:rsidR="00BA7793" w:rsidRPr="00183578"/>
    <w:p w:rsidRDefault="00BA7793" w:rsidP="00BA7793" w:rsidR="00BA7793" w:rsidRPr="00183578">
      <w:pPr>
        <w:jc w:val="center"/>
      </w:pPr>
      <w:r w:rsidRPr="00183578">
        <w:t>R E P U B L I K A  H R V A T S K A</w:t>
      </w:r>
    </w:p>
    <w:p w:rsidRDefault="00BA7793" w:rsidP="00BA7793" w:rsidR="00BA7793" w:rsidRPr="00183578">
      <w:pPr>
        <w:jc w:val="center"/>
      </w:pPr>
    </w:p>
    <w:p w:rsidRDefault="00BA7793" w:rsidP="00BA7793" w:rsidR="00BA7793" w:rsidRPr="00183578">
      <w:pPr>
        <w:jc w:val="center"/>
      </w:pPr>
      <w:r w:rsidRPr="00183578">
        <w:t>R J E Š E N J E</w:t>
      </w:r>
    </w:p>
    <w:p w:rsidRDefault="00BA7793" w:rsidP="00BA7793" w:rsidR="00BA7793" w:rsidRPr="00183578">
      <w:pPr>
        <w:ind w:firstLine="708"/>
        <w:jc w:val="both"/>
      </w:pPr>
    </w:p>
    <w:p w:rsidRDefault="00BA7793" w:rsidP="00BA7793" w:rsidR="00BA7793" w:rsidRPr="00183578">
      <w:pPr>
        <w:ind w:firstLine="708"/>
        <w:jc w:val="both"/>
      </w:pPr>
      <w:r w:rsidRPr="00183578">
        <w:t xml:space="preserve">Trgovački sud u Pazinu, po stečajnom sucu Adrijani Labinjan Skok, u stečajnom postupku nad Stečajnom masom iza MIRT d.o.o. u stečaju, </w:t>
      </w:r>
      <w:r w:rsidR="00183578" w:rsidRPr="00183578">
        <w:t>3. srpnja</w:t>
      </w:r>
      <w:r w:rsidRPr="00183578">
        <w:t xml:space="preserve"> 2017.</w:t>
      </w:r>
    </w:p>
    <w:p w:rsidRDefault="00BA7793" w:rsidP="00BA7793" w:rsidR="00BA7793">
      <w:pPr>
        <w:ind w:firstLine="708"/>
        <w:jc w:val="both"/>
      </w:pPr>
    </w:p>
    <w:p w:rsidRDefault="00BA7793" w:rsidP="00BA7793" w:rsidR="00BA7793" w:rsidRPr="00287A9C">
      <w:pPr>
        <w:jc w:val="center"/>
      </w:pPr>
      <w:r w:rsidRPr="00287A9C">
        <w:t xml:space="preserve">r i j e š i o  j e </w:t>
      </w:r>
    </w:p>
    <w:p w:rsidRDefault="00BA7793" w:rsidP="00BA7793" w:rsidR="00BA7793" w:rsidRPr="00287A9C">
      <w:pPr>
        <w:jc w:val="both"/>
      </w:pPr>
    </w:p>
    <w:p w:rsidRDefault="00BA7793" w:rsidP="00BA7793" w:rsidR="00BA7793" w:rsidRPr="00BA7793">
      <w:pPr>
        <w:jc w:val="both"/>
      </w:pP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>da upiše S</w:t>
      </w:r>
      <w:r w:rsidRPr="00FB2EEA">
        <w:t>tečajn</w:t>
      </w:r>
      <w:r>
        <w:t>u</w:t>
      </w:r>
      <w:r w:rsidRPr="00FB2EEA">
        <w:t xml:space="preserve"> mas</w:t>
      </w:r>
      <w:r>
        <w:t>u</w:t>
      </w:r>
      <w:r w:rsidRPr="00FB2EEA">
        <w:t xml:space="preserve"> iza </w:t>
      </w:r>
      <w:r w:rsidRPr="00BA7793">
        <w:t xml:space="preserve">MIRT d.o.o. u stečaju, te stečajnog upravitelja Borisa </w:t>
      </w:r>
      <w:proofErr w:type="spellStart"/>
      <w:r w:rsidRPr="00BA7793">
        <w:t>Zadkovića</w:t>
      </w:r>
      <w:proofErr w:type="spellEnd"/>
      <w:r w:rsidRPr="00BA7793">
        <w:t>, Buzet, Sportska 2, OIB: 90786626685.</w:t>
      </w:r>
    </w:p>
    <w:p w:rsidRDefault="00BA7793" w:rsidP="00BA7793" w:rsidR="00BA7793">
      <w:pPr>
        <w:jc w:val="center"/>
      </w:pPr>
    </w:p>
    <w:p w:rsidRDefault="00BA7793" w:rsidP="00BA7793" w:rsidR="00BA7793" w:rsidRPr="00287A9C">
      <w:pPr>
        <w:jc w:val="center"/>
      </w:pPr>
      <w:r w:rsidRPr="00287A9C">
        <w:t>Obrazloženje</w:t>
      </w:r>
    </w:p>
    <w:p w:rsidRDefault="00BA7793" w:rsidP="00BA7793" w:rsidR="00BA7793" w:rsidRPr="00287A9C">
      <w:pPr>
        <w:ind w:firstLine="708"/>
        <w:jc w:val="both"/>
      </w:pPr>
    </w:p>
    <w:p w:rsidRDefault="00BA7793" w:rsidP="00BA7793" w:rsidR="00BA7793">
      <w:pPr>
        <w:jc w:val="both"/>
      </w:pPr>
      <w:r w:rsidRPr="00BA7793">
        <w:tab/>
        <w:t xml:space="preserve">Nad stečajnim dužnikom MIRT d.o.o. Pula, </w:t>
      </w:r>
      <w:proofErr w:type="spellStart"/>
      <w:r w:rsidRPr="00BA7793">
        <w:t>Epulonova</w:t>
      </w:r>
      <w:proofErr w:type="spellEnd"/>
      <w:r w:rsidRPr="00BA7793">
        <w:t xml:space="preserve"> 14, OIB: 89458350524, otvoren</w:t>
      </w:r>
      <w:r>
        <w:t xml:space="preserve"> je i zaključen stečajni postupak rješenjem ovoga suda posl.br. 2 St-878/16-13 od 28. studenog 2016.</w:t>
      </w:r>
    </w:p>
    <w:p w:rsidRDefault="00BA7793" w:rsidP="00BA7793" w:rsidR="00BA7793">
      <w:pPr>
        <w:jc w:val="both"/>
      </w:pPr>
      <w:r>
        <w:tab/>
        <w:t>Stečajni upravitelj je obavijestio sud da postoje novčana sredstva koja se treb</w:t>
      </w:r>
      <w:r w:rsidR="00183578">
        <w:t xml:space="preserve">aju isplatiti stečajnom dužniku, pa je </w:t>
      </w:r>
      <w:r>
        <w:t>po odredbi čl. 431. st. 2. u svezi s čl. 133. st. 2. Stečajn</w:t>
      </w:r>
      <w:r w:rsidR="00183578">
        <w:t>og zakona (NN 71/15) donesena</w:t>
      </w:r>
      <w:r>
        <w:t xml:space="preserve"> odluka kao u izreci.</w:t>
      </w:r>
    </w:p>
    <w:p w:rsidRDefault="00BA7793" w:rsidP="00BA7793" w:rsidR="00BA7793">
      <w:pPr>
        <w:jc w:val="both"/>
      </w:pPr>
      <w:r>
        <w:tab/>
      </w:r>
    </w:p>
    <w:p w:rsidRDefault="00BA7793" w:rsidP="00BA7793" w:rsidR="00BA7793" w:rsidRPr="00287A9C">
      <w:pPr>
        <w:jc w:val="both"/>
      </w:pPr>
    </w:p>
    <w:p w:rsidRDefault="00BA7793" w:rsidP="00BA7793" w:rsidR="00BA7793" w:rsidRPr="00183578">
      <w:pPr>
        <w:jc w:val="center"/>
      </w:pPr>
      <w:r>
        <w:t>U Pazin</w:t>
      </w:r>
      <w:r w:rsidRPr="00183578">
        <w:t xml:space="preserve">u </w:t>
      </w:r>
      <w:r w:rsidR="00183578" w:rsidRPr="00183578">
        <w:t>3. srpnj</w:t>
      </w:r>
      <w:r w:rsidRPr="00183578">
        <w:t>a 2017.</w:t>
      </w:r>
    </w:p>
    <w:p w:rsidRDefault="00BA7793" w:rsidP="00BA7793" w:rsidR="00BA7793">
      <w:pPr>
        <w:jc w:val="center"/>
      </w:pPr>
    </w:p>
    <w:p w:rsidRDefault="00BA7793" w:rsidP="00BA7793" w:rsidR="00BA7793" w:rsidRPr="00287A9C">
      <w:pPr>
        <w:ind w:left="4956"/>
      </w:pPr>
      <w:r w:rsidRPr="00287A9C">
        <w:t xml:space="preserve">       </w:t>
      </w:r>
      <w:r w:rsidRPr="00287A9C">
        <w:tab/>
      </w:r>
      <w:r w:rsidRPr="00287A9C">
        <w:tab/>
      </w:r>
      <w:r>
        <w:t xml:space="preserve">         </w:t>
      </w:r>
      <w:r w:rsidRPr="00287A9C">
        <w:t xml:space="preserve">Stečajni sudac </w:t>
      </w:r>
    </w:p>
    <w:p w:rsidRDefault="00BA7793" w:rsidP="00BA7793" w:rsidR="00BA7793" w:rsidRPr="00287A9C">
      <w:pPr>
        <w:ind w:left="4956"/>
      </w:pPr>
      <w:r w:rsidRPr="00287A9C">
        <w:t xml:space="preserve">          </w:t>
      </w:r>
      <w:r w:rsidRPr="00287A9C">
        <w:tab/>
      </w:r>
      <w:r>
        <w:t xml:space="preserve">          Adrijana Labinjan Skok, v.r.</w:t>
      </w:r>
    </w:p>
    <w:p w:rsidRDefault="00BA7793" w:rsidP="00BA7793" w:rsidR="00BA7793"/>
    <w:p w:rsidRDefault="00BA7793" w:rsidP="00BA7793" w:rsidR="00BA7793" w:rsidRPr="00287A9C"/>
    <w:p w:rsidRDefault="00BA7793" w:rsidP="00BA7793" w:rsidR="00BA7793" w:rsidRPr="00287A9C">
      <w:r w:rsidRPr="00287A9C">
        <w:t>UPUTA O PRAVNOM LIJEKU:</w:t>
      </w:r>
    </w:p>
    <w:p w:rsidRDefault="00BA7793" w:rsidP="00BA7793" w:rsidR="00BA7793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BA7793" w:rsidP="00BA7793" w:rsidR="00BA7793">
      <w:pPr>
        <w:jc w:val="both"/>
      </w:pPr>
    </w:p>
    <w:p w:rsidRDefault="00BA7793" w:rsidP="00BA7793" w:rsidR="00BA7793" w:rsidRPr="00BA7793">
      <w:pPr>
        <w:jc w:val="both"/>
      </w:pPr>
      <w:r w:rsidRPr="00BA7793">
        <w:t>DNA</w:t>
      </w:r>
    </w:p>
    <w:p w:rsidRDefault="00BA7793" w:rsidP="00BA7793" w:rsidR="00BA7793" w:rsidRPr="00BA7793">
      <w:pPr>
        <w:jc w:val="both"/>
      </w:pPr>
      <w:r w:rsidRPr="00BA7793">
        <w:rPr>
          <w:rStyle w:val="f01"/>
        </w:rPr>
        <w:t>- e-Oglasna ploča suda (čl. 12. SZ</w:t>
      </w:r>
      <w:r w:rsidRPr="00BA7793">
        <w:t>-a)</w:t>
      </w:r>
    </w:p>
    <w:p w:rsidRDefault="00BA7793" w:rsidP="00BA7793" w:rsidR="00BA7793" w:rsidRPr="00BA7793">
      <w:pPr>
        <w:jc w:val="both"/>
      </w:pPr>
      <w:r w:rsidRPr="00BA7793">
        <w:t>- stečajnom upravitelju</w:t>
      </w:r>
    </w:p>
    <w:p w:rsidRDefault="00BA7793" w:rsidP="00BA7793" w:rsidR="00500701">
      <w:pPr>
        <w:jc w:val="both"/>
      </w:pPr>
      <w:r w:rsidRPr="00BA7793">
        <w:t>- sudskom registru - odmah</w:t>
      </w:r>
    </w:p>
    <w:sectPr w:rsidSect="00BA7793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578" w:rsidR="00AA275E">
      <w:r>
        <w:separator/>
      </w:r>
    </w:p>
  </w:endnote>
  <w:endnote w:id="0" w:type="continuationSeparator">
    <w:p w:rsidRDefault="00183578" w:rsidR="00AA2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578" w:rsidR="00AA275E">
      <w:r>
        <w:separator/>
      </w:r>
    </w:p>
  </w:footnote>
  <w:footnote w:id="0" w:type="continuationSeparator">
    <w:p w:rsidRDefault="00183578" w:rsidR="00AA27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793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5739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793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7793" w:rsidP="00E25B13" w:rsidR="005C1902" w:rsidRPr="00396A5E">
    <w:pPr>
      <w:pStyle w:val="Zaglavlje"/>
      <w:jc w:val="right"/>
    </w:pPr>
    <w:r w:rsidRPr="00E25B13">
      <w:t xml:space="preserve">    </w:t>
    </w:r>
    <w:proofErr w:type="spellStart"/>
    <w:r w:rsidRPr="00E25B13">
      <w:t>Posl</w:t>
    </w:r>
    <w:proofErr w:type="spellEnd"/>
    <w:r w:rsidRPr="00E25B13">
      <w:t>. br. 10 St-10/15-242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793" w:rsidP="00C550D4" w:rsidR="005C1902" w:rsidRPr="007C5AF7">
    <w:pPr>
      <w:jc w:val="right"/>
    </w:pPr>
    <w:r w:rsidRPr="00A6594A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793"/>
    <w:rsid w:val="00183578"/>
    <w:rsid w:val="00554328"/>
    <w:rsid w:val="00985388"/>
    <w:rsid w:val="00AA275E"/>
    <w:rsid w:val="00BA7793"/>
    <w:rsid w:val="00DC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79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77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A779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A7793"/>
  </w:style>
  <w:style w:customStyle="true" w:styleId="f01" w:type="character">
    <w:name w:val="f01"/>
    <w:rsid w:val="00BA7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77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779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7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79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77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A779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A7793"/>
  </w:style>
  <w:style w:customStyle="1" w:styleId="f01" w:type="character">
    <w:name w:val="f01"/>
    <w:rsid w:val="00BA7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77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779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7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MIRT d.o.o. PULA</izvorni_sadrzaj>
    <derivirana_varijabla naziv="DomainObject.Predmet.ProtustrankaFormated_1">  MIRT d.o.o. PULA</derivirana_varijabla>
  </DomainObject.Predmet.ProtustrankaFormated>
  <DomainObject.Predmet.ProtustrankaFormatedOIB>
    <izvorni_sadrzaj>  MIRT d.o.o. PULA, OIB 89458350524</izvorni_sadrzaj>
    <derivirana_varijabla naziv="DomainObject.Predmet.ProtustrankaFormatedOIB_1">  MIRT d.o.o. PULA, OIB 89458350524</derivirana_varijabla>
  </DomainObject.Predmet.ProtustrankaFormatedOIB>
  <DomainObject.Predmet.ProtustrankaFormatedWithAdress>
    <izvorni_sadrzaj> MIRT d.o.o. PULA, Epulonova 14, 52100 Pula</izvorni_sadrzaj>
    <derivirana_varijabla naziv="DomainObject.Predmet.ProtustrankaFormatedWithAdress_1"> MIRT d.o.o. PULA, Epulonova 14, 52100 Pula</derivirana_varijabla>
  </DomainObject.Predmet.ProtustrankaFormatedWithAdress>
  <DomainObject.Predmet.ProtustrankaFormatedWithAdressOIB>
    <izvorni_sadrzaj> MIRT d.o.o. PULA, OIB 89458350524, Epulonova 14, 52100 Pula</izvorni_sadrzaj>
    <derivirana_varijabla naziv="DomainObject.Predmet.ProtustrankaFormatedWithAdressOIB_1"> MIRT d.o.o. PULA, OIB 89458350524, Epulonova 14, 52100 Pula</derivirana_varijabla>
  </DomainObject.Predmet.ProtustrankaFormatedWithAdressOIB>
  <DomainObject.Predmet.ProtustrankaWithAdress>
    <izvorni_sadrzaj>MIRT d.o.o. PULA Epulonova 14, 52100 Pula</izvorni_sadrzaj>
    <derivirana_varijabla naziv="DomainObject.Predmet.ProtustrankaWithAdress_1">MIRT d.o.o. PULA Epulonova 14, 52100 Pula</derivirana_varijabla>
  </DomainObject.Predmet.ProtustrankaWithAdress>
  <DomainObject.Predmet.ProtustrankaWithAdressOIB>
    <izvorni_sadrzaj>MIRT d.o.o. PULA, OIB 89458350524, Epulonova 14, 52100 Pula</izvorni_sadrzaj>
    <derivirana_varijabla naziv="DomainObject.Predmet.ProtustrankaWithAdressOIB_1">MIRT d.o.o. PULA, OIB 89458350524, Epulonova 14, 52100 Pula</derivirana_varijabla>
  </DomainObject.Predmet.ProtustrankaWithAdressOIB>
  <DomainObject.Predmet.ProtustrankaNazivFormated>
    <izvorni_sadrzaj>MIRT d.o.o. PULA</izvorni_sadrzaj>
    <derivirana_varijabla naziv="DomainObject.Predmet.ProtustrankaNazivFormated_1">MIRT d.o.o. PULA</derivirana_varijabla>
  </DomainObject.Predmet.ProtustrankaNazivFormated>
  <DomainObject.Predmet.ProtustrankaNazivFormatedOIB>
    <izvorni_sadrzaj>MIRT d.o.o. PULA, OIB 89458350524</izvorni_sadrzaj>
    <derivirana_varijabla naziv="DomainObject.Predmet.ProtustrankaNazivFormatedOIB_1">MIRT d.o.o. PULA, OIB 89458350524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13371.97</izvorni_sadrzaj>
    <derivirana_varijabla naziv="DomainObject.Predmet.TrenutnaVrijednost_1">13371.97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MIRT d.o.o. PULA</item>
    </izvorni_sadrzaj>
    <derivirana_varijabla naziv="DomainObject.Predmet.ProtuStrankaListFormated_1">
      <item>MIRT d.o.o. PULA</item>
    </derivirana_varijabla>
  </DomainObject.Predmet.ProtuStrankaListFormated>
  <DomainObject.Predmet.ProtuStrankaListFormatedOIB>
    <izvorni_sadrzaj>
      <item>MIRT d.o.o. PULA, OIB 89458350524</item>
    </izvorni_sadrzaj>
    <derivirana_varijabla naziv="DomainObject.Predmet.ProtuStrankaListFormatedOIB_1">
      <item>MIRT d.o.o. PULA, OIB 89458350524</item>
    </derivirana_varijabla>
  </DomainObject.Predmet.ProtuStrankaListFormatedOIB>
  <DomainObject.Predmet.ProtuStrankaListFormatedWithAdress>
    <izvorni_sadrzaj>
      <item>MIRT d.o.o. PULA, Epulonova 14, 52100 Pula</item>
    </izvorni_sadrzaj>
    <derivirana_varijabla naziv="DomainObject.Predmet.ProtuStrankaListFormatedWithAdress_1">
      <item>MIRT d.o.o. PULA, Epulonova 14, 52100 Pula</item>
    </derivirana_varijabla>
  </DomainObject.Predmet.ProtuStrankaListFormatedWithAdress>
  <DomainObject.Predmet.ProtuStrankaListFormatedWithAdressOIB>
    <izvorni_sadrzaj>
      <item>MIRT d.o.o. PULA, OIB 89458350524, Epulonova 14, 52100 Pula</item>
    </izvorni_sadrzaj>
    <derivirana_varijabla naziv="DomainObject.Predmet.ProtuStrankaListFormatedWithAdressOIB_1">
      <item>MIRT d.o.o. PULA, OIB 89458350524, Epulonova 14, 52100 Pula</item>
    </derivirana_varijabla>
  </DomainObject.Predmet.ProtuStrankaListFormatedWithAdressOIB>
  <DomainObject.Predmet.ProtuStrankaListNazivFormated>
    <izvorni_sadrzaj>
      <item>MIRT d.o.o. PULA</item>
    </izvorni_sadrzaj>
    <derivirana_varijabla naziv="DomainObject.Predmet.ProtuStrankaListNazivFormated_1">
      <item>MIRT d.o.o. PULA</item>
    </derivirana_varijabla>
  </DomainObject.Predmet.ProtuStrankaListNazivFormated>
  <DomainObject.Predmet.ProtuStrankaListNazivFormatedOIB>
    <izvorni_sadrzaj>
      <item>MIRT d.o.o. PULA, OIB 89458350524</item>
    </izvorni_sadrzaj>
    <derivirana_varijabla naziv="DomainObject.Predmet.ProtuStrankaListNazivFormatedOIB_1">
      <item>MIRT d.o.o. PULA, OIB 89458350524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MIRT d.o.o. PULA</izvorni_sadrzaj>
    <derivirana_varijabla naziv="DomainObject.Predmet.ProtustrankaIDrugi_1">MIRT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MIRT d.o.o. PULA, OIB 89458350524, Epulonova 14, 52100 Pula</izvorni_sadrzaj>
    <derivirana_varijabla naziv="DomainObject.Predmet.ProtustrankaIDrugiAdressOIB_1">MIRT d.o.o. PULA, OIB 89458350524, Epulonova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MIRT d.o.o. PULA</item>
      <item>FINANCIJSKA AGENCIJA, RC RIJEKA, PODRUŽNICA PULA, PULA</item>
    </izvorni_sadrzaj>
    <derivirana_varijabla naziv="DomainObject.Predmet.SudioniciListNaziv_1">
      <item>MIRT d.o.o. PULA</item>
      <item>FINANCIJSKA AGENCIJA, RC RIJEKA, PODRUŽNICA PULA, PULA</item>
    </derivirana_varijabla>
  </DomainObject.Predmet.SudioniciListNaziv>
  <DomainObject.Predmet.SudioniciListAdressOIB>
    <izvorni_sadrzaj>
      <item>MIRT d.o.o. PULA, OIB 89458350524, Epulonova 14,52100 Pula</item>
      <item>FINANCIJSKA AGENCIJA, RC RIJEKA, PODRUŽNICA PULA, PULA, OIB 85821130368, Giardini 5,52100 Pula</item>
    </izvorni_sadrzaj>
    <derivirana_varijabla naziv="DomainObject.Predmet.SudioniciListAdressOIB_1">
      <item>MIRT d.o.o. PULA, OIB 89458350524, Epulonova 14,52100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89458350524</item>
      <item>, OIB 85821130368</item>
    </izvorni_sadrzaj>
    <derivirana_varijabla naziv="DomainObject.Predmet.SudioniciListNazivOIB_1">
      <item>, OIB 89458350524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1188</properties:Characters>
  <properties:Lines>45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2017-06-30T08:23:00Z</dcterms:created>
  <dc:creator>Jasmina Matika</dc:creator>
  <cp:lastModifiedBy>Jasmina Matika</cp:lastModifiedBy>
  <dcterms:modified xmlns:xsi="http://www.w3.org/2001/XMLSchema-instance" xsi:type="dcterms:W3CDTF">2017-07-03T08:58:00Z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