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6de5" w14:paraId="7946de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3E590F">
        <w:t>ZADRUGA FLUMEN HIPPUS, Jabuka 1F, Jabuka, OIB: 82565767874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E590F">
        <w:t xml:space="preserve">ZADRUGA FLUMEN HIPPUS, Jabuka 1F, Jabuka, OIB: 82565767874 </w:t>
      </w:r>
      <w:r w:rsidRPr="00C22BEC">
        <w:t>na</w:t>
      </w:r>
      <w:r>
        <w:rPr>
          <w:lang w:val="hr-HR"/>
        </w:rPr>
        <w:t xml:space="preserve">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3E590F">
        <w:rPr>
          <w:lang w:val="hr-HR"/>
        </w:rPr>
        <w:t>2.773,06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44E84" w:rsidR="00473132">
    <w:pPr>
      <w:pStyle w:val="Zaglavlje"/>
      <w:jc w:val="center"/>
    </w:pPr>
  </w:p>
  <w:p w:rsidRDefault="00C44E8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3E590F">
      <w:t>1018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200E6"/>
    <w:rsid w:val="0003043B"/>
    <w:rsid w:val="00066650"/>
    <w:rsid w:val="000B4D96"/>
    <w:rsid w:val="000F03A8"/>
    <w:rsid w:val="001357C4"/>
    <w:rsid w:val="00291D1D"/>
    <w:rsid w:val="002E06E3"/>
    <w:rsid w:val="003059DD"/>
    <w:rsid w:val="00335C91"/>
    <w:rsid w:val="003652A6"/>
    <w:rsid w:val="0037706A"/>
    <w:rsid w:val="00394F80"/>
    <w:rsid w:val="003C2F22"/>
    <w:rsid w:val="003E590F"/>
    <w:rsid w:val="00417EA6"/>
    <w:rsid w:val="00420E5B"/>
    <w:rsid w:val="00431459"/>
    <w:rsid w:val="004D4338"/>
    <w:rsid w:val="00511ED2"/>
    <w:rsid w:val="005A61D0"/>
    <w:rsid w:val="00601A06"/>
    <w:rsid w:val="00656D2D"/>
    <w:rsid w:val="00661BF5"/>
    <w:rsid w:val="00667B63"/>
    <w:rsid w:val="00684A08"/>
    <w:rsid w:val="00693AB7"/>
    <w:rsid w:val="006D7768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A943B2"/>
    <w:rsid w:val="00B7506F"/>
    <w:rsid w:val="00C22BEC"/>
    <w:rsid w:val="00C44E84"/>
    <w:rsid w:val="00C553FA"/>
    <w:rsid w:val="00D170AD"/>
    <w:rsid w:val="00D54741"/>
    <w:rsid w:val="00DD0D50"/>
    <w:rsid w:val="00DF7CBB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44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E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E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E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E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44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E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E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E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E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St-1018/2015</izvorni_sadrzaj>
    <derivirana_varijabla naziv="DomainObject.Predmet.OznakaBroj_1">St-1018/2015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FLUMEN HIPPUS, za poslovno savjetovanje i proizvodnju</izvorni_sadrzaj>
    <derivirana_varijabla naziv="DomainObject.Predmet.ProtustrankaFormated_1">  ZADRUGA FLUMEN HIPPUS, za poslovno savjetovanje i proizvodnju</derivirana_varijabla>
  </DomainObject.Predmet.ProtustrankaFormated>
  <DomainObject.Predmet.ProtustrankaFormatedOIB>
    <izvorni_sadrzaj>  ZADRUGA FLUMEN HIPPUS, za poslovno savjetovanje i proizvodnju, OIB 82565767874</izvorni_sadrzaj>
    <derivirana_varijabla naziv="DomainObject.Predmet.ProtustrankaFormatedOIB_1">  ZADRUGA FLUMEN HIPPUS, za poslovno savjetovanje i proizvodnju, OIB 82565767874</derivirana_varijabla>
  </DomainObject.Predmet.ProtustrankaFormatedOIB>
  <DomainObject.Predmet.ProtustrankaFormatedWithAdress>
    <izvorni_sadrzaj> ZADRUGA FLUMEN HIPPUS, za poslovno savjetovanje i proizvodnju, Jabuka 1/F, 21240 Jabuka</izvorni_sadrzaj>
    <derivirana_varijabla naziv="DomainObject.Predmet.ProtustrankaFormatedWithAdress_1"> ZADRUGA FLUMEN HIPPUS, za poslovno savjetovanje i proizvodnju, Jabuka 1/F, 21240 Jabuka</derivirana_varijabla>
  </DomainObject.Predmet.ProtustrankaFormatedWithAdress>
  <DomainObject.Predmet.ProtustrankaFormatedWithAdressOIB>
    <izvorni_sadrzaj> ZADRUGA FLUMEN HIPPUS, za poslovno savjetovanje i proizvodnju, OIB 82565767874, Jabuka 1/F, 21240 Jabuka</izvorni_sadrzaj>
    <derivirana_varijabla naziv="DomainObject.Predmet.ProtustrankaFormatedWithAdressOIB_1"> ZADRUGA FLUMEN HIPPUS, za poslovno savjetovanje i proizvodnju, OIB 82565767874, Jabuka 1/F, 21240 Jabuka</derivirana_varijabla>
  </DomainObject.Predmet.ProtustrankaFormatedWithAdressOIB>
  <DomainObject.Predmet.ProtustrankaWithAdress>
    <izvorni_sadrzaj>ZADRUGA FLUMEN HIPPUS, za poslovno savjetovanje i proizvodnju Jabuka 1/F, 21240 Jabuka</izvorni_sadrzaj>
    <derivirana_varijabla naziv="DomainObject.Predmet.ProtustrankaWithAdress_1">ZADRUGA FLUMEN HIPPUS, za poslovno savjetovanje i proizvodnju Jabuka 1/F, 21240 Jabuka</derivirana_varijabla>
  </DomainObject.Predmet.ProtustrankaWithAdress>
  <DomainObject.Predmet.ProtustrankaWithAdressOIB>
    <izvorni_sadrzaj>ZADRUGA FLUMEN HIPPUS, za poslovno savjetovanje i proizvodnju, OIB 82565767874, Jabuka 1/F, 21240 Jabuka</izvorni_sadrzaj>
    <derivirana_varijabla naziv="DomainObject.Predmet.ProtustrankaWithAdressOIB_1">ZADRUGA FLUMEN HIPPUS, za poslovno savjetovanje i proizvodnju, OIB 82565767874, Jabuka 1/F, 21240 Jabuka</derivirana_varijabla>
  </DomainObject.Predmet.ProtustrankaWithAdressOIB>
  <DomainObject.Predmet.ProtustrankaNazivFormated>
    <izvorni_sadrzaj>ZADRUGA FLUMEN HIPPUS, za poslovno savjetovanje i proizvodnju</izvorni_sadrzaj>
    <derivirana_varijabla naziv="DomainObject.Predmet.ProtustrankaNazivFormated_1">ZADRUGA FLUMEN HIPPUS, za poslovno savjetovanje i proizvodnju</derivirana_varijabla>
  </DomainObject.Predmet.ProtustrankaNazivFormated>
  <DomainObject.Predmet.ProtustrankaNazivFormatedOIB>
    <izvorni_sadrzaj>ZADRUGA FLUMEN HIPPUS, za poslovno savjetovanje i proizvodnju, OIB 82565767874</izvorni_sadrzaj>
    <derivirana_varijabla naziv="DomainObject.Predmet.ProtustrankaNazivFormatedOIB_1">ZADRUGA FLUMEN HIPPUS, za poslovno savjetovanje i proizvodnju, OIB 82565767874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2773.06</izvorni_sadrzaj>
    <derivirana_varijabla naziv="DomainObject.Predmet.TrenutnaVrijednost_1">2773.06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ZADRUGA FLUMEN HIPPUS, za poslovno savjetovanje i proizvodnju</item>
    </izvorni_sadrzaj>
    <derivirana_varijabla naziv="DomainObject.Predmet.ProtuStrankaListFormated_1">
      <item>ZADRUGA FLUMEN HIPPUS, za poslovno savjetovanje i proizvodnju</item>
    </derivirana_varijabla>
  </DomainObject.Predmet.ProtuStrankaListFormated>
  <DomainObject.Predmet.ProtuStrankaListFormatedOIB>
    <izvorni_sadrzaj>
      <item>ZADRUGA FLUMEN HIPPUS, za poslovno savjetovanje i proizvodnju, OIB 82565767874</item>
    </izvorni_sadrzaj>
    <derivirana_varijabla naziv="DomainObject.Predmet.ProtuStrankaListFormatedOIB_1">
      <item>ZADRUGA FLUMEN HIPPUS, za poslovno savjetovanje i proizvodnju, OIB 82565767874</item>
    </derivirana_varijabla>
  </DomainObject.Predmet.ProtuStrankaListFormatedOIB>
  <DomainObject.Predmet.ProtuStrankaListFormatedWithAdress>
    <izvorni_sadrzaj>
      <item>ZADRUGA FLUMEN HIPPUS, za poslovno savjetovanje i proizvodnju, Jabuka 1/F, 21240 Jabuka</item>
    </izvorni_sadrzaj>
    <derivirana_varijabla naziv="DomainObject.Predmet.ProtuStrankaListFormatedWithAdress_1">
      <item>ZADRUGA FLUMEN HIPPUS, za poslovno savjetovanje i proizvodnju, Jabuka 1/F, 21240 Jabuka</item>
    </derivirana_varijabla>
  </DomainObject.Predmet.ProtuStrankaListFormatedWithAdress>
  <DomainObject.Predmet.ProtuStrankaListFormatedWithAdressOIB>
    <izvorni_sadrzaj>
      <item>ZADRUGA FLUMEN HIPPUS, za poslovno savjetovanje i proizvodnju, OIB 82565767874, Jabuka 1/F, 21240 Jabuka</item>
    </izvorni_sadrzaj>
    <derivirana_varijabla naziv="DomainObject.Predmet.ProtuStrankaListFormatedWithAdressOIB_1">
      <item>ZADRUGA FLUMEN HIPPUS, za poslovno savjetovanje i proizvodnju, OIB 82565767874, Jabuka 1/F, 21240 Jabuka</item>
    </derivirana_varijabla>
  </DomainObject.Predmet.ProtuStrankaListFormatedWithAdressOIB>
  <DomainObject.Predmet.ProtuStrankaListNazivFormated>
    <izvorni_sadrzaj>
      <item>ZADRUGA FLUMEN HIPPUS, za poslovno savjetovanje i proizvodnju</item>
    </izvorni_sadrzaj>
    <derivirana_varijabla naziv="DomainObject.Predmet.ProtuStrankaListNazivFormated_1">
      <item>ZADRUGA FLUMEN HIPPUS, za poslovno savjetovanje i proizvodnju</item>
    </derivirana_varijabla>
  </DomainObject.Predmet.ProtuStrankaListNazivFormated>
  <DomainObject.Predmet.ProtuStrankaListNazivFormatedOIB>
    <izvorni_sadrzaj>
      <item>ZADRUGA FLUMEN HIPPUS, za poslovno savjetovanje i proizvodnju, OIB 82565767874</item>
    </izvorni_sadrzaj>
    <derivirana_varijabla naziv="DomainObject.Predmet.ProtuStrankaListNazivFormatedOIB_1">
      <item>ZADRUGA FLUMEN HIPPUS, za poslovno savjetovanje i proizvodnju, OIB 82565767874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ZADRUGA FLUMEN HIPPUS, za poslovno savjetovanje i proizvodnju</izvorni_sadrzaj>
    <derivirana_varijabla naziv="DomainObject.Predmet.ProtustrankaIDrugi_1">ZADRUGA FLUMEN HIPPUS, za poslovno savjetovanje i proizvodnju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ZADRUGA FLUMEN HIPPUS, za poslovno savjetovanje i proizvodnju, OIB 82565767874, Jabuka 1/F, 21240 Jabuka</izvorni_sadrzaj>
    <derivirana_varijabla naziv="DomainObject.Predmet.ProtustrankaIDrugiAdressOIB_1">ZADRUGA FLUMEN HIPPUS, za poslovno savjetovanje i proizvodnju, OIB 82565767874, Jabuka 1/F, 21240 Jabuka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ZADRUGA FLUMEN HIPPUS, za poslovno savjetovanje i proizvodnju</item>
    </izvorni_sadrzaj>
    <derivirana_varijabla naziv="DomainObject.Predmet.SudioniciListNaziv_1">
      <item>FINANCIJSKA AGENCIJA RC SPLIT</item>
      <item>ZADRUGA FLUMEN HIPPUS, za poslovno savjetovanje i proizvodnju</item>
    </derivirana_varijabla>
  </DomainObject.Predmet.SudioniciListNaziv>
  <DomainObject.Predmet.SudioniciListAdressOIB>
    <izvorni_sadrzaj>
      <item>FINANCIJSKA AGENCIJA RC SPLIT, OIB 85821130368, Mažuranićevo šetalište 24b,21000 Split</item>
      <item>ZADRUGA FLUMEN HIPPUS, za poslovno savjetovanje i proizvodnju, OIB 82565767874, Jabuka 1/F,21240 Jabuka</item>
    </izvorni_sadrzaj>
    <derivirana_varijabla naziv="DomainObject.Predmet.SudioniciListAdressOIB_1">
      <item>FINANCIJSKA AGENCIJA RC SPLIT, OIB 85821130368, Mažuranićevo šetalište 24b,21000 Split</item>
      <item>ZADRUGA FLUMEN HIPPUS, za poslovno savjetovanje i proizvodnju, OIB 82565767874, Jabuka 1/F,21240 Jabuka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82565767874</item>
    </izvorni_sadrzaj>
    <derivirana_varijabla naziv="DomainObject.Predmet.SudioniciListNazivOIB_1">
      <item>, OIB 85821130368</item>
      <item>, OIB 82565767874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1725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2016-03-18T08:50:00Z</cp:lastPrinted>
  <dcterms:modified xmlns:xsi="http://www.w3.org/2001/XMLSchema-instance" xsi:type="dcterms:W3CDTF">2016-03-21T08:27:00Z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