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b65f" w14:paraId="e06b65f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677480" w:rsidRPr="005144AF">
        <w:rPr>
          <w:rFonts w:cs="Times New Roman" w:eastAsia="Times New Roman"/>
          <w:b/>
        </w:rPr>
        <w:t>St-</w:t>
      </w:r>
      <w:r w:rsidR="00677480">
        <w:rPr>
          <w:rFonts w:cs="Times New Roman" w:eastAsia="Times New Roman"/>
          <w:b/>
        </w:rPr>
        <w:t>789/18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677480">
        <w:rPr>
          <w:rFonts w:cs="Times New Roman" w:eastAsia="Times New Roman"/>
          <w:b/>
        </w:rPr>
        <w:t>789/18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677480">
        <w:rPr>
          <w:b/>
          <w:bCs/>
        </w:rPr>
        <w:t>Stečajna masa iza MIRAZ d.o.o. u stečaju</w:t>
      </w:r>
      <w:r w:rsidRPr="00BA2933">
        <w:rPr>
          <w:b/>
          <w:bCs/>
        </w:rPr>
        <w:t xml:space="preserve"> </w:t>
      </w:r>
    </w:p>
    <w:p w:rsidRDefault="00677480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Petrinjska 59a</w:t>
      </w:r>
      <w:r w:rsidR="003A4939">
        <w:rPr>
          <w:b/>
          <w:bCs/>
        </w:rPr>
        <w:t>, 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 w:rsidRPr="003A4939">
      <w:pPr>
        <w:pStyle w:val="Standard"/>
        <w:tabs>
          <w:tab w:pos="4005" w:val="left"/>
        </w:tabs>
        <w:rPr>
          <w:b/>
          <w:bCs/>
        </w:rPr>
      </w:pPr>
      <w:r w:rsidRPr="003A4939">
        <w:rPr>
          <w:b/>
          <w:bCs/>
        </w:rPr>
        <w:t>OIB:</w:t>
      </w:r>
      <w:r w:rsidRPr="003A4939">
        <w:rPr>
          <w:rFonts w:cs="Times New Roman"/>
          <w:b/>
        </w:rPr>
        <w:t xml:space="preserve"> </w:t>
      </w:r>
      <w:r w:rsidR="00677480">
        <w:rPr>
          <w:rFonts w:cs="Times New Roman" w:eastAsia="Times New Roman"/>
          <w:b/>
        </w:rPr>
        <w:t>97309957075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2E5DA9" w:rsidR="002E5DA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77480" w:rsidR="006774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77480" w:rsidR="006774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77480" w:rsidR="006774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6D172D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RIBA d.o.o.</w:t>
            </w:r>
          </w:p>
          <w:p w:rsidRDefault="00677480" w:rsidP="006D172D" w:rsidR="006774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Izola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Dantijeva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2</w:t>
            </w:r>
          </w:p>
          <w:p w:rsidRDefault="00677480" w:rsidP="006D172D" w:rsidR="00677480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75065816837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677480" w:rsidP="00677480" w:rsidR="0067748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Presuda Trgovačkog suda u Zagrebu br. P-733/09</w:t>
            </w:r>
          </w:p>
          <w:p w:rsidRDefault="00677480" w:rsidP="00677480" w:rsidR="0067748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677480" w:rsidP="00677480" w:rsidR="00677480" w:rsidRPr="0067748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br. Ovr-7590/15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 w:rsidR="00677480">
              <w:rPr>
                <w:rFonts w:cs="Times New Roman"/>
                <w:bCs/>
                <w:sz w:val="22"/>
                <w:szCs w:val="22"/>
              </w:rPr>
              <w:t>odv</w:t>
            </w:r>
            <w:proofErr w:type="spellEnd"/>
            <w:r w:rsidR="00677480">
              <w:rPr>
                <w:rFonts w:cs="Times New Roman"/>
                <w:bCs/>
                <w:sz w:val="22"/>
                <w:szCs w:val="22"/>
              </w:rPr>
              <w:t>. Mate Matić</w:t>
            </w:r>
          </w:p>
          <w:p w:rsidRDefault="00230A54" w:rsidP="00112A32" w:rsidR="00230A5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30A54" w:rsidP="00112A32" w:rsidR="00230A5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2.290.526,90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2.290.526,90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30A54" w:rsidR="002C0205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E85165" w:rsidR="003126A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ODVJETNIK PETAR ĆUBELA</w:t>
            </w:r>
          </w:p>
          <w:p w:rsidRDefault="00677480" w:rsidP="00E85165" w:rsidR="0067748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Vlaška 72c</w:t>
            </w:r>
          </w:p>
          <w:p w:rsidRDefault="00677480" w:rsidP="00E85165" w:rsidR="0067748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02294713452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6E3758" w:rsid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Odvjetničke usluge za postupak pred Stalnom službom u Samoboru, br. Ovr-7590/15</w:t>
            </w:r>
          </w:p>
          <w:p w:rsidRDefault="00677480" w:rsidP="006E3758" w:rsidR="00677480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677480" w:rsidP="006E3758" w:rsidR="0067748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Troškovnik, zapisnik sa ročišta, podnesak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774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112A32" w:rsidR="0067748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E85165" w:rsidR="00677480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244994" w:rsidR="006774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6E3758" w:rsidR="0067748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6AA5" w:rsidP="00956AA5" w:rsidR="00677480" w:rsidRPr="00956AA5">
            <w:pPr>
              <w:jc w:val="right"/>
              <w:rPr>
                <w:b/>
                <w:sz w:val="22"/>
                <w:szCs w:val="22"/>
              </w:rPr>
            </w:pPr>
            <w:r w:rsidRPr="00956AA5">
              <w:rPr>
                <w:b/>
                <w:sz w:val="22"/>
                <w:szCs w:val="22"/>
              </w:rPr>
              <w:t>57.275,00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6AA5" w:rsidP="00112A32" w:rsidR="0067748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956AA5">
              <w:rPr>
                <w:b/>
                <w:sz w:val="22"/>
                <w:szCs w:val="22"/>
              </w:rPr>
              <w:t>57.275,00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77480" w:rsidP="00112A32" w:rsidR="006774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77480" w:rsidP="00112A32" w:rsidR="0067748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6AA5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2.347.801,90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56AA5" w:rsidP="00760337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2.347.801,90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D566F9" w:rsidR="00D566F9">
      <w:pPr>
        <w:jc w:val="center"/>
        <w:rPr>
          <w:b/>
        </w:rPr>
      </w:pPr>
      <w:r>
        <w:rPr>
          <w:b/>
        </w:rPr>
        <w:t xml:space="preserve">II. 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D566F9" w:rsidP="00D566F9" w:rsidR="00D566F9" w:rsidRPr="003726DD">
      <w:pPr>
        <w:jc w:val="center"/>
        <w:rPr>
          <w:b/>
        </w:rPr>
      </w:pPr>
    </w:p>
    <w:p w:rsidRDefault="00D566F9" w:rsidP="00D566F9" w:rsidR="00D566F9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707918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707918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Ime i prezime /  tvrtka ili naziv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razlučnog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Pravnu osnovu tražbine osigurane </w:t>
            </w:r>
            <w:proofErr w:type="spellStart"/>
            <w:r w:rsidRPr="00707918">
              <w:rPr>
                <w:b/>
                <w:sz w:val="22"/>
                <w:szCs w:val="22"/>
              </w:rPr>
              <w:t>razlučnim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Dio imovine na koji se odnosi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pravo/ javna knjiga u koju je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D566F9" w:rsidR="00D566F9" w:rsidRPr="00604575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C00E8E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566F9" w:rsidP="00A70238" w:rsidR="00D566F9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D566F9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51AC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A70238" w:rsidR="00D566F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SVEUKUPNO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A70238" w:rsidR="00D566F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D566F9" w:rsidR="00D566F9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D566F9" w:rsidP="00D566F9" w:rsidR="00D566F9" w:rsidRPr="00467379">
      <w:pPr>
        <w:pStyle w:val="Standard"/>
        <w:tabs>
          <w:tab w:pos="4005" w:val="left"/>
        </w:tabs>
        <w:rPr>
          <w:b/>
          <w:bCs/>
        </w:rPr>
      </w:pPr>
    </w:p>
    <w:p w:rsidRDefault="00D566F9" w:rsidP="00D566F9" w:rsidR="00D566F9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1860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976"/>
        <w:gridCol w:w="4395"/>
      </w:tblGrid>
      <w:tr w:rsidTr="00A70238" w:rsidR="00D566F9" w:rsidRPr="00467379">
        <w:trPr>
          <w:trHeight w:val="23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E732EB">
              <w:rPr>
                <w:b/>
                <w:bCs/>
                <w:sz w:val="22"/>
                <w:szCs w:val="22"/>
              </w:rPr>
              <w:t>R.b</w:t>
            </w:r>
            <w:proofErr w:type="spellEnd"/>
            <w:r w:rsidRPr="00E732E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Tr="00D566F9" w:rsidR="00D566F9" w:rsidRPr="00467379">
        <w:trPr>
          <w:trHeight w:val="765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</w:tr>
    </w:tbl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A76DEB" w:rsidP="009A5D24" w:rsidR="00AE5653">
      <w:p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U Zagrebu, </w:t>
      </w:r>
      <w:r w:rsidR="00D566F9">
        <w:rPr>
          <w:rFonts w:cs="Times New Roman"/>
          <w:bCs/>
          <w:sz w:val="22"/>
          <w:szCs w:val="22"/>
        </w:rPr>
        <w:t>17</w:t>
      </w:r>
      <w:r>
        <w:rPr>
          <w:rFonts w:cs="Times New Roman"/>
          <w:bCs/>
          <w:sz w:val="22"/>
          <w:szCs w:val="22"/>
        </w:rPr>
        <w:t xml:space="preserve">. </w:t>
      </w:r>
      <w:r w:rsidR="00D566F9">
        <w:rPr>
          <w:rFonts w:cs="Times New Roman"/>
          <w:bCs/>
          <w:sz w:val="22"/>
          <w:szCs w:val="22"/>
        </w:rPr>
        <w:t>lipnja</w:t>
      </w:r>
      <w:r>
        <w:rPr>
          <w:rFonts w:cs="Times New Roman"/>
          <w:bCs/>
          <w:sz w:val="22"/>
          <w:szCs w:val="22"/>
        </w:rPr>
        <w:t xml:space="preserve"> 2018. g.</w:t>
      </w: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A76DEB">
        <w:rPr>
          <w:rFonts w:cs="Times New Roman"/>
          <w:sz w:val="22"/>
          <w:szCs w:val="22"/>
        </w:rPr>
        <w:t xml:space="preserve">        Marko Marić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D85" w:rsidR="00A41D85">
      <w:r>
        <w:separator/>
      </w:r>
    </w:p>
  </w:endnote>
  <w:endnote w:id="0" w:type="continuationSeparator">
    <w:p w:rsidRDefault="00A41D85" w:rsidR="00A41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D85" w:rsidR="00A41D85">
      <w:r>
        <w:rPr>
          <w:color w:val="000000"/>
        </w:rPr>
        <w:separator/>
      </w:r>
    </w:p>
  </w:footnote>
  <w:footnote w:id="0" w:type="continuationSeparator">
    <w:p w:rsidRDefault="00A41D85" w:rsidR="00A41D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3B73"/>
    <w:rsid w:val="0001511B"/>
    <w:rsid w:val="00015FD1"/>
    <w:rsid w:val="00020A50"/>
    <w:rsid w:val="00030B5E"/>
    <w:rsid w:val="0003295E"/>
    <w:rsid w:val="00042C81"/>
    <w:rsid w:val="00043E19"/>
    <w:rsid w:val="000551B0"/>
    <w:rsid w:val="00057967"/>
    <w:rsid w:val="00062A3E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B6A5E"/>
    <w:rsid w:val="000C05EA"/>
    <w:rsid w:val="000C55FB"/>
    <w:rsid w:val="000C59BF"/>
    <w:rsid w:val="000D0C40"/>
    <w:rsid w:val="000D4F7F"/>
    <w:rsid w:val="000D6B6A"/>
    <w:rsid w:val="000E169D"/>
    <w:rsid w:val="000E1FBF"/>
    <w:rsid w:val="000E2855"/>
    <w:rsid w:val="000F04F7"/>
    <w:rsid w:val="000F1758"/>
    <w:rsid w:val="000F2847"/>
    <w:rsid w:val="000F2CAC"/>
    <w:rsid w:val="0010062A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023B"/>
    <w:rsid w:val="0017209C"/>
    <w:rsid w:val="00177A3E"/>
    <w:rsid w:val="00180FCF"/>
    <w:rsid w:val="0018232B"/>
    <w:rsid w:val="001845A1"/>
    <w:rsid w:val="00190BF5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E7DD4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1FAE"/>
    <w:rsid w:val="00222B6E"/>
    <w:rsid w:val="0022330D"/>
    <w:rsid w:val="002269A2"/>
    <w:rsid w:val="00226A8E"/>
    <w:rsid w:val="00227007"/>
    <w:rsid w:val="002279F6"/>
    <w:rsid w:val="00230A54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A7476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5DA9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26A5"/>
    <w:rsid w:val="00313EA6"/>
    <w:rsid w:val="003166E0"/>
    <w:rsid w:val="00317962"/>
    <w:rsid w:val="00317F3F"/>
    <w:rsid w:val="0032144C"/>
    <w:rsid w:val="0032383D"/>
    <w:rsid w:val="00323A99"/>
    <w:rsid w:val="00325418"/>
    <w:rsid w:val="00325C97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4939"/>
    <w:rsid w:val="003A576C"/>
    <w:rsid w:val="003A7362"/>
    <w:rsid w:val="003A7B83"/>
    <w:rsid w:val="003B0AB6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11FC"/>
    <w:rsid w:val="004356E6"/>
    <w:rsid w:val="00436214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1B3"/>
    <w:rsid w:val="0053297D"/>
    <w:rsid w:val="00532E1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03F1"/>
    <w:rsid w:val="005641BC"/>
    <w:rsid w:val="00565442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445"/>
    <w:rsid w:val="00601336"/>
    <w:rsid w:val="00604575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A55"/>
    <w:rsid w:val="00651DA8"/>
    <w:rsid w:val="00654DBB"/>
    <w:rsid w:val="00660C7D"/>
    <w:rsid w:val="00661E6D"/>
    <w:rsid w:val="00663A3C"/>
    <w:rsid w:val="006703DC"/>
    <w:rsid w:val="00670F61"/>
    <w:rsid w:val="00671905"/>
    <w:rsid w:val="00676282"/>
    <w:rsid w:val="0067709F"/>
    <w:rsid w:val="00677480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0337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556C"/>
    <w:rsid w:val="007960D2"/>
    <w:rsid w:val="00796851"/>
    <w:rsid w:val="007A3BB8"/>
    <w:rsid w:val="007A5952"/>
    <w:rsid w:val="007A5A5D"/>
    <w:rsid w:val="007B11DF"/>
    <w:rsid w:val="007B3ECB"/>
    <w:rsid w:val="007B6C42"/>
    <w:rsid w:val="007C34E0"/>
    <w:rsid w:val="007C3E16"/>
    <w:rsid w:val="007C424C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2F5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335"/>
    <w:rsid w:val="008636A4"/>
    <w:rsid w:val="0086607B"/>
    <w:rsid w:val="00866171"/>
    <w:rsid w:val="00872ADC"/>
    <w:rsid w:val="00873162"/>
    <w:rsid w:val="00874E68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3E02"/>
    <w:rsid w:val="00935DE2"/>
    <w:rsid w:val="0093780D"/>
    <w:rsid w:val="00947FFC"/>
    <w:rsid w:val="009513AF"/>
    <w:rsid w:val="0095252A"/>
    <w:rsid w:val="00952D48"/>
    <w:rsid w:val="00952E33"/>
    <w:rsid w:val="00953F09"/>
    <w:rsid w:val="00956885"/>
    <w:rsid w:val="00956889"/>
    <w:rsid w:val="00956AA5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3E81"/>
    <w:rsid w:val="009F44F4"/>
    <w:rsid w:val="009F6D66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41D85"/>
    <w:rsid w:val="00A42B7A"/>
    <w:rsid w:val="00A509DF"/>
    <w:rsid w:val="00A52EB4"/>
    <w:rsid w:val="00A54897"/>
    <w:rsid w:val="00A55529"/>
    <w:rsid w:val="00A55782"/>
    <w:rsid w:val="00A55F68"/>
    <w:rsid w:val="00A56EE5"/>
    <w:rsid w:val="00A56FF2"/>
    <w:rsid w:val="00A57838"/>
    <w:rsid w:val="00A63D06"/>
    <w:rsid w:val="00A708F2"/>
    <w:rsid w:val="00A7393B"/>
    <w:rsid w:val="00A76945"/>
    <w:rsid w:val="00A76DEB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38F9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6AB1"/>
    <w:rsid w:val="00C576EB"/>
    <w:rsid w:val="00C670DF"/>
    <w:rsid w:val="00C72AF7"/>
    <w:rsid w:val="00C73CF5"/>
    <w:rsid w:val="00C74E1D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1287"/>
    <w:rsid w:val="00CD371B"/>
    <w:rsid w:val="00CD3966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13EF"/>
    <w:rsid w:val="00D11A36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828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66F9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5A3E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1EFC"/>
    <w:rsid w:val="00E732EB"/>
    <w:rsid w:val="00E734DB"/>
    <w:rsid w:val="00E75D03"/>
    <w:rsid w:val="00E75DC2"/>
    <w:rsid w:val="00E76DE4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2C32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2F31"/>
    <w:rsid w:val="00EC4EE3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19F5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24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24C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24C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24C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24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24C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24C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24C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34458-18DE-4B6B-9504-C22556C64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207</properties:Words>
  <properties:Characters>1279</properties:Characters>
  <properties:Lines>203</properties:Lines>
  <properties:Paragraphs>77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2018-06-20T11:26:00Z</dcterms:created>
  <dc:creator>Dante</dc:creator>
  <cp:lastModifiedBy>Monika Grbac</cp:lastModifiedBy>
  <cp:lastPrinted>2014-05-20T08:10:00Z</cp:lastPrinted>
  <dcterms:modified xmlns:xsi="http://www.w3.org/2001/XMLSchema-instance" xsi:type="dcterms:W3CDTF">2018-06-26T05:34:00Z</dcterms:modified>
  <cp:revision>4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St-789/2018-27 / Podnesak - Tablica prijavljenih i osporenih tražbina (MIRAZ tablica prij. tražbina.docx)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