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1e91" w14:paraId="e6e1e91" w:rsidRDefault="00AE649C" w:rsidP="00FA5B5E" w:rsidR="00AE649C" w:rsidRPr="00B76F3C">
      <w:pPr>
        <w:pStyle w:val="Naslov3"/>
        <w15:collapsed w:val="false"/>
      </w:pPr>
    </w:p>
    <w:p w:rsidRDefault="00E958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5876" w:rsidP="00E95876" w:rsidR="00E9587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St-191/2016-2.</w:t>
      </w:r>
    </w:p>
    <w:p w:rsidRDefault="00E95876" w:rsidP="00E95876" w:rsidR="00E95876">
      <w:pPr>
        <w:outlineLvl w:val="0"/>
        <w:rPr>
          <w:rFonts w:cs="Arial" w:hAnsi="Arial" w:ascii="Arial"/>
          <w:noProof/>
        </w:rPr>
      </w:pPr>
    </w:p>
    <w:p w:rsidRDefault="00E95876" w:rsidP="00E95876" w:rsidR="00E9587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95876" w:rsidP="00E95876" w:rsidR="00E95876">
      <w:pPr>
        <w:rPr>
          <w:rFonts w:cs="Arial" w:hAnsi="Arial" w:ascii="Arial"/>
          <w:b/>
          <w:noProof/>
        </w:rPr>
      </w:pPr>
    </w:p>
    <w:p w:rsidRDefault="00E95876" w:rsidP="00E95876" w:rsidR="00E9587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95876" w:rsidP="00E95876" w:rsidR="00E95876">
      <w:pPr>
        <w:outlineLvl w:val="0"/>
        <w:rPr>
          <w:rFonts w:cs="Arial" w:hAnsi="Arial" w:ascii="Arial"/>
          <w:noProof/>
        </w:rPr>
      </w:pP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BAŠIĆ – MONTAŽA I TRGOVINA d.o.o. iz Bjelovara, Milke Trnine 14, MBS 010046312, OIB 27132937391, d</w:t>
      </w:r>
      <w:r>
        <w:rPr>
          <w:rFonts w:cs="Arial" w:hAnsi="Arial" w:ascii="Arial"/>
          <w:noProof/>
        </w:rPr>
        <w:t>ana 29. ožujka 2016. godine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</w:p>
    <w:p w:rsidRDefault="00E95876" w:rsidP="00E95876" w:rsidR="00E9587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95876" w:rsidP="00E95876" w:rsidR="00E95876">
      <w:pPr>
        <w:jc w:val="center"/>
        <w:rPr>
          <w:rFonts w:cs="Arial" w:hAnsi="Arial" w:ascii="Arial"/>
        </w:rPr>
      </w:pPr>
    </w:p>
    <w:p w:rsidRDefault="00E95876" w:rsidP="00E95876" w:rsidR="00E9587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BAŠIĆ – MONTAŽA I TRGOVINA d.o.o. iz Bjelovara, Milke Trnine 14, MBS 010046312, OIB 27132937391.</w:t>
      </w:r>
    </w:p>
    <w:p w:rsidRDefault="00E95876" w:rsidP="00E95876" w:rsidR="00E95876" w:rsidRPr="00E95876">
      <w:pPr>
        <w:pStyle w:val="ListaeSPIS"/>
        <w:rPr>
          <w:lang w:eastAsia="en-US"/>
        </w:rPr>
      </w:pP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BAŠIĆ – MONTAŽA I TRGOVINA d.o.o. iz Bjelovara, Milke Trnine 14, MBS 010046312, OIB 27132937391, p</w:t>
      </w:r>
      <w:r>
        <w:rPr>
          <w:rFonts w:cs="Arial" w:hAnsi="Arial" w:ascii="Arial"/>
          <w:noProof/>
        </w:rPr>
        <w:t>ostavlja se privremeni stečajni upravitelj.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LIDIJA BALOG iz Bilja, Vinogradska 17, OIB 90656042786.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svibnja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Mile Bašić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E95876" w:rsidP="00E95876" w:rsidR="00E9587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95876" w:rsidP="00E95876" w:rsidR="00E9587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95876" w:rsidP="00E95876" w:rsidR="00E9587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95876" w:rsidP="00E95876" w:rsidR="00E9587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2099 dana, u ukupnom iznosu od 18.764.810,44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95876" w:rsidP="00E95876" w:rsidR="00E9587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95876" w:rsidP="00E95876" w:rsidR="00E9587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95876" w:rsidP="00E95876" w:rsidR="00E9587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29. ožujka 2016. godine </w:t>
      </w:r>
    </w:p>
    <w:p w:rsidRDefault="00E95876" w:rsidP="00E95876" w:rsidR="00E95876">
      <w:pPr>
        <w:jc w:val="center"/>
        <w:outlineLvl w:val="0"/>
        <w:rPr>
          <w:rFonts w:cs="Arial" w:hAnsi="Arial" w:ascii="Arial"/>
          <w:noProof/>
        </w:rPr>
      </w:pPr>
    </w:p>
    <w:p w:rsidRDefault="00E95876" w:rsidP="00E95876" w:rsidR="00E9587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95876" w:rsidP="00E95876" w:rsidR="00E9587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95876" w:rsidP="00E95876" w:rsidR="00E9587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E95876" w:rsidP="00E95876" w:rsidR="00E95876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E95876" w:rsidP="00E95876" w:rsidR="00E95876">
      <w:pPr>
        <w:jc w:val="both"/>
        <w:rPr>
          <w:rFonts w:cs="Arial" w:hAnsi="Arial" w:ascii="Arial"/>
          <w:noProof/>
        </w:rPr>
      </w:pPr>
    </w:p>
    <w:p w:rsidRDefault="00E95876" w:rsidP="00E95876" w:rsidR="00E9587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E95876" w:rsidP="00E95876" w:rsidR="00E95876">
      <w:pPr>
        <w:jc w:val="both"/>
        <w:rPr>
          <w:rFonts w:cs="Arial" w:hAnsi="Arial" w:ascii="Arial"/>
          <w:noProof/>
        </w:rPr>
      </w:pP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95876" w:rsidP="00E95876" w:rsidR="00E9587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</w:t>
      </w:r>
    </w:p>
    <w:p w:rsidRDefault="00E95876" w:rsidP="00E95876" w:rsidR="00E9587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E95876" w:rsidP="00E95876" w:rsidR="00E9587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95876" w:rsidP="00E95876" w:rsidR="00E9587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Bj.29.3.2016.g.</w:t>
      </w:r>
    </w:p>
    <w:p w:rsidRDefault="00E95876" w:rsidP="00E95876" w:rsidR="00E95876">
      <w:pPr>
        <w:rPr>
          <w:rFonts w:cs="Arial" w:hAnsi="Arial" w:ascii="Arial"/>
        </w:rPr>
      </w:pPr>
    </w:p>
    <w:p w:rsidRDefault="00E95876" w:rsidP="00E95876" w:rsidR="00E9587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876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St-191/2016-2</izvorni_sadrzaj>
    <derivirana_varijabla naziv="DomainObject.Oznaka_1">St-191/2016-2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BAŠIĆ - MONTAŽA I TRGOVINA društvo s ograničenom odgovornošću, Bjelovar zastupanog po punomoćniku Mile Bašić</izvorni_sadrzaj>
    <derivirana_varijabla naziv="DomainObject.Predmet.ProtustrankaFormated_1">  BAŠIĆ - MONTAŽA I TRGOVINA društvo s ograničenom odgovornošću, Bjelovar zastupanog po punomoćniku Mile Bašić</derivirana_varijabla>
  </DomainObject.Predmet.ProtustrankaFormated>
  <DomainObject.Predmet.ProtustrankaFormatedOIB>
    <izvorni_sadrzaj>  BAŠIĆ - MONTAŽA I TRGOVINA društvo s ograničenom odgovornošću, Bjelovar, OIB 27132937391 zastupanog po punomoćniku Mile Bašić</izvorni_sadrzaj>
    <derivirana_varijabla naziv="DomainObject.Predmet.ProtustrankaFormatedOIB_1">  BAŠIĆ - MONTAŽA I TRGOVINA društvo s ograničenom odgovornošću, Bjelovar, OIB 27132937391 zastupanog po punomoćniku Mile Bašić</derivirana_varijabla>
  </DomainObject.Predmet.ProtustrankaFormatedOIB>
  <DomainObject.Predmet.ProtustrankaFormatedWithAdress>
    <izvorni_sadrzaj> BAŠIĆ - MONTAŽA I TRGOVINA društvo s ograničenom odgovornošću, Bjelovar, Milke Trnine 14, 43000 Bjelovar zastupanog po punomoćniku Mile Bašić</izvorni_sadrzaj>
    <derivirana_varijabla naziv="DomainObject.Predmet.ProtustrankaFormatedWithAdress_1"> BAŠIĆ - MONTAŽA I TRGOVINA društvo s ograničenom odgovornošću, Bjelovar, Milke Trnine 14, 43000 Bjelovar zastupanog po punomoćniku Mile Bašić</derivirana_varijabla>
  </DomainObject.Predmet.ProtustrankaFormatedWithAdress>
  <DomainObject.Predmet.ProtustrankaFormatedWithAdressOIB>
    <izvorni_sadrzaj> BAŠIĆ - MONTAŽA I TRGOVINA društvo s ograničenom odgovornošću, Bjelovar, OIB 27132937391, Milke Trnine 14, 43000 Bjelovar zastupanog po punomoćniku Mile Bašić</izvorni_sadrzaj>
    <derivirana_varijabla naziv="DomainObject.Predmet.ProtustrankaFormatedWithAdressOIB_1"> BAŠIĆ - MONTAŽA I TRGOVINA društvo s ograničenom odgovornošću, Bjelovar, OIB 27132937391, Milke Trnine 14, 43000 Bjelovar zastupanog po punomoćniku Mile Bašić</derivirana_varijabla>
  </DomainObject.Predmet.ProtustrankaFormatedWithAdressOIB>
  <DomainObject.Predmet.ProtustrankaWithAdress>
    <izvorni_sadrzaj>BAŠIĆ - MONTAŽA I TRGOVINA društvo s ograničenom odgovornošću, Bjelovar Milke Trnine 14, 43000 Bjelovar</izvorni_sadrzaj>
    <derivirana_varijabla naziv="DomainObject.Predmet.ProtustrankaWithAdress_1">BAŠIĆ - MONTAŽA I TRGOVINA društvo s ograničenom odgovornošću, Bjelovar Milke Trnine 14, 43000 Bjelovar</derivirana_varijabla>
  </DomainObject.Predmet.ProtustrankaWithAdress>
  <DomainObject.Predmet.ProtustrankaWithAdressOIB>
    <izvorni_sadrzaj>BAŠIĆ - MONTAŽA I TRGOVINA društvo s ograničenom odgovornošću, Bjelovar, OIB 27132937391, Milke Trnine 14, 43000 Bjelovar</izvorni_sadrzaj>
    <derivirana_varijabla naziv="DomainObject.Predmet.ProtustrankaWithAdressOIB_1">BAŠIĆ - MONTAŽA I TRGOVINA društvo s ograničenom odgovornošću, Bjelovar, OIB 27132937391, Milke Trnine 14, 43000 Bjelovar</derivirana_varijabla>
  </DomainObject.Predmet.ProtustrankaWithAdressOIB>
  <DomainObject.Predmet.ProtustrankaNazivFormated>
    <izvorni_sadrzaj>BAŠIĆ - MONTAŽA I TRGOVINA društvo s ograničenom odgovornošću, Bjelovar</izvorni_sadrzaj>
    <derivirana_varijabla naziv="DomainObject.Predmet.ProtustrankaNazivFormated_1">BAŠIĆ - MONTAŽA I TRGOVINA društvo s ograničenom odgovornošću, Bjelovar</derivirana_varijabla>
  </DomainObject.Predmet.ProtustrankaNazivFormated>
  <DomainObject.Predmet.ProtustrankaNazivFormatedOIB>
    <izvorni_sadrzaj>BAŠIĆ - MONTAŽA I TRGOVINA društvo s ograničenom odgovornošću, Bjelovar, OIB 27132937391</izvorni_sadrzaj>
    <derivirana_varijabla naziv="DomainObject.Predmet.ProtustrankaNazivFormatedOIB_1">BAŠIĆ - MONTAŽA I TRGOVINA društvo s ograničenom odgovornošću, Bjelovar, OIB 27132937391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BAŠIĆ - MONTAŽA I TRGOVINA društvo s ograničenom odgovornošću, Bjelovar zastupanog po punomoćniku Mile Bašić</item>
    </izvorni_sadrzaj>
    <derivirana_varijabla naziv="DomainObject.Predmet.ProtuStrankaListFormated_1">
      <item>BAŠIĆ - MONTAŽA I TRGOVINA društvo s ograničenom odgovornošću, Bjelovar zastupanog po punomoćniku Mile Bašić</item>
    </derivirana_varijabla>
  </DomainObject.Predmet.ProtuStrankaListFormated>
  <DomainObject.Predmet.ProtuStrankaListFormatedOIB>
    <izvorni_sadrzaj>
      <item>BAŠIĆ - MONTAŽA I TRGOVINA društvo s ograničenom odgovornošću, Bjelovar, OIB 27132937391 zastupanog po punomoćniku Mile Bašić</item>
    </izvorni_sadrzaj>
    <derivirana_varijabla naziv="DomainObject.Predmet.ProtuStrankaListFormatedOIB_1">
      <item>BAŠIĆ - MONTAŽA I TRGOVINA društvo s ograničenom odgovornošću, Bjelovar, OIB 27132937391 zastupanog po punomoćniku Mile Bašić</item>
    </derivirana_varijabla>
  </DomainObject.Predmet.ProtuStrankaListFormatedOIB>
  <DomainObject.Predmet.ProtuStrankaListFormatedWithAdress>
    <izvorni_sadrzaj>
      <item>BAŠIĆ - MONTAŽA I TRGOVINA društvo s ograničenom odgovornošću, Bjelovar, Milke Trnine 14, 43000 Bjelovar zastupanog po punomoćniku Mile Bašić</item>
    </izvorni_sadrzaj>
    <derivirana_varijabla naziv="DomainObject.Predmet.ProtuStrankaListFormatedWithAdress_1">
      <item>BAŠIĆ - MONTAŽA I TRGOVINA društvo s ograničenom odgovornošću, Bjelovar, Milke Trnine 14, 43000 Bjelovar zastupanog po punomoćniku Mile Bašić</item>
    </derivirana_varijabla>
  </DomainObject.Predmet.ProtuStrankaListFormatedWithAdress>
  <DomainObject.Predmet.ProtuStrankaListFormatedWithAdressOIB>
    <izvorni_sadrzaj>
      <item>BAŠIĆ - MONTAŽA I TRGOVINA društvo s ograničenom odgovornošću, Bjelovar, OIB 27132937391, Milke Trnine 14, 43000 Bjelovar zastupanog po punomoćniku Mile Bašić</item>
    </izvorni_sadrzaj>
    <derivirana_varijabla naziv="DomainObject.Predmet.ProtuStrankaListFormatedWithAdressOIB_1">
      <item>BAŠIĆ - MONTAŽA I TRGOVINA društvo s ograničenom odgovornošću, Bjelovar, OIB 27132937391, Milke Trnine 14, 43000 Bjelovar zastupanog po punomoćniku Mile Bašić</item>
    </derivirana_varijabla>
  </DomainObject.Predmet.ProtuStrankaListFormatedWithAdressOIB>
  <DomainObject.Predmet.ProtuStrankaListNazivFormated>
    <izvorni_sadrzaj>
      <item>BAŠIĆ - MONTAŽA I TRGOVINA društvo s ograničenom odgovornošću, Bjelovar</item>
    </izvorni_sadrzaj>
    <derivirana_varijabla naziv="DomainObject.Predmet.ProtuStrankaListNazivFormated_1">
      <item>BAŠIĆ - MONTAŽA I TRGOVINA društvo s ograničenom odgovornošću, Bjelovar</item>
    </derivirana_varijabla>
  </DomainObject.Predmet.ProtuStrankaListNazivFormated>
  <DomainObject.Predmet.ProtuStrankaListNazivFormatedOIB>
    <izvorni_sadrzaj>
      <item>BAŠIĆ - MONTAŽA I TRGOVINA društvo s ograničenom odgovornošću, Bjelovar, OIB 27132937391</item>
    </izvorni_sadrzaj>
    <derivirana_varijabla naziv="DomainObject.Predmet.ProtuStrankaListNazivFormatedOIB_1">
      <item>BAŠIĆ - MONTAŽA I TRGOVINA društvo s ograničenom odgovornošću, Bjelovar, OIB 27132937391</item>
    </derivirana_varijabla>
  </DomainObject.Predmet.ProtuStrankaListNazivFormatedOIB>
  <DomainObject.Predmet.OstaliListFormated>
    <izvorni_sadrzaj>
      <item>Mile Bašić punomoćnik sudionika u postupku BAŠIĆ - MONTAŽA I TRGOVINA društvo s ograničenom odgovornošću, Bjelovar</item>
    </izvorni_sadrzaj>
    <derivirana_varijabla naziv="DomainObject.Predmet.OstaliListFormated_1">
      <item>Mile Bašić punomoćnik sudionika u postupku BAŠIĆ - MONTAŽA I TRGOVINA društvo s ograničenom odgovornošću, Bjelovar</item>
    </derivirana_varijabla>
  </DomainObject.Predmet.OstaliListFormated>
  <DomainObject.Predmet.OstaliListFormatedOIB>
    <izvorni_sadrzaj>
      <item>Mile Bašić, OIB 64103616732 punomoćnik sudionika u postupku BAŠIĆ - MONTAŽA I TRGOVINA društvo s ograničenom odgovornošću, Bjelovar</item>
    </izvorni_sadrzaj>
    <derivirana_varijabla naziv="DomainObject.Predmet.OstaliListFormatedOIB_1">
      <item>Mile Bašić, OIB 64103616732 punomoćnik sudionika u postupku BAŠIĆ - MONTAŽA I TRGOVINA društvo s ograničenom odgovornošću, Bjelovar</item>
    </derivirana_varijabla>
  </DomainObject.Predmet.OstaliListFormatedOIB>
  <DomainObject.Predmet.OstaliListFormatedWithAdress>
    <izvorni_sadrzaj>
      <item>Mile Bašić, M.Trnine 14., 43000 Bjelovar punomoćnik sudionika u postupku BAŠIĆ - MONTAŽA I TRGOVINA društvo s ograničenom odgovornošću, Bjelovar</item>
    </izvorni_sadrzaj>
    <derivirana_varijabla naziv="DomainObject.Predmet.OstaliListFormatedWithAdress_1">
      <item>Mile Bašić, M.Trnine 14., 43000 Bjelovar punomoćnik sudionika u postupku BAŠIĆ - MONTAŽA I TRGOVINA društvo s ograničenom odgovornošću, Bjelovar</item>
    </derivirana_varijabla>
  </DomainObject.Predmet.OstaliListFormatedWithAdress>
  <DomainObject.Predmet.OstaliListFormatedWithAdressOIB>
    <izvorni_sadrzaj>
      <item>Mile Bašić, OIB 64103616732, M.Trnine 14., 43000 Bjelovar punomoćnik sudionika u postupku BAŠIĆ - MONTAŽA I TRGOVINA društvo s ograničenom odgovornošću, Bjelovar</item>
    </izvorni_sadrzaj>
    <derivirana_varijabla naziv="DomainObject.Predmet.OstaliListFormatedWithAdressOIB_1">
      <item>Mile Bašić, OIB 64103616732, M.Trnine 14., 43000 Bjelovar punomoćnik sudionika u postupku BAŠIĆ - MONTAŽA I TRGOVINA društvo s ograničenom odgovornošću, Bjelovar</item>
    </derivirana_varijabla>
  </DomainObject.Predmet.OstaliListFormatedWithAdressOIB>
  <DomainObject.Predmet.OstaliListNazivFormated>
    <izvorni_sadrzaj>
      <item>Mile Bašić</item>
    </izvorni_sadrzaj>
    <derivirana_varijabla naziv="DomainObject.Predmet.OstaliListNazivFormated_1">
      <item>Mile Bašić</item>
    </derivirana_varijabla>
  </DomainObject.Predmet.OstaliListNazivFormated>
  <DomainObject.Predmet.OstaliListNazivFormatedOIB>
    <izvorni_sadrzaj>
      <item>Mile Bašić, OIB 64103616732</item>
    </izvorni_sadrzaj>
    <derivirana_varijabla naziv="DomainObject.Predmet.OstaliListNazivFormatedOIB_1">
      <item>Mile Bašić, OIB 64103616732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St-191/2016-2</izvorni_sadrzaj>
    <derivirana_varijabla naziv="DomainObject.PoslovniBrojDokumenta_1">St-191/2016-2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BAŠIĆ - MONTAŽA I TRGOVINA društvo s ograničenom odgovornošću, Bjelovar</izvorni_sadrzaj>
    <derivirana_varijabla naziv="DomainObject.Predmet.ProtustrankaIDrugi_1">BAŠIĆ - MONTAŽA I TRGOVINA društvo s ograničenom odgovornošću,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BAŠIĆ - MONTAŽA I TRGOVINA društvo s ograničenom odgovornošću, Bjelovar, OIB 27132937391, Milke Trnine 14, 43000 Bjelovar</izvorni_sadrzaj>
    <derivirana_varijabla naziv="DomainObject.Predmet.ProtustrankaIDrugiAdressOIB_1">BAŠIĆ - MONTAŽA I TRGOVINA društvo s ograničenom odgovornošću, Bjelovar, OIB 27132937391,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BAŠIĆ - MONTAŽA I TRGOVINA društvo s ograničenom odgovornošću, Bjelovar</item>
      <item>Mile Bašić</item>
    </izvorni_sadrzaj>
    <derivirana_varijabla naziv="DomainObject.Predmet.SudioniciListNaziv_1">
      <item>FINA, RC ZAGREB, Podružnica Bjelovar</item>
      <item>BAŠIĆ - MONTAŽA I TRGOVINA društvo s ograničenom odgovornošću, Bjelovar</item>
      <item>Mile Bašić</item>
    </derivirana_varijabla>
  </DomainObject.Predmet.SudioniciListNaziv>
  <DomainObject.Predmet.SudioniciListAdressOIB>
    <izvorni_sadrzaj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</izvorni_sadrzaj>
    <derivirana_varijabla naziv="DomainObject.Predmet.SudioniciListAdressOIB_1"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0C590-DA98-45E9-9A2C-A77616450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623</properties:Words>
  <properties:Characters>3469</properties:Characters>
  <properties:Lines>94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