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8d82" w14:paraId="10b8d82" w:rsidRDefault="00C05613" w:rsidP="00263EAB" w:rsidR="00263EAB" w:rsidRPr="00B706AF">
      <w:pPr>
        <w15:collapsed w:val="false"/>
      </w:pPr>
      <w:bookmarkStart w:name="_GoBack" w:id="0"/>
      <w:bookmarkEnd w:id="0"/>
      <w:r>
        <w:t xml:space="preserve">               </w:t>
      </w:r>
      <w:r w:rsidR="00465548" w:rsidRPr="00B706AF">
        <w:t xml:space="preserve">   </w:t>
      </w:r>
      <w:r w:rsidR="00924A9B" w:rsidRPr="00B706AF">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63EAB" w:rsidP="00263EAB" w:rsidR="00263EAB" w:rsidRPr="00B706AF">
      <w:pPr>
        <w:widowControl w:val="false"/>
        <w:tabs>
          <w:tab w:pos="4153" w:val="center"/>
          <w:tab w:pos="8306" w:val="right"/>
        </w:tabs>
        <w:overflowPunct w:val="false"/>
        <w:autoSpaceDE w:val="false"/>
        <w:autoSpaceDN w:val="false"/>
        <w:adjustRightInd w:val="false"/>
        <w:jc w:val="right"/>
        <w:textAlignment w:val="baseline"/>
        <w:rPr>
          <w:lang w:eastAsia="en-US" w:val="en-US"/>
        </w:rPr>
      </w:pPr>
    </w:p>
    <w:p w:rsidRDefault="00465548" w:rsidP="00157C9F" w:rsidR="00157C9F" w:rsidRPr="00B706AF">
      <w:pPr>
        <w:jc w:val="both"/>
        <w:rPr>
          <w:lang w:eastAsia="en-US"/>
        </w:rPr>
      </w:pPr>
      <w:r w:rsidRPr="00B706AF">
        <w:rPr>
          <w:lang w:eastAsia="en-US"/>
        </w:rPr>
        <w:t xml:space="preserve">      </w:t>
      </w:r>
      <w:r w:rsidR="00157C9F" w:rsidRPr="00B706AF">
        <w:rPr>
          <w:lang w:eastAsia="en-US"/>
        </w:rPr>
        <w:t>REPUBLIKA HRVATSKA</w:t>
      </w:r>
    </w:p>
    <w:p w:rsidRDefault="00157C9F" w:rsidP="00157C9F" w:rsidR="00157C9F" w:rsidRPr="00B706AF">
      <w:pPr>
        <w:jc w:val="both"/>
        <w:rPr>
          <w:lang w:eastAsia="en-US"/>
        </w:rPr>
      </w:pPr>
      <w:r w:rsidRPr="00B706AF">
        <w:rPr>
          <w:lang w:eastAsia="en-US"/>
        </w:rPr>
        <w:t xml:space="preserve">TRGOVAČKI SUD U ZAGREBU                                                                  </w:t>
      </w:r>
    </w:p>
    <w:p w:rsidRDefault="00465548" w:rsidP="00B706AF" w:rsidR="00157C9F" w:rsidRPr="00B706AF">
      <w:pPr>
        <w:jc w:val="both"/>
        <w:rPr>
          <w:lang w:eastAsia="en-US"/>
        </w:rPr>
      </w:pPr>
      <w:r w:rsidRPr="00B706AF">
        <w:rPr>
          <w:lang w:eastAsia="en-US"/>
        </w:rPr>
        <w:t xml:space="preserve">       </w:t>
      </w:r>
      <w:r w:rsidR="00C05613">
        <w:rPr>
          <w:lang w:eastAsia="en-US"/>
        </w:rPr>
        <w:t xml:space="preserve">  </w:t>
      </w:r>
      <w:r w:rsidRPr="00B706AF">
        <w:rPr>
          <w:lang w:eastAsia="en-US"/>
        </w:rPr>
        <w:t xml:space="preserve"> </w:t>
      </w:r>
      <w:r w:rsidR="00157C9F" w:rsidRPr="00B706AF">
        <w:rPr>
          <w:lang w:eastAsia="en-US"/>
        </w:rPr>
        <w:t xml:space="preserve">Zagreb, </w:t>
      </w:r>
      <w:proofErr w:type="spellStart"/>
      <w:r w:rsidR="00157C9F" w:rsidRPr="00B706AF">
        <w:rPr>
          <w:lang w:eastAsia="en-US"/>
        </w:rPr>
        <w:t>Amruše</w:t>
      </w:r>
      <w:r w:rsidRPr="00B706AF">
        <w:rPr>
          <w:lang w:eastAsia="en-US"/>
        </w:rPr>
        <w:t>va</w:t>
      </w:r>
      <w:proofErr w:type="spellEnd"/>
      <w:r w:rsidRPr="00B706AF">
        <w:rPr>
          <w:lang w:eastAsia="en-US"/>
        </w:rPr>
        <w:t xml:space="preserve"> 2/II</w:t>
      </w:r>
      <w:r w:rsidRPr="00B706AF">
        <w:rPr>
          <w:lang w:eastAsia="en-US"/>
        </w:rPr>
        <w:tab/>
      </w:r>
      <w:r w:rsidRPr="00B706AF">
        <w:rPr>
          <w:lang w:eastAsia="en-US"/>
        </w:rPr>
        <w:tab/>
      </w:r>
      <w:r w:rsidRPr="00B706AF">
        <w:rPr>
          <w:lang w:eastAsia="en-US"/>
        </w:rPr>
        <w:tab/>
      </w:r>
      <w:r w:rsidRPr="00B706AF">
        <w:rPr>
          <w:lang w:eastAsia="en-US"/>
        </w:rPr>
        <w:tab/>
      </w:r>
      <w:r w:rsidRPr="00B706AF">
        <w:rPr>
          <w:lang w:eastAsia="en-US"/>
        </w:rPr>
        <w:tab/>
      </w:r>
      <w:r w:rsidRPr="00B706AF">
        <w:rPr>
          <w:lang w:eastAsia="en-US"/>
        </w:rPr>
        <w:tab/>
        <w:t xml:space="preserve">               </w:t>
      </w:r>
      <w:r w:rsidR="005E3512" w:rsidRPr="00B706AF">
        <w:rPr>
          <w:lang w:eastAsia="en-US"/>
        </w:rPr>
        <w:t>89</w:t>
      </w:r>
      <w:r w:rsidR="00EC5C0E" w:rsidRPr="00B706AF">
        <w:rPr>
          <w:lang w:eastAsia="en-US"/>
        </w:rPr>
        <w:t>. St-</w:t>
      </w:r>
      <w:r w:rsidR="00A1710A">
        <w:rPr>
          <w:lang w:eastAsia="en-US"/>
        </w:rPr>
        <w:t>934/18</w:t>
      </w:r>
      <w:r w:rsidR="00DA6F79">
        <w:rPr>
          <w:lang w:eastAsia="en-US"/>
        </w:rPr>
        <w:t>-</w:t>
      </w:r>
      <w:r w:rsidR="00C05613">
        <w:rPr>
          <w:lang w:eastAsia="en-US"/>
        </w:rPr>
        <w:t>60</w:t>
      </w:r>
    </w:p>
    <w:p w:rsidRDefault="00157C9F" w:rsidP="00157C9F" w:rsidR="00157C9F" w:rsidRPr="00B706AF">
      <w:pPr>
        <w:ind w:firstLine="708"/>
        <w:jc w:val="both"/>
        <w:rPr>
          <w:lang w:eastAsia="en-US"/>
        </w:rPr>
      </w:pPr>
    </w:p>
    <w:p w:rsidRDefault="00465548" w:rsidP="007C4EF1" w:rsidR="00465548" w:rsidRPr="00B706AF"/>
    <w:p w:rsidRDefault="00465548" w:rsidP="00C23899" w:rsidR="00465548" w:rsidRPr="00B706AF">
      <w:pPr>
        <w:jc w:val="center"/>
      </w:pPr>
      <w:r w:rsidRPr="00B706AF">
        <w:t>R E P U B L I K A  H R V A T S K A</w:t>
      </w:r>
    </w:p>
    <w:p w:rsidRDefault="00465548" w:rsidP="00465548" w:rsidR="00465548" w:rsidRPr="00B706AF">
      <w:pPr>
        <w:ind w:firstLine="708"/>
        <w:jc w:val="both"/>
        <w:rPr>
          <w:lang w:eastAsia="en-US"/>
        </w:rPr>
      </w:pPr>
    </w:p>
    <w:p w:rsidRDefault="00157C9F" w:rsidP="00924A9B" w:rsidR="00157C9F" w:rsidRPr="00B706AF">
      <w:pPr>
        <w:jc w:val="center"/>
        <w:rPr>
          <w:lang w:eastAsia="en-US"/>
        </w:rPr>
      </w:pPr>
      <w:r w:rsidRPr="00B706AF">
        <w:rPr>
          <w:lang w:eastAsia="en-US"/>
        </w:rPr>
        <w:t>Z A K L J U Č A K</w:t>
      </w:r>
    </w:p>
    <w:p w:rsidRDefault="00157C9F" w:rsidP="00157C9F" w:rsidR="00157C9F" w:rsidRPr="00B706AF">
      <w:pPr>
        <w:ind w:firstLine="708"/>
        <w:jc w:val="both"/>
        <w:rPr>
          <w:lang w:eastAsia="en-US"/>
        </w:rPr>
      </w:pPr>
    </w:p>
    <w:p w:rsidRDefault="0085469C" w:rsidP="0085469C" w:rsidR="0085469C" w:rsidRPr="00B706AF">
      <w:pPr>
        <w:jc w:val="center"/>
      </w:pPr>
    </w:p>
    <w:p w:rsidRDefault="0085469C" w:rsidP="00395D60" w:rsidR="00395D60" w:rsidRPr="00B706AF">
      <w:pPr>
        <w:jc w:val="center"/>
      </w:pPr>
      <w:r w:rsidRPr="00B706AF">
        <w:tab/>
      </w:r>
    </w:p>
    <w:p w:rsidRDefault="00DA6F79" w:rsidP="00395D60" w:rsidR="00395D60" w:rsidRPr="00B706AF">
      <w:pPr>
        <w:tabs>
          <w:tab w:pos="2977" w:val="left"/>
        </w:tabs>
        <w:ind w:firstLine="720"/>
        <w:jc w:val="both"/>
      </w:pPr>
      <w:r w:rsidRPr="001646B4">
        <w:t xml:space="preserve">Trgovački sud u Zagrebu, po sucu Nikolini Dorić Hadžisejdić, </w:t>
      </w:r>
      <w:r w:rsidRPr="001646B4">
        <w:rPr>
          <w:lang w:val="pt-BR"/>
        </w:rPr>
        <w:t>u stečajnom postupku nad dužnikom</w:t>
      </w:r>
      <w:r w:rsidR="002406D3">
        <w:rPr>
          <w:lang w:val="pt-BR"/>
        </w:rPr>
        <w:t xml:space="preserve"> stečajna masa iza</w:t>
      </w:r>
      <w:r w:rsidRPr="001646B4">
        <w:rPr>
          <w:lang w:val="pt-BR"/>
        </w:rPr>
        <w:t xml:space="preserve"> </w:t>
      </w:r>
      <w:r w:rsidRPr="002406D3">
        <w:rPr>
          <w:lang w:val="pt-BR"/>
        </w:rPr>
        <w:t>GOSPODARSKA ŠTEDIONICA d.d.</w:t>
      </w:r>
      <w:r w:rsidR="002406D3" w:rsidRPr="002406D3">
        <w:rPr>
          <w:lang w:val="pt-BR"/>
        </w:rPr>
        <w:t xml:space="preserve"> u stečaju</w:t>
      </w:r>
      <w:r w:rsidRPr="002406D3">
        <w:rPr>
          <w:lang w:val="pt-BR"/>
        </w:rPr>
        <w:t xml:space="preserve">, </w:t>
      </w:r>
      <w:r w:rsidR="002406D3">
        <w:rPr>
          <w:lang w:val="pt-BR"/>
        </w:rPr>
        <w:t>Zagreb, Kačićeva 9</w:t>
      </w:r>
      <w:r w:rsidR="002406D3" w:rsidRPr="002406D3">
        <w:rPr>
          <w:lang w:val="pt-BR"/>
        </w:rPr>
        <w:t xml:space="preserve">, OIB: </w:t>
      </w:r>
      <w:r w:rsidR="002406D3" w:rsidRPr="002406D3">
        <w:t>23084951700</w:t>
      </w:r>
      <w:r w:rsidRPr="00F37D23">
        <w:t xml:space="preserve">, </w:t>
      </w:r>
      <w:r w:rsidR="00B92553">
        <w:t>9</w:t>
      </w:r>
      <w:r w:rsidRPr="00F37D23">
        <w:rPr>
          <w:lang w:val="pt-BR"/>
        </w:rPr>
        <w:t xml:space="preserve">. </w:t>
      </w:r>
      <w:r>
        <w:rPr>
          <w:lang w:val="pt-BR"/>
        </w:rPr>
        <w:t xml:space="preserve">srpnja </w:t>
      </w:r>
      <w:r w:rsidRPr="00F37D23">
        <w:rPr>
          <w:lang w:val="pt-BR"/>
        </w:rPr>
        <w:t>2018</w:t>
      </w:r>
      <w:r>
        <w:rPr>
          <w:lang w:val="pt-BR"/>
        </w:rPr>
        <w:t>.,</w:t>
      </w:r>
    </w:p>
    <w:p w:rsidRDefault="006A20F5" w:rsidP="009A181D" w:rsidR="006A20F5" w:rsidRPr="00B706AF">
      <w:pPr>
        <w:ind w:firstLine="708"/>
        <w:jc w:val="both"/>
      </w:pPr>
    </w:p>
    <w:p w:rsidRDefault="00DD6BFE" w:rsidP="00DD6BFE" w:rsidR="00DD6BFE" w:rsidRPr="00B706AF">
      <w:pPr>
        <w:jc w:val="center"/>
      </w:pPr>
      <w:r w:rsidRPr="00B706AF">
        <w:t>z a k l j u č i o        j e</w:t>
      </w:r>
    </w:p>
    <w:p w:rsidRDefault="00DD6BFE" w:rsidP="00DD6BFE" w:rsidR="00DD6BFE" w:rsidRPr="00B706AF">
      <w:pPr>
        <w:jc w:val="both"/>
      </w:pPr>
    </w:p>
    <w:p w:rsidRDefault="00DA6F79" w:rsidP="00C80C18" w:rsidR="00C80C18">
      <w:pPr>
        <w:suppressAutoHyphens/>
        <w:autoSpaceDN w:val="false"/>
        <w:jc w:val="both"/>
        <w:textAlignment w:val="baseline"/>
        <w:rPr>
          <w:lang w:eastAsia="en-US"/>
        </w:rPr>
      </w:pPr>
      <w:r>
        <w:rPr>
          <w:lang w:eastAsia="en-US"/>
        </w:rPr>
        <w:tab/>
      </w:r>
      <w:r w:rsidR="00C80C18">
        <w:rPr>
          <w:lang w:eastAsia="en-US"/>
        </w:rPr>
        <w:t xml:space="preserve">Nalaže se stečajnom upravitelju u roku 8 dana od dostave ovog zaključka dopuniti izvješće i prijedlog od 9. </w:t>
      </w:r>
      <w:r>
        <w:rPr>
          <w:lang w:eastAsia="en-US"/>
        </w:rPr>
        <w:t xml:space="preserve">svibnja </w:t>
      </w:r>
      <w:r w:rsidR="00C80C18">
        <w:rPr>
          <w:lang w:eastAsia="en-US"/>
        </w:rPr>
        <w:t>2018. kojim predlaže naknadnu diobu na način da navede:</w:t>
      </w:r>
    </w:p>
    <w:p w:rsidRDefault="00C80C18" w:rsidP="00C80C18" w:rsidR="00C80C18">
      <w:pPr>
        <w:pStyle w:val="Odlomakpopisa"/>
        <w:numPr>
          <w:ilvl w:val="0"/>
          <w:numId w:val="1"/>
        </w:numPr>
        <w:suppressAutoHyphens/>
        <w:autoSpaceDN w:val="false"/>
        <w:jc w:val="both"/>
        <w:textAlignment w:val="baseline"/>
        <w:rPr>
          <w:lang w:eastAsia="en-US"/>
        </w:rPr>
      </w:pPr>
      <w:r>
        <w:rPr>
          <w:lang w:eastAsia="en-US"/>
        </w:rPr>
        <w:t>popis vjerovnika (naziv/ime i prezime, adresa</w:t>
      </w:r>
      <w:r w:rsidR="00DA6F79">
        <w:rPr>
          <w:lang w:eastAsia="en-US"/>
        </w:rPr>
        <w:t>, OIB</w:t>
      </w:r>
      <w:r>
        <w:rPr>
          <w:lang w:eastAsia="en-US"/>
        </w:rPr>
        <w:t>) i njihovih tražbina</w:t>
      </w:r>
      <w:r w:rsidR="00A1710A">
        <w:rPr>
          <w:lang w:eastAsia="en-US"/>
        </w:rPr>
        <w:t>-diobni popis</w:t>
      </w:r>
      <w:r>
        <w:rPr>
          <w:lang w:eastAsia="en-US"/>
        </w:rPr>
        <w:t>,</w:t>
      </w:r>
    </w:p>
    <w:p w:rsidRDefault="00A1710A" w:rsidP="00A1710A" w:rsidR="00A1710A">
      <w:pPr>
        <w:pStyle w:val="Odlomakpopisa"/>
        <w:numPr>
          <w:ilvl w:val="0"/>
          <w:numId w:val="1"/>
        </w:numPr>
        <w:suppressAutoHyphens/>
        <w:autoSpaceDN w:val="false"/>
        <w:jc w:val="both"/>
        <w:textAlignment w:val="baseline"/>
        <w:rPr>
          <w:lang w:eastAsia="en-US"/>
        </w:rPr>
      </w:pPr>
      <w:r w:rsidRPr="00A1710A">
        <w:rPr>
          <w:lang w:eastAsia="en-US"/>
        </w:rPr>
        <w:t>zbroj tražbina koje se uzimaju u obzir pri naknadnoj diobi,</w:t>
      </w:r>
    </w:p>
    <w:p w:rsidRDefault="00A1710A" w:rsidP="00A1710A" w:rsidR="00A1710A">
      <w:pPr>
        <w:pStyle w:val="Odlomakpopisa"/>
        <w:numPr>
          <w:ilvl w:val="0"/>
          <w:numId w:val="1"/>
        </w:numPr>
        <w:suppressAutoHyphens/>
        <w:autoSpaceDN w:val="false"/>
        <w:jc w:val="both"/>
        <w:textAlignment w:val="baseline"/>
        <w:rPr>
          <w:lang w:eastAsia="en-US"/>
        </w:rPr>
      </w:pPr>
      <w:r>
        <w:rPr>
          <w:lang w:eastAsia="en-US"/>
        </w:rPr>
        <w:t>točan iznos koji će se iz stečajne mase raspodijeliti vjerovnicima,</w:t>
      </w:r>
    </w:p>
    <w:p w:rsidRDefault="00C80C18" w:rsidP="00C80C18" w:rsidR="00C80C18">
      <w:pPr>
        <w:pStyle w:val="Odlomakpopisa"/>
        <w:numPr>
          <w:ilvl w:val="0"/>
          <w:numId w:val="1"/>
        </w:numPr>
        <w:suppressAutoHyphens/>
        <w:autoSpaceDN w:val="false"/>
        <w:jc w:val="both"/>
        <w:textAlignment w:val="baseline"/>
        <w:rPr>
          <w:lang w:eastAsia="en-US"/>
        </w:rPr>
      </w:pPr>
      <w:r>
        <w:rPr>
          <w:lang w:eastAsia="en-US"/>
        </w:rPr>
        <w:t xml:space="preserve">preostali nenamireni iznos potraživanja vjerovnika nakon izvršene naknadne diobe. </w:t>
      </w:r>
    </w:p>
    <w:p w:rsidRDefault="00C80C18" w:rsidP="00C80C18" w:rsidR="00C80C18">
      <w:pPr>
        <w:pStyle w:val="Odlomakpopisa"/>
        <w:suppressAutoHyphens/>
        <w:autoSpaceDN w:val="false"/>
        <w:jc w:val="both"/>
        <w:textAlignment w:val="baseline"/>
        <w:rPr>
          <w:lang w:eastAsia="en-US"/>
        </w:rPr>
      </w:pPr>
      <w:r>
        <w:rPr>
          <w:lang w:eastAsia="en-US"/>
        </w:rPr>
        <w:tab/>
      </w:r>
      <w:r>
        <w:rPr>
          <w:lang w:eastAsia="en-US"/>
        </w:rPr>
        <w:tab/>
      </w:r>
      <w:r>
        <w:rPr>
          <w:lang w:eastAsia="en-US"/>
        </w:rPr>
        <w:tab/>
      </w:r>
    </w:p>
    <w:p w:rsidRDefault="00C80C18" w:rsidP="00C80C18" w:rsidR="00795B21" w:rsidRPr="00B706AF">
      <w:pPr>
        <w:pStyle w:val="Odlomakpopisa"/>
        <w:suppressAutoHyphens/>
        <w:autoSpaceDN w:val="false"/>
        <w:jc w:val="both"/>
        <w:textAlignment w:val="baseline"/>
        <w:rPr>
          <w:lang w:eastAsia="en-US"/>
        </w:rPr>
      </w:pPr>
      <w:r>
        <w:rPr>
          <w:lang w:eastAsia="en-US"/>
        </w:rPr>
        <w:tab/>
      </w:r>
      <w:r>
        <w:rPr>
          <w:lang w:eastAsia="en-US"/>
        </w:rPr>
        <w:tab/>
      </w:r>
      <w:r>
        <w:rPr>
          <w:lang w:eastAsia="en-US"/>
        </w:rPr>
        <w:tab/>
      </w:r>
      <w:r>
        <w:rPr>
          <w:lang w:eastAsia="en-US"/>
        </w:rPr>
        <w:tab/>
      </w:r>
      <w:r w:rsidR="00795B21" w:rsidRPr="00B706AF">
        <w:rPr>
          <w:lang w:eastAsia="en-US"/>
        </w:rPr>
        <w:t xml:space="preserve">U </w:t>
      </w:r>
      <w:r w:rsidR="00B47451" w:rsidRPr="00B706AF">
        <w:rPr>
          <w:lang w:eastAsia="en-US"/>
        </w:rPr>
        <w:t>Zagrebu</w:t>
      </w:r>
      <w:r w:rsidR="00795B21" w:rsidRPr="00B706AF">
        <w:rPr>
          <w:lang w:eastAsia="en-US"/>
        </w:rPr>
        <w:t xml:space="preserve"> </w:t>
      </w:r>
      <w:r w:rsidR="00B92553">
        <w:rPr>
          <w:lang w:val="pt-BR"/>
        </w:rPr>
        <w:t>9</w:t>
      </w:r>
      <w:r w:rsidR="00B706AF" w:rsidRPr="00C80C18">
        <w:rPr>
          <w:lang w:val="pt-BR"/>
        </w:rPr>
        <w:t xml:space="preserve">. </w:t>
      </w:r>
      <w:r w:rsidR="00DA6F79">
        <w:rPr>
          <w:lang w:val="pt-BR"/>
        </w:rPr>
        <w:t>srpnja</w:t>
      </w:r>
      <w:r w:rsidR="00DA6F79">
        <w:t xml:space="preserve"> 2018</w:t>
      </w:r>
      <w:r w:rsidR="00D37728" w:rsidRPr="00B706AF">
        <w:rPr>
          <w:lang w:eastAsia="en-US"/>
        </w:rPr>
        <w:t xml:space="preserve">. </w:t>
      </w:r>
    </w:p>
    <w:p w:rsidRDefault="00795B21" w:rsidP="00795B21" w:rsidR="00B47451" w:rsidRPr="00B706AF">
      <w:pPr>
        <w:jc w:val="both"/>
        <w:rPr>
          <w:lang w:eastAsia="en-US"/>
        </w:rPr>
      </w:pPr>
      <w:r w:rsidRPr="00B706AF">
        <w:rPr>
          <w:lang w:eastAsia="en-US"/>
        </w:rPr>
        <w:tab/>
      </w:r>
      <w:r w:rsidRPr="00B706AF">
        <w:rPr>
          <w:lang w:eastAsia="en-US"/>
        </w:rPr>
        <w:tab/>
      </w:r>
      <w:r w:rsidRPr="00B706AF">
        <w:rPr>
          <w:lang w:eastAsia="en-US"/>
        </w:rPr>
        <w:tab/>
      </w:r>
      <w:r w:rsidRPr="00B706AF">
        <w:rPr>
          <w:lang w:eastAsia="en-US"/>
        </w:rPr>
        <w:tab/>
      </w:r>
      <w:r w:rsidR="00D375CB" w:rsidRPr="00B706AF">
        <w:rPr>
          <w:lang w:eastAsia="en-US"/>
        </w:rPr>
        <w:t xml:space="preserve">   </w:t>
      </w:r>
      <w:r w:rsidR="00D375CB" w:rsidRPr="00B706AF">
        <w:rPr>
          <w:lang w:eastAsia="en-US"/>
        </w:rPr>
        <w:tab/>
        <w:t xml:space="preserve">         </w:t>
      </w:r>
      <w:r w:rsidRPr="00B706AF">
        <w:rPr>
          <w:lang w:eastAsia="en-US"/>
        </w:rPr>
        <w:tab/>
      </w:r>
      <w:r w:rsidRPr="00B706AF">
        <w:rPr>
          <w:lang w:eastAsia="en-US"/>
        </w:rPr>
        <w:tab/>
      </w:r>
    </w:p>
    <w:p w:rsidRDefault="00B47451" w:rsidP="00426358" w:rsidR="00D375CB" w:rsidRPr="00B706AF">
      <w:pPr>
        <w:jc w:val="right"/>
        <w:rPr>
          <w:lang w:eastAsia="en-US"/>
        </w:rPr>
      </w:pPr>
      <w:r w:rsidRPr="00B706AF">
        <w:rPr>
          <w:lang w:eastAsia="en-US"/>
        </w:rPr>
        <w:t xml:space="preserve">                                                            </w:t>
      </w:r>
      <w:r w:rsidR="00795B21" w:rsidRPr="00B706AF">
        <w:rPr>
          <w:lang w:eastAsia="en-US"/>
        </w:rPr>
        <w:tab/>
      </w:r>
      <w:r w:rsidR="00D375CB" w:rsidRPr="00B706AF">
        <w:rPr>
          <w:lang w:eastAsia="en-US"/>
        </w:rPr>
        <w:t xml:space="preserve">        S U D A C:</w:t>
      </w:r>
    </w:p>
    <w:p w:rsidRDefault="00D375CB" w:rsidP="00426358" w:rsidR="00D375CB" w:rsidRPr="00B706AF">
      <w:pPr>
        <w:suppressAutoHyphens/>
        <w:autoSpaceDN w:val="false"/>
        <w:jc w:val="right"/>
        <w:textAlignment w:val="baseline"/>
        <w:rPr>
          <w:lang w:eastAsia="en-US"/>
        </w:rPr>
      </w:pPr>
      <w:r w:rsidRPr="00B706AF">
        <w:rPr>
          <w:lang w:eastAsia="en-US"/>
        </w:rPr>
        <w:tab/>
      </w:r>
      <w:r w:rsidRPr="00B706AF">
        <w:rPr>
          <w:lang w:eastAsia="en-US"/>
        </w:rPr>
        <w:tab/>
      </w:r>
      <w:r w:rsidRPr="00B706AF">
        <w:rPr>
          <w:lang w:eastAsia="en-US"/>
        </w:rPr>
        <w:tab/>
      </w:r>
      <w:r w:rsidRPr="00B706AF">
        <w:rPr>
          <w:lang w:eastAsia="en-US"/>
        </w:rPr>
        <w:tab/>
      </w:r>
      <w:r w:rsidRPr="00B706AF">
        <w:rPr>
          <w:lang w:eastAsia="en-US"/>
        </w:rPr>
        <w:tab/>
      </w:r>
      <w:r w:rsidRPr="00B706AF">
        <w:rPr>
          <w:lang w:eastAsia="en-US"/>
        </w:rPr>
        <w:tab/>
      </w:r>
      <w:r w:rsidR="00B47451" w:rsidRPr="00B706AF">
        <w:rPr>
          <w:lang w:eastAsia="en-US"/>
        </w:rPr>
        <w:t xml:space="preserve">   </w:t>
      </w:r>
      <w:r w:rsidRPr="00B706AF">
        <w:rPr>
          <w:lang w:eastAsia="en-US"/>
        </w:rPr>
        <w:tab/>
        <w:t xml:space="preserve">     </w:t>
      </w:r>
      <w:r w:rsidR="005E3512" w:rsidRPr="00B706AF">
        <w:rPr>
          <w:lang w:eastAsia="en-US"/>
        </w:rPr>
        <w:t>Nikolina Dorić Hadžisejdić</w:t>
      </w:r>
      <w:r w:rsidR="0034280B">
        <w:rPr>
          <w:lang w:eastAsia="en-US"/>
        </w:rPr>
        <w:t>, v.r.</w:t>
      </w:r>
    </w:p>
    <w:p w:rsidRDefault="00B47451" w:rsidP="00795B21" w:rsidR="00B47451" w:rsidRPr="00B706AF">
      <w:pPr>
        <w:jc w:val="both"/>
      </w:pPr>
    </w:p>
    <w:p w:rsidRDefault="00F5701A" w:rsidP="00795B21" w:rsidR="00F5701A" w:rsidRPr="00B706AF">
      <w:pPr>
        <w:jc w:val="both"/>
      </w:pPr>
    </w:p>
    <w:p w:rsidRDefault="00B47451" w:rsidP="00795B21" w:rsidR="00795B21" w:rsidRPr="00B706AF">
      <w:pPr>
        <w:jc w:val="both"/>
      </w:pPr>
      <w:r w:rsidRPr="00B706AF">
        <w:t>Uputa o pravnom lijeku</w:t>
      </w:r>
      <w:r w:rsidR="00795B21" w:rsidRPr="00B706AF">
        <w:t>:</w:t>
      </w:r>
    </w:p>
    <w:p w:rsidRDefault="00795B21" w:rsidP="00795B21" w:rsidR="00795B21" w:rsidRPr="00B706AF">
      <w:pPr>
        <w:jc w:val="both"/>
        <w:rPr>
          <w:lang w:eastAsia="en-US"/>
        </w:rPr>
      </w:pPr>
      <w:r w:rsidRPr="00B706AF">
        <w:rPr>
          <w:lang w:eastAsia="en-US"/>
        </w:rPr>
        <w:t xml:space="preserve">Protiv ovog </w:t>
      </w:r>
      <w:r w:rsidR="00DD6BFE" w:rsidRPr="00B706AF">
        <w:rPr>
          <w:lang w:eastAsia="en-US"/>
        </w:rPr>
        <w:t>zaključka</w:t>
      </w:r>
      <w:r w:rsidRPr="00B706AF">
        <w:rPr>
          <w:lang w:eastAsia="en-US"/>
        </w:rPr>
        <w:t xml:space="preserve"> </w:t>
      </w:r>
      <w:r w:rsidR="00A6611E" w:rsidRPr="00B706AF">
        <w:rPr>
          <w:lang w:eastAsia="en-US"/>
        </w:rPr>
        <w:t>nije dopuštena žalba.</w:t>
      </w:r>
      <w:r w:rsidRPr="00B706AF">
        <w:rPr>
          <w:lang w:eastAsia="en-US"/>
        </w:rPr>
        <w:t xml:space="preserve"> </w:t>
      </w:r>
    </w:p>
    <w:p w:rsidRDefault="008D74ED" w:rsidP="008D74ED" w:rsidR="00691D50" w:rsidRPr="00B706AF">
      <w:r w:rsidRPr="00B706AF">
        <w:t xml:space="preserve">  </w:t>
      </w:r>
    </w:p>
    <w:p w:rsidRDefault="00097299" w:rsidP="007B64C7" w:rsidR="0034280B">
      <w:pPr>
        <w:ind w:firstLine="708" w:left="3540"/>
        <w:jc w:val="right"/>
      </w:pPr>
      <w:r w:rsidRPr="00B706AF">
        <w:tab/>
      </w:r>
      <w:r w:rsidRPr="00B706AF">
        <w:tab/>
      </w:r>
      <w:r w:rsidRPr="00B706AF">
        <w:tab/>
      </w:r>
      <w:r w:rsidRPr="00B706AF">
        <w:tab/>
      </w:r>
      <w:r w:rsidRPr="00B706AF">
        <w:tab/>
      </w:r>
      <w:r w:rsidRPr="00B706AF">
        <w:tab/>
      </w:r>
      <w:r w:rsidRPr="00B706AF">
        <w:tab/>
      </w:r>
      <w:r w:rsidR="0034280B">
        <w:t xml:space="preserve">Za točnost </w:t>
      </w:r>
      <w:proofErr w:type="spellStart"/>
      <w:r w:rsidR="0034280B">
        <w:t>otpravka</w:t>
      </w:r>
      <w:proofErr w:type="spellEnd"/>
      <w:r w:rsidR="0034280B">
        <w:t>-ovlašteni službenik:</w:t>
      </w:r>
    </w:p>
    <w:p w:rsidRDefault="0034280B" w:rsidP="007B64C7" w:rsidR="0034280B">
      <w:pPr>
        <w:ind w:firstLine="708" w:left="3540"/>
        <w:jc w:val="right"/>
      </w:pPr>
      <w:r>
        <w:t xml:space="preserve">                                       Valentina </w:t>
      </w:r>
      <w:proofErr w:type="spellStart"/>
      <w:r>
        <w:t>Gabud</w:t>
      </w:r>
      <w:proofErr w:type="spellEnd"/>
    </w:p>
    <w:p w:rsidRDefault="00284F66" w:rsidP="00AE5630" w:rsidR="00284F66" w:rsidRPr="00B706AF"/>
    <w:sectPr w:rsidSect="00924A9B" w:rsidR="00284F66" w:rsidRPr="00B706AF">
      <w:pgSz w:h="16838" w:w="11906"/>
      <w:pgMar w:gutter="0" w:footer="708" w:header="708" w:left="1417" w:bottom="1417" w:right="1417"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3E1444"/>
    <w:multiLevelType w:val="hybridMultilevel"/>
    <w:tmpl w:val="8078105C"/>
    <w:lvl w:tplc="90268F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05C5F"/>
    <w:rsid w:val="000434B2"/>
    <w:rsid w:val="00061B9F"/>
    <w:rsid w:val="00097299"/>
    <w:rsid w:val="000B2164"/>
    <w:rsid w:val="000B5935"/>
    <w:rsid w:val="000D3AE2"/>
    <w:rsid w:val="000E5617"/>
    <w:rsid w:val="00103FA5"/>
    <w:rsid w:val="00117E64"/>
    <w:rsid w:val="00157C9F"/>
    <w:rsid w:val="00166043"/>
    <w:rsid w:val="00166302"/>
    <w:rsid w:val="00191DE5"/>
    <w:rsid w:val="00193353"/>
    <w:rsid w:val="001960F6"/>
    <w:rsid w:val="00197AB2"/>
    <w:rsid w:val="001B2479"/>
    <w:rsid w:val="001B35E5"/>
    <w:rsid w:val="001E42C1"/>
    <w:rsid w:val="001F69E4"/>
    <w:rsid w:val="001F78EC"/>
    <w:rsid w:val="0020014E"/>
    <w:rsid w:val="0023071D"/>
    <w:rsid w:val="002368B2"/>
    <w:rsid w:val="002406D3"/>
    <w:rsid w:val="00263EAB"/>
    <w:rsid w:val="00284F66"/>
    <w:rsid w:val="002A00E3"/>
    <w:rsid w:val="002A045C"/>
    <w:rsid w:val="002F1560"/>
    <w:rsid w:val="002F4318"/>
    <w:rsid w:val="003045B2"/>
    <w:rsid w:val="00335303"/>
    <w:rsid w:val="0034280B"/>
    <w:rsid w:val="00351898"/>
    <w:rsid w:val="00354544"/>
    <w:rsid w:val="00383F00"/>
    <w:rsid w:val="00395D60"/>
    <w:rsid w:val="003C7416"/>
    <w:rsid w:val="003D2F54"/>
    <w:rsid w:val="003D5A87"/>
    <w:rsid w:val="003F2F8E"/>
    <w:rsid w:val="003F4C86"/>
    <w:rsid w:val="00422028"/>
    <w:rsid w:val="00426358"/>
    <w:rsid w:val="00427D3D"/>
    <w:rsid w:val="00433ABF"/>
    <w:rsid w:val="00446509"/>
    <w:rsid w:val="0044670B"/>
    <w:rsid w:val="00461E50"/>
    <w:rsid w:val="00465548"/>
    <w:rsid w:val="004863E8"/>
    <w:rsid w:val="004A5EFD"/>
    <w:rsid w:val="004B6EB1"/>
    <w:rsid w:val="004B7A3D"/>
    <w:rsid w:val="004D41F4"/>
    <w:rsid w:val="00507B9A"/>
    <w:rsid w:val="005175F0"/>
    <w:rsid w:val="00537F73"/>
    <w:rsid w:val="00543E1D"/>
    <w:rsid w:val="00560850"/>
    <w:rsid w:val="00572BB5"/>
    <w:rsid w:val="00577F74"/>
    <w:rsid w:val="00581236"/>
    <w:rsid w:val="00582284"/>
    <w:rsid w:val="00582CE1"/>
    <w:rsid w:val="005864EF"/>
    <w:rsid w:val="00587726"/>
    <w:rsid w:val="00597C1F"/>
    <w:rsid w:val="005B15D5"/>
    <w:rsid w:val="005C096B"/>
    <w:rsid w:val="005C2C2B"/>
    <w:rsid w:val="005D4A5B"/>
    <w:rsid w:val="005E291B"/>
    <w:rsid w:val="005E3512"/>
    <w:rsid w:val="0061126B"/>
    <w:rsid w:val="00631AAB"/>
    <w:rsid w:val="00650335"/>
    <w:rsid w:val="00667D11"/>
    <w:rsid w:val="00671DA8"/>
    <w:rsid w:val="00674BF5"/>
    <w:rsid w:val="00675368"/>
    <w:rsid w:val="00691D50"/>
    <w:rsid w:val="00696AFC"/>
    <w:rsid w:val="006A20F5"/>
    <w:rsid w:val="006A44EA"/>
    <w:rsid w:val="006A4F31"/>
    <w:rsid w:val="006E0A4B"/>
    <w:rsid w:val="00740CB5"/>
    <w:rsid w:val="00782354"/>
    <w:rsid w:val="00795B21"/>
    <w:rsid w:val="007A2B09"/>
    <w:rsid w:val="007B6E2D"/>
    <w:rsid w:val="008217A9"/>
    <w:rsid w:val="00825E59"/>
    <w:rsid w:val="008428E4"/>
    <w:rsid w:val="00852DEB"/>
    <w:rsid w:val="0085469C"/>
    <w:rsid w:val="00865E71"/>
    <w:rsid w:val="008754B4"/>
    <w:rsid w:val="0088375F"/>
    <w:rsid w:val="008C59B4"/>
    <w:rsid w:val="008D44CD"/>
    <w:rsid w:val="008D74ED"/>
    <w:rsid w:val="00900528"/>
    <w:rsid w:val="00901D85"/>
    <w:rsid w:val="00924A9B"/>
    <w:rsid w:val="00930BEA"/>
    <w:rsid w:val="00931942"/>
    <w:rsid w:val="00941F76"/>
    <w:rsid w:val="00957DFE"/>
    <w:rsid w:val="009721C4"/>
    <w:rsid w:val="00984848"/>
    <w:rsid w:val="0098590C"/>
    <w:rsid w:val="0098614F"/>
    <w:rsid w:val="00995991"/>
    <w:rsid w:val="009A181D"/>
    <w:rsid w:val="009E45DD"/>
    <w:rsid w:val="00A1710A"/>
    <w:rsid w:val="00A22157"/>
    <w:rsid w:val="00A455A6"/>
    <w:rsid w:val="00A462B2"/>
    <w:rsid w:val="00A570FD"/>
    <w:rsid w:val="00A64485"/>
    <w:rsid w:val="00A6611E"/>
    <w:rsid w:val="00A70E8E"/>
    <w:rsid w:val="00A76B2D"/>
    <w:rsid w:val="00A90F2B"/>
    <w:rsid w:val="00AA23F3"/>
    <w:rsid w:val="00AB03DB"/>
    <w:rsid w:val="00AB6D93"/>
    <w:rsid w:val="00AB777E"/>
    <w:rsid w:val="00AD62E0"/>
    <w:rsid w:val="00AE1537"/>
    <w:rsid w:val="00AE5630"/>
    <w:rsid w:val="00B3345A"/>
    <w:rsid w:val="00B419C8"/>
    <w:rsid w:val="00B47451"/>
    <w:rsid w:val="00B5086B"/>
    <w:rsid w:val="00B55ACA"/>
    <w:rsid w:val="00B57125"/>
    <w:rsid w:val="00B706AF"/>
    <w:rsid w:val="00B91213"/>
    <w:rsid w:val="00B92553"/>
    <w:rsid w:val="00BA1E8C"/>
    <w:rsid w:val="00BA657A"/>
    <w:rsid w:val="00BC7BFB"/>
    <w:rsid w:val="00BD6112"/>
    <w:rsid w:val="00BF448D"/>
    <w:rsid w:val="00C05613"/>
    <w:rsid w:val="00C47B40"/>
    <w:rsid w:val="00C60EEE"/>
    <w:rsid w:val="00C64A90"/>
    <w:rsid w:val="00C80C18"/>
    <w:rsid w:val="00C90352"/>
    <w:rsid w:val="00CA3ED4"/>
    <w:rsid w:val="00CB1327"/>
    <w:rsid w:val="00D11261"/>
    <w:rsid w:val="00D35690"/>
    <w:rsid w:val="00D375CB"/>
    <w:rsid w:val="00D37728"/>
    <w:rsid w:val="00D50170"/>
    <w:rsid w:val="00D508B3"/>
    <w:rsid w:val="00D53654"/>
    <w:rsid w:val="00D5639C"/>
    <w:rsid w:val="00D80FFF"/>
    <w:rsid w:val="00D82630"/>
    <w:rsid w:val="00DA6F79"/>
    <w:rsid w:val="00DB0D7E"/>
    <w:rsid w:val="00DB3C6F"/>
    <w:rsid w:val="00DB6914"/>
    <w:rsid w:val="00DD6BFE"/>
    <w:rsid w:val="00DD7054"/>
    <w:rsid w:val="00E021BF"/>
    <w:rsid w:val="00E41DE5"/>
    <w:rsid w:val="00E5086D"/>
    <w:rsid w:val="00E836E8"/>
    <w:rsid w:val="00EC5C0E"/>
    <w:rsid w:val="00ED6659"/>
    <w:rsid w:val="00F168A2"/>
    <w:rsid w:val="00F5701A"/>
    <w:rsid w:val="00F94DEE"/>
    <w:rsid w:val="00F976B4"/>
    <w:rsid w:val="00FB009E"/>
    <w:rsid w:val="00FC73A5"/>
    <w:rsid w:val="00FF5E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styleId="Hiperveza" w:type="character">
    <w:name w:val="Hyperlink"/>
    <w:rsid w:val="00E41DE5"/>
    <w:rPr>
      <w:color w:val="0000FF"/>
      <w:u w:val="single"/>
    </w:rPr>
  </w:style>
  <w:style w:styleId="Odlomakpopisa" w:type="paragraph">
    <w:name w:val="List Paragraph"/>
    <w:basedOn w:val="Normal"/>
    <w:uiPriority w:val="34"/>
    <w:qFormat/>
    <w:rsid w:val="00C80C18"/>
    <w:pPr>
      <w:ind w:left="720"/>
      <w:contextualSpacing/>
    </w:pPr>
  </w:style>
  <w:style w:styleId="Tekstrezerviranogmjesta" w:type="character">
    <w:name w:val="Placeholder Text"/>
    <w:basedOn w:val="Zadanifontodlomka"/>
    <w:uiPriority w:val="99"/>
    <w:semiHidden/>
    <w:rsid w:val="0034280B"/>
    <w:rPr>
      <w:color w:val="808080"/>
      <w:bdr w:space="0" w:sz="0" w:color="auto" w:val="none"/>
      <w:shd w:fill="auto" w:color="auto" w:val="clear"/>
    </w:rPr>
  </w:style>
  <w:style w:customStyle="true" w:styleId="eSPISCCParagraphDefaultFont" w:type="character">
    <w:name w:val="eSPIS_CC_Paragraph Default Font"/>
    <w:basedOn w:val="Zadanifontodlomka"/>
    <w:rsid w:val="003428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280B"/>
    <w:rPr>
      <w:bdr w:space="0" w:sz="0" w:color="auto" w:val="none"/>
      <w:shd w:fill="FFFFCC" w:color="auto" w:val="clear"/>
      <w:lang w:val="hr-HR"/>
    </w:rPr>
  </w:style>
  <w:style w:customStyle="true" w:styleId="PozadinaSvijetloCrvena" w:type="character">
    <w:name w:val="Pozadina_SvijetloCrvena"/>
    <w:basedOn w:val="eSPISCCParagraphDefaultFont"/>
    <w:rsid w:val="003428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28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styleId="Hiperveza" w:type="character">
    <w:name w:val="Hyperlink"/>
    <w:rsid w:val="00E41DE5"/>
    <w:rPr>
      <w:color w:val="0000FF"/>
      <w:u w:val="single"/>
    </w:rPr>
  </w:style>
  <w:style w:styleId="Odlomakpopisa" w:type="paragraph">
    <w:name w:val="List Paragraph"/>
    <w:basedOn w:val="Normal"/>
    <w:uiPriority w:val="34"/>
    <w:qFormat/>
    <w:rsid w:val="00C80C18"/>
    <w:pPr>
      <w:ind w:left="720"/>
      <w:contextualSpacing/>
    </w:pPr>
  </w:style>
  <w:style w:styleId="Tekstrezerviranogmjesta" w:type="character">
    <w:name w:val="Placeholder Text"/>
    <w:basedOn w:val="Zadanifontodlomka"/>
    <w:uiPriority w:val="99"/>
    <w:semiHidden/>
    <w:rsid w:val="0034280B"/>
    <w:rPr>
      <w:color w:val="808080"/>
      <w:bdr w:color="auto" w:space="0" w:sz="0" w:val="none"/>
      <w:shd w:color="auto" w:fill="auto" w:val="clear"/>
    </w:rPr>
  </w:style>
  <w:style w:customStyle="1" w:styleId="eSPISCCParagraphDefaultFont" w:type="character">
    <w:name w:val="eSPIS_CC_Paragraph Default Font"/>
    <w:basedOn w:val="Zadanifontodlomka"/>
    <w:rsid w:val="003428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280B"/>
    <w:rPr>
      <w:bdr w:color="auto" w:space="0" w:sz="0" w:val="none"/>
      <w:shd w:color="auto" w:fill="FFFFCC" w:val="clear"/>
      <w:lang w:val="hr-HR"/>
    </w:rPr>
  </w:style>
  <w:style w:customStyle="1" w:styleId="PozadinaSvijetloCrvena" w:type="character">
    <w:name w:val="Pozadina_SvijetloCrvena"/>
    <w:basedOn w:val="eSPISCCParagraphDefaultFont"/>
    <w:rsid w:val="003428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28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818328">
      <w:bodyDiv w:val="true"/>
      <w:marLeft w:val="0"/>
      <w:marRight w:val="0"/>
      <w:marTop w:val="0"/>
      <w:marBottom w:val="0"/>
      <w:divBdr>
        <w:top w:space="0" w:sz="0" w:color="auto" w:val="none"/>
        <w:left w:space="0" w:sz="0" w:color="auto" w:val="none"/>
        <w:bottom w:space="0" w:sz="0" w:color="auto" w:val="none"/>
        <w:right w:space="0" w:sz="0" w:color="auto" w:val="none"/>
      </w:divBdr>
      <w:divsChild>
        <w:div w:id="365105211">
          <w:marLeft w:val="0"/>
          <w:marRight w:val="0"/>
          <w:marTop w:val="0"/>
          <w:marBottom w:val="225"/>
          <w:divBdr>
            <w:top w:space="0" w:sz="0" w:color="auto" w:val="none"/>
            <w:left w:space="0" w:sz="0" w:color="auto" w:val="none"/>
            <w:bottom w:space="0" w:sz="0" w:color="auto" w:val="none"/>
            <w:right w:space="0" w:sz="0" w:color="auto" w:val="none"/>
          </w:divBdr>
          <w:divsChild>
            <w:div w:id="647706031">
              <w:marLeft w:val="0"/>
              <w:marRight w:val="0"/>
              <w:marTop w:val="0"/>
              <w:marBottom w:val="0"/>
              <w:divBdr>
                <w:top w:space="0" w:sz="0" w:color="auto" w:val="none"/>
                <w:left w:space="0" w:sz="0" w:color="auto" w:val="none"/>
                <w:bottom w:space="0" w:sz="0" w:color="auto" w:val="none"/>
                <w:right w:space="0" w:sz="0" w:color="auto" w:val="none"/>
              </w:divBdr>
            </w:div>
          </w:divsChild>
        </w:div>
        <w:div w:id="1688411205">
          <w:marLeft w:val="0"/>
          <w:marRight w:val="0"/>
          <w:marTop w:val="0"/>
          <w:marBottom w:val="225"/>
          <w:divBdr>
            <w:top w:space="0" w:sz="0" w:color="auto" w:val="none"/>
            <w:left w:space="0" w:sz="0" w:color="auto" w:val="none"/>
            <w:bottom w:space="0" w:sz="0" w:color="auto" w:val="none"/>
            <w:right w:space="0" w:sz="0" w:color="auto" w:val="none"/>
          </w:divBdr>
          <w:divsChild>
            <w:div w:id="695814208">
              <w:marLeft w:val="0"/>
              <w:marRight w:val="0"/>
              <w:marTop w:val="0"/>
              <w:marBottom w:val="0"/>
              <w:divBdr>
                <w:top w:space="0" w:sz="0" w:color="auto" w:val="none"/>
                <w:left w:space="0" w:sz="0" w:color="auto" w:val="none"/>
                <w:bottom w:space="0" w:sz="0" w:color="auto" w:val="none"/>
                <w:right w:space="0" w:sz="0" w:color="auto" w:val="none"/>
              </w:divBdr>
            </w:div>
            <w:div w:id="12352402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71730434">
      <w:bodyDiv w:val="true"/>
      <w:marLeft w:val="0"/>
      <w:marRight w:val="0"/>
      <w:marTop w:val="0"/>
      <w:marBottom w:val="0"/>
      <w:divBdr>
        <w:top w:space="0" w:sz="0" w:color="auto" w:val="none"/>
        <w:left w:space="0" w:sz="0" w:color="auto" w:val="none"/>
        <w:bottom w:space="0" w:sz="0" w:color="auto" w:val="none"/>
        <w:right w:space="0" w:sz="0" w:color="auto" w:val="none"/>
      </w:divBdr>
      <w:divsChild>
        <w:div w:id="228926670">
          <w:marLeft w:val="0"/>
          <w:marRight w:val="0"/>
          <w:marTop w:val="0"/>
          <w:marBottom w:val="225"/>
          <w:divBdr>
            <w:top w:space="0" w:sz="0" w:color="auto" w:val="none"/>
            <w:left w:space="0" w:sz="0" w:color="auto" w:val="none"/>
            <w:bottom w:space="0" w:sz="0" w:color="auto" w:val="none"/>
            <w:right w:space="0" w:sz="0" w:color="auto" w:val="none"/>
          </w:divBdr>
          <w:divsChild>
            <w:div w:id="1012335989">
              <w:marLeft w:val="0"/>
              <w:marRight w:val="0"/>
              <w:marTop w:val="0"/>
              <w:marBottom w:val="0"/>
              <w:divBdr>
                <w:top w:space="0" w:sz="0" w:color="auto" w:val="none"/>
                <w:left w:space="0" w:sz="0" w:color="auto" w:val="none"/>
                <w:bottom w:space="0" w:sz="0" w:color="auto" w:val="none"/>
                <w:right w:space="0" w:sz="0" w:color="auto" w:val="none"/>
              </w:divBdr>
            </w:div>
            <w:div w:id="1429740973">
              <w:marLeft w:val="0"/>
              <w:marRight w:val="0"/>
              <w:marTop w:val="0"/>
              <w:marBottom w:val="0"/>
              <w:divBdr>
                <w:top w:space="0" w:sz="0" w:color="auto" w:val="none"/>
                <w:left w:space="0" w:sz="0" w:color="auto" w:val="none"/>
                <w:bottom w:space="0" w:sz="0" w:color="auto" w:val="none"/>
                <w:right w:space="0" w:sz="0" w:color="auto" w:val="none"/>
              </w:divBdr>
            </w:div>
          </w:divsChild>
        </w:div>
        <w:div w:id="1388410760">
          <w:marLeft w:val="0"/>
          <w:marRight w:val="0"/>
          <w:marTop w:val="0"/>
          <w:marBottom w:val="225"/>
          <w:divBdr>
            <w:top w:space="0" w:sz="0" w:color="auto" w:val="none"/>
            <w:left w:space="0" w:sz="0" w:color="auto" w:val="none"/>
            <w:bottom w:space="0" w:sz="0" w:color="auto" w:val="none"/>
            <w:right w:space="0" w:sz="0" w:color="auto" w:val="none"/>
          </w:divBdr>
          <w:divsChild>
            <w:div w:id="10700077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852644976">
      <w:bodyDiv w:val="true"/>
      <w:marLeft w:val="0"/>
      <w:marRight w:val="0"/>
      <w:marTop w:val="0"/>
      <w:marBottom w:val="0"/>
      <w:divBdr>
        <w:top w:space="0" w:sz="0" w:color="auto" w:val="none"/>
        <w:left w:space="0" w:sz="0" w:color="auto" w:val="none"/>
        <w:bottom w:space="0" w:sz="0" w:color="auto" w:val="none"/>
        <w:right w:space="0" w:sz="0" w:color="auto" w:val="none"/>
      </w:divBdr>
      <w:divsChild>
        <w:div w:id="1111703631">
          <w:marLeft w:val="0"/>
          <w:marRight w:val="0"/>
          <w:marTop w:val="0"/>
          <w:marBottom w:val="0"/>
          <w:divBdr>
            <w:top w:space="0" w:sz="0" w:color="auto" w:val="none"/>
            <w:left w:space="0" w:sz="0" w:color="auto" w:val="none"/>
            <w:bottom w:space="0" w:sz="0" w:color="auto" w:val="none"/>
            <w:right w:space="0" w:sz="0" w:color="auto" w:val="none"/>
          </w:divBdr>
          <w:divsChild>
            <w:div w:id="634259578">
              <w:marLeft w:val="0"/>
              <w:marRight w:val="0"/>
              <w:marTop w:val="100"/>
              <w:marBottom w:val="100"/>
              <w:divBdr>
                <w:top w:space="0" w:sz="0" w:color="auto" w:val="none"/>
                <w:left w:space="0" w:sz="0" w:color="auto" w:val="none"/>
                <w:bottom w:space="0" w:sz="0" w:color="auto" w:val="none"/>
                <w:right w:space="0" w:sz="0" w:color="auto" w:val="none"/>
              </w:divBdr>
              <w:divsChild>
                <w:div w:id="640503177">
                  <w:marLeft w:val="0"/>
                  <w:marRight w:val="0"/>
                  <w:marTop w:val="0"/>
                  <w:marBottom w:val="0"/>
                  <w:divBdr>
                    <w:top w:space="0" w:sz="0" w:color="auto" w:val="none"/>
                    <w:left w:space="0" w:sz="0" w:color="auto" w:val="none"/>
                    <w:bottom w:space="0" w:sz="0" w:color="auto" w:val="none"/>
                    <w:right w:space="0" w:sz="0" w:color="auto" w:val="none"/>
                  </w:divBdr>
                  <w:divsChild>
                    <w:div w:id="1088574004">
                      <w:marLeft w:val="0"/>
                      <w:marRight w:val="0"/>
                      <w:marTop w:val="0"/>
                      <w:marBottom w:val="0"/>
                      <w:divBdr>
                        <w:top w:space="0" w:sz="0" w:color="auto" w:val="none"/>
                        <w:left w:space="0" w:sz="0" w:color="auto" w:val="none"/>
                        <w:bottom w:space="0" w:sz="0" w:color="auto" w:val="none"/>
                        <w:right w:space="0" w:sz="0" w:color="auto" w:val="none"/>
                      </w:divBdr>
                      <w:divsChild>
                        <w:div w:id="641665023">
                          <w:marLeft w:val="0"/>
                          <w:marRight w:val="0"/>
                          <w:marTop w:val="0"/>
                          <w:marBottom w:val="0"/>
                          <w:divBdr>
                            <w:top w:space="0" w:sz="0" w:color="auto" w:val="none"/>
                            <w:left w:space="0" w:sz="0" w:color="auto" w:val="none"/>
                            <w:bottom w:space="0" w:sz="0" w:color="auto" w:val="none"/>
                            <w:right w:space="0" w:sz="0" w:color="auto" w:val="none"/>
                          </w:divBdr>
                          <w:divsChild>
                            <w:div w:id="856309792">
                              <w:marLeft w:val="0"/>
                              <w:marRight w:val="0"/>
                              <w:marTop w:val="0"/>
                              <w:marBottom w:val="0"/>
                              <w:divBdr>
                                <w:top w:space="0" w:sz="0" w:color="auto" w:val="none"/>
                                <w:left w:space="0" w:sz="0" w:color="auto" w:val="none"/>
                                <w:bottom w:space="0" w:sz="0" w:color="auto" w:val="none"/>
                                <w:right w:space="0" w:sz="0" w:color="auto" w:val="none"/>
                              </w:divBdr>
                              <w:divsChild>
                                <w:div w:id="257250364">
                                  <w:marLeft w:val="0"/>
                                  <w:marRight w:val="0"/>
                                  <w:marTop w:val="0"/>
                                  <w:marBottom w:val="0"/>
                                  <w:divBdr>
                                    <w:top w:space="0" w:sz="0" w:color="auto" w:val="none"/>
                                    <w:left w:space="0" w:sz="0" w:color="auto" w:val="none"/>
                                    <w:bottom w:space="0" w:sz="0" w:color="auto" w:val="none"/>
                                    <w:right w:space="0" w:sz="0" w:color="auto" w:val="none"/>
                                  </w:divBdr>
                                  <w:divsChild>
                                    <w:div w:id="1276474820">
                                      <w:marLeft w:val="0"/>
                                      <w:marRight w:val="0"/>
                                      <w:marTop w:val="0"/>
                                      <w:marBottom w:val="0"/>
                                      <w:divBdr>
                                        <w:top w:space="0" w:sz="0" w:color="auto" w:val="none"/>
                                        <w:left w:space="0" w:sz="0" w:color="auto" w:val="none"/>
                                        <w:bottom w:space="0" w:sz="0" w:color="auto" w:val="none"/>
                                        <w:right w:space="0" w:sz="0" w:color="auto" w:val="none"/>
                                      </w:divBdr>
                                      <w:divsChild>
                                        <w:div w:id="2036925686">
                                          <w:marLeft w:val="0"/>
                                          <w:marRight w:val="0"/>
                                          <w:marTop w:val="150"/>
                                          <w:marBottom w:val="0"/>
                                          <w:divBdr>
                                            <w:top w:space="0" w:sz="0" w:color="auto" w:val="none"/>
                                            <w:left w:space="0" w:sz="0" w:color="auto" w:val="none"/>
                                            <w:bottom w:space="0" w:sz="0" w:color="auto" w:val="none"/>
                                            <w:right w:space="0" w:sz="0" w:color="auto" w:val="none"/>
                                          </w:divBdr>
                                          <w:divsChild>
                                            <w:div w:id="1730810217">
                                              <w:marLeft w:val="0"/>
                                              <w:marRight w:val="0"/>
                                              <w:marTop w:val="0"/>
                                              <w:marBottom w:val="0"/>
                                              <w:divBdr>
                                                <w:top w:space="0" w:sz="0" w:color="auto" w:val="none"/>
                                                <w:left w:space="0" w:sz="0" w:color="auto" w:val="none"/>
                                                <w:bottom w:space="0" w:sz="0" w:color="auto" w:val="none"/>
                                                <w:right w:space="0" w:sz="0" w:color="auto" w:val="none"/>
                                              </w:divBdr>
                                              <w:divsChild>
                                                <w:div w:id="1070924569">
                                                  <w:marLeft w:val="0"/>
                                                  <w:marRight w:val="0"/>
                                                  <w:marTop w:val="0"/>
                                                  <w:marBottom w:val="0"/>
                                                  <w:divBdr>
                                                    <w:top w:space="0" w:sz="0" w:color="auto" w:val="none"/>
                                                    <w:left w:space="0" w:sz="0" w:color="auto" w:val="none"/>
                                                    <w:bottom w:space="0" w:sz="0" w:color="auto" w:val="none"/>
                                                    <w:right w:space="0" w:sz="0" w:color="auto" w:val="none"/>
                                                  </w:divBdr>
                                                  <w:divsChild>
                                                    <w:div w:id="1627470390">
                                                      <w:marLeft w:val="0"/>
                                                      <w:marRight w:val="0"/>
                                                      <w:marTop w:val="0"/>
                                                      <w:marBottom w:val="0"/>
                                                      <w:divBdr>
                                                        <w:top w:space="0" w:sz="0" w:color="auto" w:val="none"/>
                                                        <w:left w:space="0" w:sz="0" w:color="auto" w:val="none"/>
                                                        <w:bottom w:space="0" w:sz="0" w:color="auto" w:val="none"/>
                                                        <w:right w:space="0" w:sz="0" w:color="auto" w:val="none"/>
                                                      </w:divBdr>
                                                      <w:divsChild>
                                                        <w:div w:id="172690926">
                                                          <w:marLeft w:val="0"/>
                                                          <w:marRight w:val="0"/>
                                                          <w:marTop w:val="0"/>
                                                          <w:marBottom w:val="0"/>
                                                          <w:divBdr>
                                                            <w:top w:space="0" w:sz="0" w:color="auto" w:val="none"/>
                                                            <w:left w:space="0" w:sz="0" w:color="auto" w:val="none"/>
                                                            <w:bottom w:space="0" w:sz="0" w:color="auto" w:val="none"/>
                                                            <w:right w:space="0" w:sz="0" w:color="auto" w:val="none"/>
                                                          </w:divBdr>
                                                          <w:divsChild>
                                                            <w:div w:id="1623685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 w:id="916941646">
      <w:bodyDiv w:val="true"/>
      <w:marLeft w:val="0"/>
      <w:marRight w:val="0"/>
      <w:marTop w:val="0"/>
      <w:marBottom w:val="0"/>
      <w:divBdr>
        <w:top w:space="0" w:sz="0" w:color="auto" w:val="none"/>
        <w:left w:space="0" w:sz="0" w:color="auto" w:val="none"/>
        <w:bottom w:space="0" w:sz="0" w:color="auto" w:val="none"/>
        <w:right w:space="0" w:sz="0" w:color="auto" w:val="none"/>
      </w:divBdr>
      <w:divsChild>
        <w:div w:id="714699903">
          <w:marLeft w:val="0"/>
          <w:marRight w:val="0"/>
          <w:marTop w:val="0"/>
          <w:marBottom w:val="0"/>
          <w:divBdr>
            <w:top w:space="0" w:sz="0" w:color="auto" w:val="none"/>
            <w:left w:space="0" w:sz="0" w:color="auto" w:val="none"/>
            <w:bottom w:space="0" w:sz="0" w:color="auto" w:val="none"/>
            <w:right w:space="0" w:sz="0" w:color="auto" w:val="none"/>
          </w:divBdr>
        </w:div>
        <w:div w:id="1615288537">
          <w:marLeft w:val="0"/>
          <w:marRight w:val="0"/>
          <w:marTop w:val="0"/>
          <w:marBottom w:val="0"/>
          <w:divBdr>
            <w:top w:space="0" w:sz="0" w:color="auto" w:val="none"/>
            <w:left w:space="0" w:sz="0" w:color="auto" w:val="none"/>
            <w:bottom w:space="0" w:sz="6" w:color="E5E5E5" w:val="single"/>
            <w:right w:space="0" w:sz="0" w:color="auto" w:val="none"/>
          </w:divBdr>
          <w:divsChild>
            <w:div w:id="1406418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76585447">
      <w:bodyDiv w:val="true"/>
      <w:marLeft w:val="0"/>
      <w:marRight w:val="0"/>
      <w:marTop w:val="0"/>
      <w:marBottom w:val="0"/>
      <w:divBdr>
        <w:top w:space="0" w:sz="0" w:color="auto" w:val="none"/>
        <w:left w:space="0" w:sz="0" w:color="auto" w:val="none"/>
        <w:bottom w:space="0" w:sz="0" w:color="auto" w:val="none"/>
        <w:right w:space="0" w:sz="0" w:color="auto" w:val="none"/>
      </w:divBdr>
      <w:divsChild>
        <w:div w:id="860975410">
          <w:marLeft w:val="300"/>
          <w:marRight w:val="300"/>
          <w:marTop w:val="0"/>
          <w:marBottom w:val="0"/>
          <w:divBdr>
            <w:top w:space="0" w:sz="0" w:color="auto" w:val="none"/>
            <w:left w:space="0" w:sz="0" w:color="auto" w:val="none"/>
            <w:bottom w:space="0" w:sz="0" w:color="auto" w:val="none"/>
            <w:right w:space="0" w:sz="0" w:color="auto" w:val="none"/>
          </w:divBdr>
        </w:div>
      </w:divsChild>
    </w:div>
    <w:div w:id="1837379431">
      <w:bodyDiv w:val="true"/>
      <w:marLeft w:val="0"/>
      <w:marRight w:val="0"/>
      <w:marTop w:val="0"/>
      <w:marBottom w:val="0"/>
      <w:divBdr>
        <w:top w:space="0" w:sz="0" w:color="auto" w:val="none"/>
        <w:left w:space="0" w:sz="0" w:color="auto" w:val="none"/>
        <w:bottom w:space="0" w:sz="0" w:color="auto" w:val="none"/>
        <w:right w:space="0" w:sz="0" w:color="auto" w:val="none"/>
      </w:divBdr>
      <w:divsChild>
        <w:div w:id="1411854112">
          <w:marLeft w:val="356"/>
          <w:marRight w:val="356"/>
          <w:marTop w:val="0"/>
          <w:marBottom w:val="0"/>
          <w:divBdr>
            <w:top w:space="0" w:sz="0" w:color="auto" w:val="none"/>
            <w:left w:space="0" w:sz="0" w:color="auto" w:val="none"/>
            <w:bottom w:space="0" w:sz="0" w:color="auto" w:val="none"/>
            <w:right w:space="0" w:sz="0" w:color="auto" w:val="none"/>
          </w:divBdr>
        </w:div>
      </w:divsChild>
    </w:div>
    <w:div w:id="1912494867">
      <w:bodyDiv w:val="true"/>
      <w:marLeft w:val="0"/>
      <w:marRight w:val="0"/>
      <w:marTop w:val="0"/>
      <w:marBottom w:val="0"/>
      <w:divBdr>
        <w:top w:space="0" w:sz="0" w:color="auto" w:val="none"/>
        <w:left w:space="0" w:sz="0" w:color="auto" w:val="none"/>
        <w:bottom w:space="0" w:sz="0" w:color="auto" w:val="none"/>
        <w:right w:space="0" w:sz="0" w:color="auto" w:val="none"/>
      </w:divBdr>
      <w:divsChild>
        <w:div w:id="578757050">
          <w:marLeft w:val="356"/>
          <w:marRight w:val="356"/>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izvorni_sadrzaj>
    <derivirana_varijabla naziv="DomainObject.Predmet.Opis_1">MIGRIRANO IZ IN2 IN2 napomene: 2003-02-20 PREDMET Za privremenu stečajnu upravu imenuju se:  1) Pero Hrkač,Čikoševa 5,Zagreb 2) Vatroslav Plejić,Gajeva 4,Zagreb IN2 napomene: 2004-07-14 PREDMET Spis presigniran iz ref sutkinje Chour u ref sutkinje Malenice IN2 napomene: 2007-03-05 PREDMET podnesak (Hrvatske banke za odnovu i razvitak) od 02.03.2007. IN2 napomene: 2007-10-12 PREDMET podnesak Drž.agencija za osig.šted.uloga od 4.10.07. IN2 napomene: 2007-10-18 PREDMET izvješće o predujmu od 01.10.2007. IN2 napomene: 2007-10-18 PREDMET izvješće od 01.10.2007. IN2 napomene: 2007-12-10 PREDMET podnesak (Marija Sabo) od 07.12.2007. IN2 napomene: 2008-01-28 PREDMET podnesak (OS Vrbovec) od 25.01.2008. IN2 napomene: 2008-06-13 PREDMET podnesak (OS Vrbovec) od 12.06.2008. IN2 napomene: 2008-06-17 PREDMET podnesak (OS Vrbovec) od 17.06.2008. IN2 napomene: 2009-05-29 PREDMET Prijedlog radi naknadne diobe ŽDO V.Gorica od 28.05.09. IN2 napomene: 2009-10-21 PREDMET podnesak (OGS Zagreb) od 15.10.2009. IN2 napomene: 2010-04-06 PREDMET Podnesak (ŽDO) od 06.04.2010. Povijest stečajnih upravitelja: 25.07.2006.- Nikola Klaić;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St-934/2018</izvorni_sadrzaj>
    <derivirana_varijabla naziv="DomainObject.Predmet.OznakaBroj_1">St-934/2018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dužnika GOSPODARSKA ŠTEDIONICA  d.d.u stečaju</izvorni_sadrzaj>
    <derivirana_varijabla naziv="DomainObject.Predmet.ProtustrankaFormated_1">  Stečajna masa iza dužnika GOSPODARSKA ŠTEDIONICA  d.d.u stečaju</derivirana_varijabla>
  </DomainObject.Predmet.ProtustrankaFormated>
  <DomainObject.Predmet.ProtustrankaFormatedOIB>
    <izvorni_sadrzaj>  Stečajna masa iza dužnika GOSPODARSKA ŠTEDIONICA  d.d.u stečaju, OIB 23084951700</izvorni_sadrzaj>
    <derivirana_varijabla naziv="DomainObject.Predmet.ProtustrankaFormatedOIB_1">  Stečajna masa iza dužnika GOSPODARSKA ŠTEDIONICA  d.d.u stečaju, OIB 23084951700</derivirana_varijabla>
  </DomainObject.Predmet.ProtustrankaFormatedOIB>
  <DomainObject.Predmet.ProtustrankaFormatedWithAdress>
    <izvorni_sadrzaj> Stečajna masa iza dužnika GOSPODARSKA ŠTEDIONICA  d.d.u stečaju, Kačićeva 9, 10000 Zagreb</izvorni_sadrzaj>
    <derivirana_varijabla naziv="DomainObject.Predmet.ProtustrankaFormatedWithAdress_1"> Stečajna masa iza dužnika GOSPODARSKA ŠTEDIONICA  d.d.u stečaju, Kačićeva 9, 10000 Zagreb</derivirana_varijabla>
  </DomainObject.Predmet.ProtustrankaFormatedWithAdress>
  <DomainObject.Predmet.ProtustrankaFormatedWithAdressOIB>
    <izvorni_sadrzaj> Stečajna masa iza dužnika GOSPODARSKA ŠTEDIONICA  d.d.u stečaju, OIB 23084951700, Kačićeva 9, 10000 Zagreb</izvorni_sadrzaj>
    <derivirana_varijabla naziv="DomainObject.Predmet.ProtustrankaFormatedWithAdressOIB_1"> Stečajna masa iza dužnika GOSPODARSKA ŠTEDIONICA  d.d.u stečaju, OIB 23084951700, Kačićeva 9, 10000 Zagreb</derivirana_varijabla>
  </DomainObject.Predmet.ProtustrankaFormatedWithAdressOIB>
  <DomainObject.Predmet.ProtustrankaWithAdress>
    <izvorni_sadrzaj>Stečajna masa iza dužnika GOSPODARSKA ŠTEDIONICA  d.d.u stečaju Kačićeva 9, 10000 Zagreb</izvorni_sadrzaj>
    <derivirana_varijabla naziv="DomainObject.Predmet.ProtustrankaWithAdress_1">Stečajna masa iza dužnika GOSPODARSKA ŠTEDIONICA  d.d.u stečaju Kačićeva 9, 10000 Zagreb</derivirana_varijabla>
  </DomainObject.Predmet.ProtustrankaWithAdress>
  <DomainObject.Predmet.ProtustrankaWithAdressOIB>
    <izvorni_sadrzaj>Stečajna masa iza dužnika GOSPODARSKA ŠTEDIONICA  d.d.u stečaju, OIB 23084951700, Kačićeva 9, 10000 Zagreb</izvorni_sadrzaj>
    <derivirana_varijabla naziv="DomainObject.Predmet.ProtustrankaWithAdressOIB_1">Stečajna masa iza dužnika GOSPODARSKA ŠTEDIONICA  d.d.u stečaju, OIB 23084951700, Kačićeva 9, 10000 Zagreb</derivirana_varijabla>
  </DomainObject.Predmet.ProtustrankaWithAdressOIB>
  <DomainObject.Predmet.ProtustrankaNazivFormated>
    <izvorni_sadrzaj>Stečajna masa iza dužnika GOSPODARSKA ŠTEDIONICA  d.d.u stečaju</izvorni_sadrzaj>
    <derivirana_varijabla naziv="DomainObject.Predmet.ProtustrankaNazivFormated_1">Stečajna masa iza dužnika GOSPODARSKA ŠTEDIONICA  d.d.u stečaju</derivirana_varijabla>
  </DomainObject.Predmet.ProtustrankaNazivFormated>
  <DomainObject.Predmet.ProtustrankaNazivFormatedOIB>
    <izvorni_sadrzaj>Stečajna masa iza dužnika GOSPODARSKA ŠTEDIONICA  d.d.u stečaju, OIB 23084951700</izvorni_sadrzaj>
    <derivirana_varijabla naziv="DomainObject.Predmet.ProtustrankaNazivFormatedOIB_1">Stečajna masa iza dužnika GOSPODARSKA ŠTEDIONICA  d.d.u stečaju, OIB 23084951700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izvorni_sadrzaj>
    <derivirana_varijabla naziv="DomainObject.Predmet.StrankaFormated_1">  Stjepan Breznički; Višnja Breznički; Goran Breznički; Želimir Klepec; Marija Majstorović-Klepec; Dragica Paljug; Mato Tretinjak; Jasna Tretinjak; Stjepan Dananić; Barica Vuljanković; Vesna Dragija; Ivan Dragija; Renata Krklec; Ivan Krklec; Dragutin Lončarević; Zlatko Lepotinec; Janko Blažeković; Ankica Rubenčić; Ivan Tomašinec; Tomislav Burić; Zlata Burić; Marija Žagar; Ivan Šoštarić; Marija Zagorac; Mirela Zagorac; Štefica Lepotinec; Štefa Antolić</derivirana_varijabla>
  </DomainObject.Predmet.StrankaFormated>
  <DomainObject.Predmet.StrankaFormatedOIB>
    <izvorni_sadrzaj>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izvorni_sadrzaj>
    <derivirana_varijabla naziv="DomainObject.Predmet.StrankaFormatedOIB_1">  Stjepan Breznički, OIB 89291281562; Višnja Breznički, OIB 93661660442; Goran Breznički, OIB 61958823994; Želimir Klepec, OIB 43353547914; Marija Majstorović-Klepec, OIB 31823134982; Dragica Paljug, OIB 17018218966; Mato Tretinjak, OIB 63571319767; Jasna Tretinjak, OIB 24611019410; Stjepan Dananić, OIB 84450714421; Barica Vuljanković, OIB 00458443148; Vesna Dragija, OIB 45106107023; Ivan Dragija, OIB 46825856307; Renata Krklec, OIB 33899850794; Ivan Krklec, OIB 07487930745; Dragutin Lončarević, OIB 59370712171; Zlatko Lepotinec, OIB 67372725623; Janko Blažeković, OIB 22319231060; Ankica Rubenčić, OIB 78032784494; Ivan Tomašinec, OIB 30565728466; Tomislav Burić, OIB 16474490674; Zlata Burić, OIB 67466860941; Marija Žagar, OIB 98712431352; Ivan Šoštarić, OIB 12812286010; Marija Zagorac, OIB 19187195456; Mirela Zagorac, OIB 88451473459; Štefica Lepotinec, OIB 64474319447; Štefa Antolić, OIB 24831572978</derivirana_varijabla>
  </DomainObject.Predmet.StrankaFormatedOIB>
  <DomainObject.Predmet.StrankaFormatedWithAdress>
    <izvorni_sadrzaj>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izvorni_sadrzaj>
    <derivirana_varijabla naziv="DomainObject.Predmet.StrankaFormatedWithAdress_1"> Stjepan Breznički, Vrhovec 50, 10347 Vrhovec; Višnja Breznički, Vrhovec 50, 10347 Vrhovec; Goran Breznički, Vrhovec 50, 10347 Vrhovec; Želimir Klepec, Bubanj 4, 10340 Vrbovec; Marija Majstorović-Klepec, Bubanj 4, 10340 Vrbovec; Dragica Paljug; Mato Tretinjak, Novo Selo 39, 10340 Novo Selo; Jasna Tretinjak, Zleninska Ulica 41, 10340 Vrbovec; Stjepan Dananić, Bubanj 7, 10340 Vrbovec; Barica Vuljanković, Trg Petra Zrinskog 9, 10340 Vrbovec; Vesna Dragija, Livadarska 12, 10340 Vrbovec; Ivan Dragija, Valentinova Ulica 42, 10340 Vrbovec; Renata Krklec, Šestinski Dol 138a, 10000 Zagreb; Ivan Krklec, Šestinski Dol 138a, 10000 Zagreb; Dragutin Lončarević, Krunoslava Kutena 14, 10340 Vrbovec; Zlatko Lepotinec, 7. Svibnja 39, 10340 Vrbovec; Janko Blažeković, Luka 3, 10340 Luka; Ankica Rubenčić, Zagrebačka 49, 10340 Vrbovec; Ivan Tomašinec, Negovec 59, 10340 Negovec; Tomislav Burić, Stjepana Radića 10, 10340 Vrbovec; Zlata Burić, Stjepana Radića 10, 10340 Vrbovec; Marija Žagar, Matije Gupca 4, 10340 Vrbovec; Ivan Šoštarić, Cugovec 9, 10340 Cugovec; Marija Zagorac, Andrije Hebranga 13, 10340 Vrbovec; Mirela Zagorac, Andrije Hebranga 13, 10340 Vrbovec; Štefica Lepotinec, 7. Svibnja 39, 10340 Vrbovec; Štefa Antolić, Hlebinska 16, 10000 Zagreb</derivirana_varijabla>
  </DomainObject.Predmet.StrankaFormatedWithAdress>
  <DomainObject.Predmet.StrankaFormatedWithAdressOIB>
    <izvorni_sadrzaj>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izvorni_sadrzaj>
    <derivirana_varijabla naziv="DomainObject.Predmet.StrankaFormatedWithAdressOIB_1"> Stjepan Breznički, OIB 89291281562, Vrhovec 50, 10347 Vrhovec; Višnja Breznički, OIB 93661660442, Vrhovec 50, 10347 Vrhovec; Goran Breznički, OIB 61958823994, Vrhovec 50, 10347 Vrhovec; Želimir Klepec, OIB 43353547914, Bubanj 4, 10340 Vrbovec; Marija Majstorović-Klepec, OIB 31823134982, Bubanj 4, 10340 Vrbovec; Dragica Paljug, OIB 17018218966; Mato Tretinjak, OIB 63571319767, Novo Selo 39, 10340 Novo Selo; Jasna Tretinjak, OIB 24611019410, Zleninska Ulica 41, 10340 Vrbovec; Stjepan Dananić, OIB 84450714421, Bubanj 7, 10340 Vrbovec; Barica Vuljanković, OIB 00458443148, Trg Petra Zrinskog 9, 10340 Vrbovec; Vesna Dragija, OIB 45106107023, Livadarska 12, 10340 Vrbovec; Ivan Dragija, OIB 46825856307, Valentinova Ulica 42, 10340 Vrbovec; Renata Krklec, OIB 33899850794, Šestinski Dol 138a, 10000 Zagreb; Ivan Krklec, OIB 07487930745, Šestinski Dol 138a, 10000 Zagreb; Dragutin Lončarević, OIB 59370712171, Krunoslava Kutena 14, 10340 Vrbovec; Zlatko Lepotinec, OIB 67372725623, 7. Svibnja 39, 10340 Vrbovec; Janko Blažeković, OIB 22319231060, Luka 3, 10340 Luka; Ankica Rubenčić, OIB 78032784494, Zagrebačka 49, 10340 Vrbovec; Ivan Tomašinec, OIB 30565728466, Negovec 59, 10340 Negovec; Tomislav Burić, OIB 16474490674, Stjepana Radića 10, 10340 Vrbovec; Zlata Burić, OIB 67466860941, Stjepana Radića 10, 10340 Vrbovec; Marija Žagar, OIB 98712431352, Matije Gupca 4, 10340 Vrbovec; Ivan Šoštarić, OIB 12812286010, Cugovec 9, 10340 Cugovec; Marija Zagorac, OIB 19187195456, Andrije Hebranga 13, 10340 Vrbovec; Mirela Zagorac, OIB 88451473459, Andrije Hebranga 13, 10340 Vrbovec; Štefica Lepotinec, OIB 64474319447, 7. Svibnja 39, 10340 Vrbovec; Štefa Antolić, OIB 24831572978, Hlebinska 16, 10000 Zagreb</derivirana_varijabla>
  </DomainObject.Predmet.StrankaFormatedWithAdressOIB>
  <DomainObject.Predmet.StrankaWithAdress>
    <izvorni_sadrzaj>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izvorni_sadrzaj>
    <derivirana_varijabla naziv="DomainObject.Predmet.StrankaWithAdress_1">Stjepan Breznički Vrhovec 50,10347 Vrhovec,Višnja Breznički Vrhovec 50,10347 Vrhovec,Goran Breznički Vrhovec 50,10347 Vrhovec,Želimir Klepec Bubanj 4,10340 Vrbovec,Marija Majstorović-Klepec Bubanj 4,10340 Vrbovec,Dragica Paljug ,Mato Tretinjak Novo Selo 39,10340 Novo Selo,Jasna Tretinjak Zleninska Ulica 41,10340 Vrbovec,Stjepan Dananić Bubanj 7,10340 Vrbovec,Barica Vuljanković Trg Petra Zrinskog 9,10340 Vrbovec,Vesna Dragija Livadarska 12,10340 Vrbovec,Ivan Dragija Valentinova Ulica 42,10340 Vrbovec,Renata Krklec Šestinski Dol 138a,10000 Zagreb,Ivan Krklec Šestinski Dol 138a,10000 Zagreb,Dragutin Lončarević Krunoslava Kutena 14,10340 Vrbovec,Zlatko Lepotinec 7. Svibnja 39,10340 Vrbovec,Janko Blažeković Luka 3,10340 Luka,Ankica Rubenčić Zagrebačka 49,10340 Vrbovec,Ivan Tomašinec Negovec 59,10340 Negovec,Tomislav Burić Stjepana Radića 10,10340 Vrbovec,Zlata Burić Stjepana Radića 10,10340 Vrbovec,Marija Žagar Matije Gupca 4,10340 Vrbovec,Ivan Šoštarić Cugovec 9,10340 Cugovec,Marija Zagorac Andrije Hebranga 13,10340 Vrbovec,Mirela Zagorac Andrije Hebranga 13,10340 Vrbovec,Štefica Lepotinec 7. Svibnja 39,10340 Vrbovec,Štefa Antolić Hlebinska 16,10000 Zagreb</derivirana_varijabla>
  </DomainObject.Predmet.StrankaWithAdress>
  <DomainObject.Predmet.StrankaWithAdressOIB>
    <izvorni_sadrzaj>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izvorni_sadrzaj>
    <derivirana_varijabla naziv="DomainObject.Predmet.StrankaWithAdressOIB_1">Stjepan Breznički, OIB 89291281562, Vrhovec 50,10347 Vrhovec,Višnja Breznički, OIB 93661660442, Vrhovec 50,10347 Vrhovec,Goran Breznički, OIB 61958823994, Vrhovec 50,10347 Vrhovec,Želimir Klepec, OIB 43353547914, Bubanj 4,10340 Vrbovec,Marija Majstorović-Klepec, OIB 31823134982, Bubanj 4,10340 Vrbovec,Dragica Paljug, OIB 17018218966,Mato Tretinjak, OIB 63571319767, Novo Selo 39,10340 Novo Selo,Jasna Tretinjak, OIB 24611019410, Zleninska Ulica 41,10340 Vrbovec,Stjepan Dananić, OIB 84450714421, Bubanj 7,10340 Vrbovec,Barica Vuljanković, OIB 00458443148, Trg Petra Zrinskog 9,10340 Vrbovec,Vesna Dragija, OIB 45106107023, Livadarska 12,10340 Vrbovec,Ivan Dragija, OIB 46825856307, Valentinova Ulica 42,10340 Vrbovec,Renata Krklec, OIB 33899850794, Šestinski Dol 138a,10000 Zagreb,Ivan Krklec, OIB 07487930745, Šestinski Dol 138a,10000 Zagreb,Dragutin Lončarević, OIB 59370712171, Krunoslava Kutena 14,10340 Vrbovec,Zlatko Lepotinec, OIB 67372725623, 7. Svibnja 39,10340 Vrbovec,Janko Blažeković, OIB 22319231060, Luka 3,10340 Luka,Ankica Rubenčić, OIB 78032784494, Zagrebačka 49,10340 Vrbovec,Ivan Tomašinec, OIB 30565728466, Negovec 59,10340 Negovec,Tomislav Burić, OIB 16474490674, Stjepana Radića 10,10340 Vrbovec,Zlata Burić, OIB 67466860941, Stjepana Radića 10,10340 Vrbovec,Marija Žagar, OIB 98712431352, Matije Gupca 4,10340 Vrbovec,Ivan Šoštarić, OIB 12812286010, Cugovec 9,10340 Cugovec,Marija Zagorac, OIB 19187195456, Andrije Hebranga 13,10340 Vrbovec,Mirela Zagorac, OIB 88451473459, Andrije Hebranga 13,10340 Vrbovec,Štefica Lepotinec, OIB 64474319447, 7. Svibnja 39,10340 Vrbovec,Štefa Antolić, OIB 24831572978, Hlebinska 16,10000 Zagreb</derivirana_varijabla>
  </DomainObject.Predmet.StrankaWithAdressOIB>
  <DomainObject.Predmet.StrankaNazivFormated>
    <izvorni_sadrzaj>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izvorni_sadrzaj>
    <derivirana_varijabla naziv="DomainObject.Predmet.StrankaNazivFormated_1">Stjepan Breznički,Višnja Breznički,Goran Breznički,Želimir Klepec,Marija Majstorović-Klepec,Dragica Paljug,Mato Tretinjak,Jasna Tretinjak,Stjepan Dananić,Barica Vuljanković,Vesna Dragija,Ivan Dragija,Renata Krklec,Ivan Krklec,Dragutin Lončarević,Zlatko Lepotinec,Janko Blažeković,Ankica Rubenčić,Ivan Tomašinec,Tomislav Burić,Zlata Burić,Marija Žagar,Ivan Šoštarić,Marija Zagorac,Mirela Zagorac,Štefica Lepotinec,Štefa Antolić</derivirana_varijabla>
  </DomainObject.Predmet.StrankaNazivFormated>
  <DomainObject.Predmet.StrankaNazivFormatedOIB>
    <izvorni_sadrzaj>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izvorni_sadrzaj>
    <derivirana_varijabla naziv="DomainObject.Predmet.StrankaNazivFormatedOIB_1">Stjepan Breznički, OIB 89291281562,Višnja Breznički, OIB 93661660442,Goran Breznički, OIB 61958823994,Želimir Klepec, OIB 43353547914,Marija Majstorović-Klepec, OIB 31823134982,Dragica Paljug, OIB 17018218966,Mato Tretinjak, OIB 63571319767,Jasna Tretinjak, OIB 24611019410,Stjepan Dananić, OIB 84450714421,Barica Vuljanković, OIB 00458443148,Vesna Dragija, OIB 45106107023,Ivan Dragija, OIB 46825856307,Renata Krklec, OIB 33899850794,Ivan Krklec, OIB 07487930745,Dragutin Lončarević, OIB 59370712171,Zlatko Lepotinec, OIB 67372725623,Janko Blažeković, OIB 22319231060,Ankica Rubenčić, OIB 78032784494,Ivan Tomašinec, OIB 30565728466,Tomislav Burić, OIB 16474490674,Zlata Burić, OIB 67466860941,Marija Žagar, OIB 98712431352,Ivan Šoštarić, OIB 12812286010,Marija Zagorac, OIB 19187195456,Mirela Zagorac, OIB 88451473459,Štefica Lepotinec, OIB 64474319447,Štefa Antolić, OIB 24831572978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Formated>
  <DomainObject.Predmet.StrankaList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FormatedOIB>
  <DomainObject.Predmet.StrankaListFormatedWithAdress>
    <izvorni_sadrzaj>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izvorni_sadrzaj>
    <derivirana_varijabla naziv="DomainObject.Predmet.StrankaListFormatedWithAdress_1">
      <item>Stjepan Breznički, Vrhovec 50, 10347 Vrhovec</item>
      <item>Višnja Breznički, Vrhovec 50, 10347 Vrhovec</item>
      <item>Goran Breznički, Vrhovec 50, 10347 Vrhovec</item>
      <item>Želimir Klepec, Bubanj 4, 10340 Vrbovec</item>
      <item>Marija Majstorović-Klepec, Bubanj 4, 10340 Vrbovec</item>
      <item>Dragica Paljug</item>
      <item>Mato Tretinjak, Novo Selo 39, 10340 Novo Selo</item>
      <item>Jasna Tretinjak, Zleninska Ulica 41, 10340 Vrbovec</item>
      <item>Stjepan Dananić, Bubanj 7, 10340 Vrbovec</item>
      <item>Barica Vuljanković, Trg Petra Zrinskog 9, 10340 Vrbovec</item>
      <item>Vesna Dragija, Livadarska 12, 10340 Vrbovec</item>
      <item>Ivan Dragija, Valentinova Ulica 42, 10340 Vrbovec</item>
      <item>Renata Krklec, Šestinski Dol 138a, 10000 Zagreb</item>
      <item>Ivan Krklec, Šestinski Dol 138a, 10000 Zagreb</item>
      <item>Dragutin Lončarević, Krunoslava Kutena 14, 10340 Vrbovec</item>
      <item>Zlatko Lepotinec, 7. Svibnja 39, 10340 Vrbovec</item>
      <item>Janko Blažeković, Luka 3, 10340 Luka</item>
      <item>Ankica Rubenčić, Zagrebačka 49, 10340 Vrbovec</item>
      <item>Ivan Tomašinec, Negovec 59, 10340 Negovec</item>
      <item>Tomislav Burić, Stjepana Radića 10, 10340 Vrbovec</item>
      <item>Zlata Burić, Stjepana Radića 10, 10340 Vrbovec</item>
      <item>Marija Žagar, Matije Gupca 4, 10340 Vrbovec</item>
      <item>Ivan Šoštarić, Cugovec 9, 10340 Cugovec</item>
      <item>Marija Zagorac, Andrije Hebranga 13, 10340 Vrbovec</item>
      <item>Mirela Zagorac, Andrije Hebranga 13, 10340 Vrbovec</item>
      <item>Štefica Lepotinec, 7. Svibnja 39, 10340 Vrbovec</item>
      <item>Štefa Antolić, Hlebinska 16, 10000 Zagreb</item>
    </derivirana_varijabla>
  </DomainObject.Predmet.StrankaListFormatedWithAdress>
  <DomainObject.Predmet.StrankaListFormatedWithAdressOIB>
    <izvorni_sadrzaj>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izvorni_sadrzaj>
    <derivirana_varijabla naziv="DomainObject.Predmet.StrankaListFormatedWithAdressOIB_1">
      <item>Stjepan Breznički, OIB 89291281562, Vrhovec 50, 10347 Vrhovec</item>
      <item>Višnja Breznički, OIB 93661660442, Vrhovec 50, 10347 Vrhovec</item>
      <item>Goran Breznički, OIB 61958823994, Vrhovec 50, 10347 Vrhovec</item>
      <item>Želimir Klepec, OIB 43353547914, Bubanj 4, 10340 Vrbovec</item>
      <item>Marija Majstorović-Klepec, OIB 31823134982, Bubanj 4, 10340 Vrbovec</item>
      <item>Dragica Paljug, OIB 17018218966</item>
      <item>Mato Tretinjak, OIB 63571319767, Novo Selo 39, 10340 Novo Selo</item>
      <item>Jasna Tretinjak, OIB 24611019410, Zleninska Ulica 41, 10340 Vrbovec</item>
      <item>Stjepan Dananić, OIB 84450714421, Bubanj 7, 10340 Vrbovec</item>
      <item>Barica Vuljanković, OIB 00458443148, Trg Petra Zrinskog 9, 10340 Vrbovec</item>
      <item>Vesna Dragija, OIB 45106107023, Livadarska 12, 10340 Vrbovec</item>
      <item>Ivan Dragija, OIB 46825856307, Valentinova Ulica 42, 10340 Vrbovec</item>
      <item>Renata Krklec, OIB 33899850794, Šestinski Dol 138a, 10000 Zagreb</item>
      <item>Ivan Krklec, OIB 07487930745, Šestinski Dol 138a, 10000 Zagreb</item>
      <item>Dragutin Lončarević, OIB 59370712171, Krunoslava Kutena 14, 10340 Vrbovec</item>
      <item>Zlatko Lepotinec, OIB 67372725623, 7. Svibnja 39, 10340 Vrbovec</item>
      <item>Janko Blažeković, OIB 22319231060, Luka 3, 10340 Luka</item>
      <item>Ankica Rubenčić, OIB 78032784494, Zagrebačka 49, 10340 Vrbovec</item>
      <item>Ivan Tomašinec, OIB 30565728466, Negovec 59, 10340 Negovec</item>
      <item>Tomislav Burić, OIB 16474490674, Stjepana Radića 10, 10340 Vrbovec</item>
      <item>Zlata Burić, OIB 67466860941, Stjepana Radića 10, 10340 Vrbovec</item>
      <item>Marija Žagar, OIB 98712431352, Matije Gupca 4, 10340 Vrbovec</item>
      <item>Ivan Šoštarić, OIB 12812286010, Cugovec 9, 10340 Cugovec</item>
      <item>Marija Zagorac, OIB 19187195456, Andrije Hebranga 13, 10340 Vrbovec</item>
      <item>Mirela Zagorac, OIB 88451473459, Andrije Hebranga 13, 10340 Vrbovec</item>
      <item>Štefica Lepotinec, OIB 64474319447, 7. Svibnja 39, 10340 Vrbovec</item>
      <item>Štefa Antolić, OIB 24831572978, Hlebinska 16, 10000 Zagreb</item>
    </derivirana_varijabla>
  </DomainObject.Predmet.StrankaListFormatedWithAdressOIB>
  <DomainObject.Predmet.StrankaListNazivFormated>
    <izvorni_sadrzaj>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trankaListNazivFormated_1">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trankaListNazivFormated>
  <DomainObject.Predmet.StrankaListNazivFormatedOIB>
    <izvorni_sadrzaj>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izvorni_sadrzaj>
    <derivirana_varijabla naziv="DomainObject.Predmet.StrankaListNazivFormatedOIB_1">
      <item>Stjepan Breznički, OIB 89291281562</item>
      <item>Višnja Breznički, OIB 93661660442</item>
      <item>Goran Breznički, OIB 61958823994</item>
      <item>Želimir Klepec, OIB 43353547914</item>
      <item>Marija Majstorović-Klepec, OIB 31823134982</item>
      <item>Dragica Paljug, OIB 17018218966</item>
      <item>Mato Tretinjak, OIB 63571319767</item>
      <item>Jasna Tretinjak, OIB 24611019410</item>
      <item>Stjepan Dananić, OIB 84450714421</item>
      <item>Barica Vuljanković, OIB 00458443148</item>
      <item>Vesna Dragija, OIB 45106107023</item>
      <item>Ivan Dragija, OIB 46825856307</item>
      <item>Renata Krklec, OIB 33899850794</item>
      <item>Ivan Krklec, OIB 07487930745</item>
      <item>Dragutin Lončarević, OIB 59370712171</item>
      <item>Zlatko Lepotinec, OIB 67372725623</item>
      <item>Janko Blažeković, OIB 22319231060</item>
      <item>Ankica Rubenčić, OIB 78032784494</item>
      <item>Ivan Tomašinec, OIB 30565728466</item>
      <item>Tomislav Burić, OIB 16474490674</item>
      <item>Zlata Burić, OIB 67466860941</item>
      <item>Marija Žagar, OIB 98712431352</item>
      <item>Ivan Šoštarić, OIB 12812286010</item>
      <item>Marija Zagorac, OIB 19187195456</item>
      <item>Mirela Zagorac, OIB 88451473459</item>
      <item>Štefica Lepotinec, OIB 64474319447</item>
      <item>Štefa Antolić, OIB 24831572978</item>
    </derivirana_varijabla>
  </DomainObject.Predmet.StrankaListNazivFormatedOIB>
  <DomainObject.Predmet.ProtuStrankaListFormated>
    <izvorni_sadrzaj>
      <item>Stečajna masa iza dužnika GOSPODARSKA ŠTEDIONICA  d.d.u stečaju</item>
    </izvorni_sadrzaj>
    <derivirana_varijabla naziv="DomainObject.Predmet.ProtuStrankaListFormated_1">
      <item>Stečajna masa iza dužnika GOSPODARSKA ŠTEDIONICA  d.d.u stečaju</item>
    </derivirana_varijabla>
  </DomainObject.Predmet.ProtuStrankaListFormated>
  <DomainObject.Predmet.ProtuStrankaListFormatedOIB>
    <izvorni_sadrzaj>
      <item>Stečajna masa iza dužnika GOSPODARSKA ŠTEDIONICA  d.d.u stečaju, OIB 23084951700</item>
    </izvorni_sadrzaj>
    <derivirana_varijabla naziv="DomainObject.Predmet.ProtuStrankaListFormatedOIB_1">
      <item>Stečajna masa iza dužnika GOSPODARSKA ŠTEDIONICA  d.d.u stečaju, OIB 23084951700</item>
    </derivirana_varijabla>
  </DomainObject.Predmet.ProtuStrankaListFormatedOIB>
  <DomainObject.Predmet.ProtuStrankaListFormatedWithAdress>
    <izvorni_sadrzaj>
      <item>Stečajna masa iza dužnika GOSPODARSKA ŠTEDIONICA  d.d.u stečaju, Kačićeva 9, 10000 Zagreb</item>
    </izvorni_sadrzaj>
    <derivirana_varijabla naziv="DomainObject.Predmet.ProtuStrankaListFormatedWithAdress_1">
      <item>Stečajna masa iza dužnika GOSPODARSKA ŠTEDIONICA  d.d.u stečaju, Kačićeva 9, 10000 Zagreb</item>
    </derivirana_varijabla>
  </DomainObject.Predmet.ProtuStrankaListFormatedWithAdress>
  <DomainObject.Predmet.ProtuStrankaListFormatedWithAdressOIB>
    <izvorni_sadrzaj>
      <item>Stečajna masa iza dužnika GOSPODARSKA ŠTEDIONICA  d.d.u stečaju, OIB 23084951700, Kačićeva 9, 10000 Zagreb</item>
    </izvorni_sadrzaj>
    <derivirana_varijabla naziv="DomainObject.Predmet.ProtuStrankaListFormatedWithAdressOIB_1">
      <item>Stečajna masa iza dužnika GOSPODARSKA ŠTEDIONICA  d.d.u stečaju, OIB 23084951700, Kačićeva 9, 10000 Zagreb</item>
    </derivirana_varijabla>
  </DomainObject.Predmet.ProtuStrankaListFormatedWithAdressOIB>
  <DomainObject.Predmet.ProtuStrankaListNazivFormated>
    <izvorni_sadrzaj>
      <item>Stečajna masa iza dužnika GOSPODARSKA ŠTEDIONICA  d.d.u stečaju</item>
    </izvorni_sadrzaj>
    <derivirana_varijabla naziv="DomainObject.Predmet.ProtuStrankaListNazivFormated_1">
      <item>Stečajna masa iza dužnika GOSPODARSKA ŠTEDIONICA  d.d.u stečaju</item>
    </derivirana_varijabla>
  </DomainObject.Predmet.ProtuStrankaListNazivFormated>
  <DomainObject.Predmet.ProtuStrankaListNazivFormatedOIB>
    <izvorni_sadrzaj>
      <item>Stečajna masa iza dužnika GOSPODARSKA ŠTEDIONICA  d.d.u stečaju, OIB 23084951700</item>
    </izvorni_sadrzaj>
    <derivirana_varijabla naziv="DomainObject.Predmet.ProtuStrankaListNazivFormatedOIB_1">
      <item>Stečajna masa iza dužnika GOSPODARSKA ŠTEDIONICA  d.d.u stečaju, OIB 23084951700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Stjepan Breznički i dr.</izvorni_sadrzaj>
    <derivirana_varijabla naziv="DomainObject.Predmet.StrankaIDrugi_1">Stjepan Breznički i dr.</derivirana_varijabla>
  </DomainObject.Predmet.StrankaIDrugi>
  <DomainObject.Predmet.ProtustrankaIDrugi>
    <izvorni_sadrzaj>Stečajna masa iza dužnika GOSPODARSKA ŠTEDIONICA  d.d.u stečaju</izvorni_sadrzaj>
    <derivirana_varijabla naziv="DomainObject.Predmet.ProtustrankaIDrugi_1">Stečajna masa iza dužnika GOSPODARSKA ŠTEDIONICA  d.d.u stečaju</derivirana_varijabla>
  </DomainObject.Predmet.ProtustrankaIDrugi>
  <DomainObject.Predmet.StrankaIDrugiAdressOIB>
    <izvorni_sadrzaj>Stjepan Breznički, OIB 89291281562, Vrhovec 50, 10347 Vrhovec i dr.</izvorni_sadrzaj>
    <derivirana_varijabla naziv="DomainObject.Predmet.StrankaIDrugiAdressOIB_1">Stjepan Breznički, OIB 89291281562, Vrhovec 50, 10347 Vrhovec i dr.</derivirana_varijabla>
  </DomainObject.Predmet.StrankaIDrugiAdressOIB>
  <DomainObject.Predmet.ProtustrankaIDrugiAdressOIB>
    <izvorni_sadrzaj>Stečajna masa iza dužnika GOSPODARSKA ŠTEDIONICA  d.d.u stečaju, OIB 23084951700, Kačićeva 9, 10000 Zagreb</izvorni_sadrzaj>
    <derivirana_varijabla naziv="DomainObject.Predmet.ProtustrankaIDrugiAdressOIB_1">Stečajna masa iza dužnika GOSPODARSKA ŠTEDIONICA  d.d.u stečaju, OIB 23084951700, Kačićeva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izvorni_sadrzaj>
    <derivirana_varijabla naziv="DomainObject.Predmet.SudioniciListNaziv_1">
      <item>Stečajna masa iza dužnika GOSPODARSKA ŠTEDIONICA  d.d.u stečaju</item>
      <item>Stjepan Breznički</item>
      <item>Višnja Breznički</item>
      <item>Goran Breznički</item>
      <item>Želimir Klepec</item>
      <item>Marija Majstorović-Klepec</item>
      <item>Dragica Paljug</item>
      <item>Mato Tretinjak</item>
      <item>Jasna Tretinjak</item>
      <item>Stjepan Dananić</item>
      <item>Barica Vuljanković</item>
      <item>Vesna Dragija</item>
      <item>Ivan Dragija</item>
      <item>Renata Krklec</item>
      <item>Ivan Krklec</item>
      <item>Dragutin Lončarević</item>
      <item>Zlatko Lepotinec</item>
      <item>Janko Blažeković</item>
      <item>Ankica Rubenčić</item>
      <item>Ivan Tomašinec</item>
      <item>Tomislav Burić</item>
      <item>Zlata Burić</item>
      <item>Marija Žagar</item>
      <item>Ivan Šoštarić</item>
      <item>Marija Zagorac</item>
      <item>Mirela Zagorac</item>
      <item>Štefica Lepotinec</item>
      <item>Štefa Antolić</item>
    </derivirana_varijabla>
  </DomainObject.Predmet.SudioniciListNaziv>
  <DomainObject.Predmet.SudioniciListAdressOIB>
    <izvorni_sadrzaj>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izvorni_sadrzaj>
    <derivirana_varijabla naziv="DomainObject.Predmet.SudioniciListAdressOIB_1">
      <item>Stečajna masa iza dužnika GOSPODARSKA ŠTEDIONICA  d.d.u stečaju, OIB 23084951700, Kačićeva 9,10000 Zagreb</item>
      <item>Stjepan Breznički, OIB 89291281562, Vrhovec 50,10347 Vrhovec</item>
      <item>Višnja Breznički, OIB 93661660442, Vrhovec 50,10347 Vrhovec</item>
      <item>Goran Breznički, OIB 61958823994, Vrhovec 50,10347 Vrhovec</item>
      <item>Želimir Klepec, OIB 43353547914, Bubanj 4,10340 Vrbovec</item>
      <item>Marija Majstorović-Klepec, OIB 31823134982, Bubanj 4,10340 Vrbovec</item>
      <item>Dragica Paljug, OIB 17018218966</item>
      <item>Mato Tretinjak, OIB 63571319767, Novo Selo 39,10340 Novo Selo</item>
      <item>Jasna Tretinjak, OIB 24611019410, Zleninska Ulica 41,10340 Vrbovec</item>
      <item>Stjepan Dananić, OIB 84450714421, Bubanj 7,10340 Vrbovec</item>
      <item>Barica Vuljanković, OIB 00458443148, Trg Petra Zrinskog 9,10340 Vrbovec</item>
      <item>Vesna Dragija, OIB 45106107023, Livadarska 12,10340 Vrbovec</item>
      <item>Ivan Dragija, OIB 46825856307, Valentinova Ulica 42,10340 Vrbovec</item>
      <item>Renata Krklec, OIB 33899850794, Šestinski Dol 138a,10000 Zagreb</item>
      <item>Ivan Krklec, OIB 07487930745, Šestinski Dol 138a,10000 Zagreb</item>
      <item>Dragutin Lončarević, OIB 59370712171, Krunoslava Kutena 14,10340 Vrbovec</item>
      <item>Zlatko Lepotinec, OIB 67372725623, 7. Svibnja 39,10340 Vrbovec</item>
      <item>Janko Blažeković, OIB 22319231060, Luka 3,10340 Luka</item>
      <item>Ankica Rubenčić, OIB 78032784494, Zagrebačka 49,10340 Vrbovec</item>
      <item>Ivan Tomašinec, OIB 30565728466, Negovec 59,10340 Negovec</item>
      <item>Tomislav Burić, OIB 16474490674, Stjepana Radića 10,10340 Vrbovec</item>
      <item>Zlata Burić, OIB 67466860941, Stjepana Radića 10,10340 Vrbovec</item>
      <item>Marija Žagar, OIB 98712431352, Matije Gupca 4,10340 Vrbovec</item>
      <item>Ivan Šoštarić, OIB 12812286010, Cugovec 9,10340 Cugovec</item>
      <item>Marija Zagorac, OIB 19187195456, Andrije Hebranga 13,10340 Vrbovec</item>
      <item>Mirela Zagorac, OIB 88451473459, Andrije Hebranga 13,10340 Vrbovec</item>
      <item>Štefica Lepotinec, OIB 64474319447, 7. Svibnja 39,10340 Vrbovec</item>
      <item>Štefa Antolić, OIB 24831572978, Hlebinska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izvorni_sadrzaj>
    <derivirana_varijabla naziv="DomainObject.Predmet.SudioniciListNazivOIB_1">
      <item>, OIB 23084951700</item>
      <item>, OIB 89291281562</item>
      <item>, OIB 93661660442</item>
      <item>, OIB 61958823994</item>
      <item>, OIB 43353547914</item>
      <item>, OIB 31823134982</item>
      <item>, OIB 17018218966</item>
      <item>, OIB 63571319767</item>
      <item>, OIB 24611019410</item>
      <item>, OIB 84450714421</item>
      <item>, OIB 00458443148</item>
      <item>, OIB 45106107023</item>
      <item>, OIB 46825856307</item>
      <item>, OIB 33899850794</item>
      <item>, OIB 07487930745</item>
      <item>, OIB 59370712171</item>
      <item>, OIB 67372725623</item>
      <item>, OIB 22319231060</item>
      <item>, OIB 78032784494</item>
      <item>, OIB 30565728466</item>
      <item>, OIB 16474490674</item>
      <item>, OIB 67466860941</item>
      <item>, OIB 98712431352</item>
      <item>, OIB 12812286010</item>
      <item>, OIB 19187195456</item>
      <item>, OIB 88451473459</item>
      <item>, OIB 64474319447</item>
      <item>, OIB 24831572978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A17176-7AD1-411D-961C-0584A5D9EF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1</properties:Pages>
  <properties:Words>180</properties:Words>
  <properties:Characters>854</properties:Characters>
  <properties:Lines>38</properties:Lines>
  <properties:Paragraphs>19</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St-12/04-51</vt:lpstr>
    </vt:vector>
  </properties:TitlesOfParts>
  <properties:LinksUpToDate>false</properties:LinksUpToDate>
  <properties:CharactersWithSpaces>1306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2017-09-26T11:32:00Z</dcterms:created>
  <dc:creator>Jelena Čuveljak</dc:creator>
  <cp:lastModifiedBy>Valentina Gabud</cp:lastModifiedBy>
  <cp:lastPrinted>2018-07-09T09:18:00Z</cp:lastPrinted>
  <dcterms:modified xmlns:xsi="http://www.w3.org/2001/XMLSchema-instance" xsi:type="dcterms:W3CDTF">2018-07-09T09:18:00Z</dcterms:modified>
  <cp:revision>18</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Zaključak (5. zaključak-POZIV STEČAJNOM UPRAVITELJU NA DIOBNI POPIS.docx)</vt:lpwstr>
  </prop:property>
  <prop:property name="CC_coloring" pid="5" fmtid="{D5CDD505-2E9C-101B-9397-08002B2CF9AE}">
    <vt:bool>false</vt:bool>
  </prop:property>
</prop:Properties>
</file>