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dfc8" w14:paraId="f4fdfc8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</w:t>
      </w:r>
      <w:r w:rsidR="00C15CF0">
        <w:rPr>
          <w:szCs w:val="24"/>
          <w:lang w:val="hr-HR"/>
        </w:rPr>
        <w:t xml:space="preserve">   </w:t>
      </w:r>
      <w:r w:rsidR="008F6F4D"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C15CF0">
        <w:rPr>
          <w:szCs w:val="24"/>
          <w:lang w:val="hr-HR"/>
        </w:rPr>
        <w:t>218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C15CF0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C15CF0">
        <w:rPr>
          <w:lang w:val="hr-HR"/>
        </w:rPr>
        <w:t xml:space="preserve">VESS DESIGN jednostavno društvo s ograničenom odgovornošću za trgovinu, Donji Miklouš, Donji Miklouš 66, </w:t>
      </w:r>
      <w:r w:rsidR="00C15CF0" w:rsidRPr="000664E3">
        <w:rPr>
          <w:lang w:val="hr-HR"/>
        </w:rPr>
        <w:t>MB</w:t>
      </w:r>
      <w:r w:rsidR="00C15CF0">
        <w:rPr>
          <w:lang w:val="hr-HR"/>
        </w:rPr>
        <w:t>S: 010094336, OIB: 14849493014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C15CF0">
        <w:rPr>
          <w:lang w:val="hr-HR"/>
        </w:rPr>
        <w:t>17. svibnja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C15CF0">
        <w:rPr>
          <w:lang w:val="hr-HR"/>
        </w:rPr>
        <w:t xml:space="preserve">VESS DESIGN jednostavno društvo s ograničenom odgovornošću za trgovinu, Donji Miklouš, Donji Miklouš 66, </w:t>
      </w:r>
      <w:r w:rsidR="00C15CF0" w:rsidRPr="000664E3">
        <w:rPr>
          <w:lang w:val="hr-HR"/>
        </w:rPr>
        <w:t>MB</w:t>
      </w:r>
      <w:r w:rsidR="00C15CF0">
        <w:rPr>
          <w:lang w:val="hr-HR"/>
        </w:rPr>
        <w:t>S: 010094336, OIB: 14849493014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</w:t>
      </w:r>
      <w:r w:rsidR="00C15CF0">
        <w:rPr>
          <w:szCs w:val="24"/>
          <w:lang w:val="hr-HR"/>
        </w:rPr>
        <w:t>IVAN HUDOLETNJAK</w:t>
      </w:r>
      <w:r w:rsidR="00E21ABB">
        <w:rPr>
          <w:szCs w:val="24"/>
          <w:lang w:val="hr-HR"/>
        </w:rPr>
        <w:t>,</w:t>
      </w:r>
      <w:r w:rsidR="009018C2">
        <w:rPr>
          <w:szCs w:val="24"/>
          <w:lang w:val="hr-HR"/>
        </w:rPr>
        <w:t xml:space="preserve"> </w:t>
      </w:r>
      <w:r w:rsidR="00561137">
        <w:rPr>
          <w:szCs w:val="24"/>
          <w:lang w:val="hr-HR"/>
        </w:rPr>
        <w:t xml:space="preserve">iz </w:t>
      </w:r>
      <w:r w:rsidR="00C15CF0">
        <w:rPr>
          <w:szCs w:val="24"/>
          <w:lang w:val="hr-HR"/>
        </w:rPr>
        <w:t>Ivaneca</w:t>
      </w:r>
      <w:r w:rsidR="00561137">
        <w:rPr>
          <w:szCs w:val="24"/>
          <w:lang w:val="hr-HR"/>
        </w:rPr>
        <w:t xml:space="preserve">, </w:t>
      </w:r>
      <w:r w:rsidR="00C15CF0">
        <w:rPr>
          <w:szCs w:val="24"/>
          <w:lang w:val="hr-HR"/>
        </w:rPr>
        <w:t>Zavojna ulica 3</w:t>
      </w:r>
      <w:r w:rsidR="00561137">
        <w:rPr>
          <w:szCs w:val="24"/>
          <w:lang w:val="hr-HR"/>
        </w:rPr>
        <w:t xml:space="preserve">, </w:t>
      </w:r>
      <w:r w:rsidR="009018C2">
        <w:rPr>
          <w:szCs w:val="24"/>
          <w:lang w:val="hr-HR"/>
        </w:rPr>
        <w:t>OIB:</w:t>
      </w:r>
      <w:r w:rsidR="00561137">
        <w:rPr>
          <w:szCs w:val="24"/>
          <w:lang w:val="hr-HR"/>
        </w:rPr>
        <w:t xml:space="preserve"> </w:t>
      </w:r>
      <w:r w:rsidR="00C15CF0">
        <w:rPr>
          <w:szCs w:val="24"/>
          <w:lang w:val="hr-HR"/>
        </w:rPr>
        <w:t>80924395653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C15CF0">
        <w:rPr>
          <w:lang w:val="hr-HR"/>
        </w:rPr>
        <w:t xml:space="preserve">VESS DESIGN jednostavno društvo s ograničenom odgovornošću za trgovinu, Donji Miklouš, Donji Miklouš 66, </w:t>
      </w:r>
      <w:r w:rsidR="00C15CF0" w:rsidRPr="000664E3">
        <w:rPr>
          <w:lang w:val="hr-HR"/>
        </w:rPr>
        <w:t>MB</w:t>
      </w:r>
      <w:r w:rsidR="00C15CF0">
        <w:rPr>
          <w:lang w:val="hr-HR"/>
        </w:rPr>
        <w:t>S: 010094336, OIB: 14849493014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>17. svibnja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>12,40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C15CF0">
        <w:rPr>
          <w:szCs w:val="24"/>
          <w:lang w:val="hr-HR"/>
        </w:rPr>
        <w:t>218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C15CF0">
        <w:rPr>
          <w:szCs w:val="24"/>
          <w:lang w:val="hr-HR"/>
        </w:rPr>
        <w:t>30.</w:t>
      </w:r>
      <w:r w:rsidR="00561137">
        <w:rPr>
          <w:szCs w:val="24"/>
          <w:lang w:val="hr-HR"/>
        </w:rPr>
        <w:t xml:space="preserve"> ožujka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C15CF0">
        <w:rPr>
          <w:szCs w:val="24"/>
          <w:lang w:val="hr-HR"/>
        </w:rPr>
        <w:t xml:space="preserve">17. svibnja 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C15CF0">
        <w:rPr>
          <w:szCs w:val="24"/>
          <w:lang w:val="hr-HR"/>
        </w:rPr>
        <w:t>17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C15CF0">
        <w:rPr>
          <w:szCs w:val="24"/>
          <w:lang w:val="hr-HR"/>
        </w:rPr>
        <w:t>5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6EC" w:rsidR="003806EC">
      <w:r>
        <w:separator/>
      </w:r>
    </w:p>
  </w:endnote>
  <w:endnote w:id="0" w:type="continuationSeparator">
    <w:p w:rsidRDefault="003806EC" w:rsidR="00380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6EC" w:rsidR="003806EC">
      <w:r>
        <w:separator/>
      </w:r>
    </w:p>
  </w:footnote>
  <w:footnote w:id="0" w:type="continuationSeparator">
    <w:p w:rsidRDefault="003806EC" w:rsidR="003806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0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C15CF0">
      <w:t>218</w:t>
    </w:r>
    <w:r w:rsidR="00864F33">
      <w:t>/201</w:t>
    </w:r>
    <w:r w:rsidR="008F6F4D">
      <w:t>6</w:t>
    </w:r>
    <w:r w:rsidR="00864F33">
      <w:t>-</w:t>
    </w:r>
    <w:r w:rsidR="00747BBB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A635B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30207"/>
    <w:rsid w:val="002434C0"/>
    <w:rsid w:val="002554EA"/>
    <w:rsid w:val="00267F36"/>
    <w:rsid w:val="00271286"/>
    <w:rsid w:val="002733CA"/>
    <w:rsid w:val="002C09EB"/>
    <w:rsid w:val="002D0C86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06EC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1137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25BCB"/>
    <w:rsid w:val="007441A3"/>
    <w:rsid w:val="00747BBB"/>
    <w:rsid w:val="0076259E"/>
    <w:rsid w:val="00772F78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6423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5CF0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6115"/>
    <w:rsid w:val="00E01AAA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20EF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2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0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0E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0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0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2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0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0E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0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0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VESS DESIGN jednostavno društvo s ograničenom odgovornošću za trgovinu, Donji Miklouš zastupanog po punomoćniku Sanja Zajček</izvorni_sadrzaj>
    <derivirana_varijabla naziv="DomainObject.Predmet.ProtustrankaFormated_1">  VESS DESIGN jednostavno društvo s ograničenom odgovornošću za trgovinu, Donji Miklouš zastupanog po punomoćniku Sanja Zajček</derivirana_varijabla>
  </DomainObject.Predmet.ProtustrankaFormated>
  <DomainObject.Predmet.ProtustrankaFormatedOIB>
    <izvorni_sadrzaj>  VESS DESIGN jednostavno društvo s ograničenom odgovornošću za trgovinu, Donji Miklouš, OIB 14849493014 zastupanog po punomoćniku Sanja Zajček</izvorni_sadrzaj>
    <derivirana_varijabla naziv="DomainObject.Predmet.ProtustrankaFormatedOIB_1">  VESS DESIGN jednostavno društvo s ograničenom odgovornošću za trgovinu, Donji Miklouš, OIB 14849493014 zastupanog po punomoćniku Sanja Zajček</derivirana_varijabla>
  </DomainObject.Predmet.ProtustrankaFormatedOIB>
  <DomainObject.Predmet.ProtustrankaFormatedWithAdress>
    <izvorni_sadrzaj> VESS DESIGN jednostavno društvo s ograničenom odgovornošću za trgovinu, Donji Miklouš, Donji Miklouš 66, 43240 Donji Miklouš zastupanog po punomoćniku Sanja Zajček</izvorni_sadrzaj>
    <derivirana_varijabla naziv="DomainObject.Predmet.ProtustrankaFormatedWithAdress_1"> VESS DESIGN jednostavno društvo s ograničenom odgovornošću za trgovinu, Donji Miklouš, Donji Miklouš 66, 43240 Donji Miklouš zastupanog po punomoćniku Sanja Zajček</derivirana_varijabla>
  </DomainObject.Predmet.ProtustrankaFormatedWithAdress>
  <DomainObject.Predmet.ProtustrankaFormatedWithAdressOIB>
    <izvorni_sadrzaj> VESS DESIGN jednostavno društvo s ograničenom odgovornošću za trgovinu, Donji Miklouš, OIB 14849493014, Donji Miklouš 66, 43240 Donji Miklouš zastupanog po punomoćniku Sanja Zajček</izvorni_sadrzaj>
    <derivirana_varijabla naziv="DomainObject.Predmet.ProtustrankaFormatedWithAdressOIB_1"> VESS DESIGN jednostavno društvo s ograničenom odgovornošću za trgovinu, Donji Miklouš, OIB 14849493014, Donji Miklouš 66, 43240 Donji Miklouš zastupanog po punomoćniku Sanja Zajček</derivirana_varijabla>
  </DomainObject.Predmet.ProtustrankaFormatedWithAdressOIB>
  <DomainObject.Predmet.ProtustrankaWithAdress>
    <izvorni_sadrzaj>VESS DESIGN jednostavno društvo s ograničenom odgovornošću za trgovinu, Donji Miklouš Donji Miklouš 66, 43240 Donji Miklouš</izvorni_sadrzaj>
    <derivirana_varijabla naziv="DomainObject.Predmet.ProtustrankaWithAdress_1">VESS DESIGN jednostavno društvo s ograničenom odgovornošću za trgovinu, Donji Miklouš Donji Miklouš 66, 43240 Donji Miklouš</derivirana_varijabla>
  </DomainObject.Predmet.ProtustrankaWithAdress>
  <DomainObject.Predmet.ProtustrankaWithAdressOIB>
    <izvorni_sadrzaj>VESS DESIGN jednostavno društvo s ograničenom odgovornošću za trgovinu, Donji Miklouš, OIB 14849493014, Donji Miklouš 66, 43240 Donji Miklouš</izvorni_sadrzaj>
    <derivirana_varijabla naziv="DomainObject.Predmet.ProtustrankaWithAdressOIB_1">VESS DESIGN jednostavno društvo s ograničenom odgovornošću za trgovinu, Donji Miklouš, OIB 14849493014, Donji Miklouš 66, 43240 Donji Miklouš</derivirana_varijabla>
  </DomainObject.Predmet.ProtustrankaWithAdressOIB>
  <DomainObject.Predmet.ProtustrankaNazivFormated>
    <izvorni_sadrzaj>VESS DESIGN jednostavno društvo s ograničenom odgovornošću za trgovinu, Donji Miklouš</izvorni_sadrzaj>
    <derivirana_varijabla naziv="DomainObject.Predmet.ProtustrankaNazivFormated_1">VESS DESIGN jednostavno društvo s ograničenom odgovornošću za trgovinu, Donji Miklouš</derivirana_varijabla>
  </DomainObject.Predmet.ProtustrankaNazivFormated>
  <DomainObject.Predmet.ProtustrankaNazivFormatedOIB>
    <izvorni_sadrzaj>VESS DESIGN jednostavno društvo s ograničenom odgovornošću za trgovinu, Donji Miklouš, OIB 14849493014</izvorni_sadrzaj>
    <derivirana_varijabla naziv="DomainObject.Predmet.ProtustrankaNazivFormatedOIB_1">VESS DESIGN jednostavno društvo s ograničenom odgovornošću za trgovinu, Donji Miklouš, OIB 14849493014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VESS DESIGN jednostavno društvo s ograničenom odgovornošću za trgovinu, Donji Miklouš zastupanog po punomoćniku Sanja Zajček</item>
    </izvorni_sadrzaj>
    <derivirana_varijabla naziv="DomainObject.Predmet.ProtuStrankaListFormated_1">
      <item>VESS DESIGN jednostavno društvo s ograničenom odgovornošću za trgovinu, Donji Miklouš zastupanog po punomoćniku Sanja Zajček</item>
    </derivirana_varijabla>
  </DomainObject.Predmet.ProtuStrankaListFormated>
  <DomainObject.Predmet.ProtuStrankaListFormatedOIB>
    <izvorni_sadrzaj>
      <item>VESS DESIGN jednostavno društvo s ograničenom odgovornošću za trgovinu, Donji Miklouš, OIB 14849493014 zastupanog po punomoćniku Sanja Zajček</item>
    </izvorni_sadrzaj>
    <derivirana_varijabla naziv="DomainObject.Predmet.ProtuStrankaListFormatedOIB_1">
      <item>VESS DESIGN jednostavno društvo s ograničenom odgovornošću za trgovinu, Donji Miklouš, OIB 14849493014 zastupanog po punomoćniku Sanja Zajček</item>
    </derivirana_varijabla>
  </DomainObject.Predmet.ProtuStrankaListFormatedOIB>
  <DomainObject.Predmet.ProtuStrankaListFormatedWithAdress>
    <izvorni_sadrzaj>
      <item>VESS DESIGN jednostavno društvo s ograničenom odgovornošću za trgovinu, Donji Miklouš, Donji Miklouš 66, 43240 Donji Miklouš zastupanog po punomoćniku Sanja Zajček</item>
    </izvorni_sadrzaj>
    <derivirana_varijabla naziv="DomainObject.Predmet.ProtuStrankaListFormatedWithAdress_1">
      <item>VESS DESIGN jednostavno društvo s ograničenom odgovornošću za trgovinu, Donji Miklouš, Donji Miklouš 66, 43240 Donji Miklouš zastupanog po punomoćniku Sanja Zajček</item>
    </derivirana_varijabla>
  </DomainObject.Predmet.ProtuStrankaListFormatedWithAdress>
  <DomainObject.Predmet.ProtuStrankaListFormatedWithAdressOIB>
    <izvorni_sadrzaj>
      <item>VESS DESIGN jednostavno društvo s ograničenom odgovornošću za trgovinu, Donji Miklouš, OIB 14849493014, Donji Miklouš 66, 43240 Donji Miklouš zastupanog po punomoćniku Sanja Zajček</item>
    </izvorni_sadrzaj>
    <derivirana_varijabla naziv="DomainObject.Predmet.ProtuStrankaListFormatedWithAdressOIB_1">
      <item>VESS DESIGN jednostavno društvo s ograničenom odgovornošću za trgovinu, Donji Miklouš, OIB 14849493014, Donji Miklouš 66, 43240 Donji Miklouš zastupanog po punomoćniku Sanja Zajček</item>
    </derivirana_varijabla>
  </DomainObject.Predmet.ProtuStrankaListFormatedWithAdressOIB>
  <DomainObject.Predmet.ProtuStrankaListNazivFormated>
    <izvorni_sadrzaj>
      <item>VESS DESIGN jednostavno društvo s ograničenom odgovornošću za trgovinu, Donji Miklouš</item>
    </izvorni_sadrzaj>
    <derivirana_varijabla naziv="DomainObject.Predmet.ProtuStrankaListNazivFormated_1">
      <item>VESS DESIGN jednostavno društvo s ograničenom odgovornošću za trgovinu, Donji Miklouš</item>
    </derivirana_varijabla>
  </DomainObject.Predmet.ProtuStrankaListNazivFormated>
  <DomainObject.Predmet.ProtuStrankaListNazivFormatedOIB>
    <izvorni_sadrzaj>
      <item>VESS DESIGN jednostavno društvo s ograničenom odgovornošću za trgovinu, Donji Miklouš, OIB 14849493014</item>
    </izvorni_sadrzaj>
    <derivirana_varijabla naziv="DomainObject.Predmet.ProtuStrankaListNazivFormatedOIB_1">
      <item>VESS DESIGN jednostavno društvo s ograničenom odgovornošću za trgovinu, Donji Miklouš, OIB 14849493014</item>
    </derivirana_varijabla>
  </DomainObject.Predmet.ProtuStrankaListNazivFormatedOIB>
  <DomainObject.Predmet.OstaliListFormated>
    <izvorni_sadrzaj>
      <item>Sanja Zajček punomoćnik sudionika u postupku VESS DESIGN jednostavno društvo s ograničenom odgovornošću za trgovinu, Donji Miklouš</item>
    </izvorni_sadrzaj>
    <derivirana_varijabla naziv="DomainObject.Predmet.OstaliListFormated_1">
      <item>Sanja Zajček punomoćnik sudionika u postupku VESS DESIGN jednostavno društvo s ograničenom odgovornošću za trgovinu, Donji Miklouš</item>
    </derivirana_varijabla>
  </DomainObject.Predmet.OstaliListFormated>
  <DomainObject.Predmet.OstaliListFormatedOIB>
    <izvorni_sadrzaj>
      <item>Sanja Zajček, OIB 19461936690 punomoćnik sudionika u postupku VESS DESIGN jednostavno društvo s ograničenom odgovornošću za trgovinu, Donji Miklouš</item>
    </izvorni_sadrzaj>
    <derivirana_varijabla naziv="DomainObject.Predmet.OstaliListFormatedOIB_1">
      <item>Sanja Zajček, OIB 19461936690 punomoćnik sudionika u postupku VESS DESIGN jednostavno društvo s ograničenom odgovornošću za trgovinu, Donji Miklouš</item>
    </derivirana_varijabla>
  </DomainObject.Predmet.OstaliListFormatedOIB>
  <DomainObject.Predmet.OstaliListFormatedWithAdress>
    <izvorni_sadrzaj>
      <item>Sanja Zajček, Donji Miklouš 66, 43240 Donji Miklouš punomoćnik sudionika u postupku VESS DESIGN jednostavno društvo s ograničenom odgovornošću za trgovinu, Donji Miklouš</item>
    </izvorni_sadrzaj>
    <derivirana_varijabla naziv="DomainObject.Predmet.OstaliListFormatedWithAdress_1">
      <item>Sanja Zajček, Donji Miklouš 66, 43240 Donji Miklouš punomoćnik sudionika u postupku VESS DESIGN jednostavno društvo s ograničenom odgovornošću za trgovinu, Donji Miklouš</item>
    </derivirana_varijabla>
  </DomainObject.Predmet.OstaliListFormatedWithAdress>
  <DomainObject.Predmet.OstaliListFormatedWithAdressOIB>
    <izvorni_sadrzaj>
      <item>Sanja Zajček, OIB 19461936690, Donji Miklouš 66, 43240 Donji Miklouš punomoćnik sudionika u postupku VESS DESIGN jednostavno društvo s ograničenom odgovornošću za trgovinu, Donji Miklouš</item>
    </izvorni_sadrzaj>
    <derivirana_varijabla naziv="DomainObject.Predmet.OstaliListFormatedWithAdressOIB_1">
      <item>Sanja Zajček, OIB 19461936690, Donji Miklouš 66, 43240 Donji Miklouš punomoćnik sudionika u postupku VESS DESIGN jednostavno društvo s ograničenom odgovornošću za trgovinu, Donji Miklouš</item>
    </derivirana_varijabla>
  </DomainObject.Predmet.OstaliListFormatedWithAdressOIB>
  <DomainObject.Predmet.OstaliListNazivFormated>
    <izvorni_sadrzaj>
      <item>Sanja Zajček</item>
    </izvorni_sadrzaj>
    <derivirana_varijabla naziv="DomainObject.Predmet.OstaliListNazivFormated_1">
      <item>Sanja Zajček</item>
    </derivirana_varijabla>
  </DomainObject.Predmet.OstaliListNazivFormated>
  <DomainObject.Predmet.OstaliListNazivFormatedOIB>
    <izvorni_sadrzaj>
      <item>Sanja Zajček, OIB 19461936690</item>
    </izvorni_sadrzaj>
    <derivirana_varijabla naziv="DomainObject.Predmet.OstaliListNazivFormatedOIB_1">
      <item>Sanja Zajček, OIB 19461936690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VESS DESIGN jednostavno društvo s ograničenom odgovornošću za trgovinu, Donji Miklouš</izvorni_sadrzaj>
    <derivirana_varijabla naziv="DomainObject.Predmet.ProtustrankaIDrugi_1">VESS DESIGN jednostavno društvo s ograničenom odgovornošću za trgovinu, Donji Miklouš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VESS DESIGN jednostavno društvo s ograničenom odgovornošću za trgovinu, Donji Miklouš, OIB 14849493014, Donji Miklouš 66, 43240 Donji Miklouš</izvorni_sadrzaj>
    <derivirana_varijabla naziv="DomainObject.Predmet.ProtustrankaIDrugiAdressOIB_1">VESS DESIGN jednostavno društvo s ograničenom odgovornošću za trgovinu, Donji Miklouš, OIB 14849493014, Donji Miklouš 66, 43240 Donji Miklouš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VESS DESIGN jednostavno društvo s ograničenom odgovornošću za trgovinu, Donji Miklouš</item>
      <item>Sanja Zajček</item>
    </izvorni_sadrzaj>
    <derivirana_varijabla naziv="DomainObject.Predmet.SudioniciListNaziv_1">
      <item>FINA, RC ZAGREB, Podružnica Bjelovar</item>
      <item>VESS DESIGN jednostavno društvo s ograničenom odgovornošću za trgovinu, Donji Miklouš</item>
      <item>Sanja Zajček</item>
    </derivirana_varijabla>
  </DomainObject.Predmet.SudioniciListNaziv>
  <DomainObject.Predmet.SudioniciListAdressOIB>
    <izvorni_sadrzaj>
      <item>FINA, RC ZAGREB, Podružnica Bjelovar, OIB 85821130368, F. Supila 4,43000 Bjelovar</item>
      <item>VESS DESIGN jednostavno društvo s ograničenom odgovornošću za trgovinu, Donji Miklouš, OIB 14849493014, Donji Miklouš 66,43240 Donji Miklouš</item>
      <item>Sanja Zajček, OIB 19461936690, Donji Miklouš 66,43240 Donji Miklouš</item>
    </izvorni_sadrzaj>
    <derivirana_varijabla naziv="DomainObject.Predmet.SudioniciListAdressOIB_1">
      <item>FINA, RC ZAGREB, Podružnica Bjelovar, OIB 85821130368, F. Supila 4,43000 Bjelovar</item>
      <item>VESS DESIGN jednostavno društvo s ograničenom odgovornošću za trgovinu, Donji Miklouš, OIB 14849493014, Donji Miklouš 66,43240 Donji Miklouš</item>
      <item>Sanja Zajček, OIB 19461936690, Donji Miklouš 66,43240 Donji Miklouš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14849493014</item>
      <item>, OIB 19461936690</item>
    </izvorni_sadrzaj>
    <derivirana_varijabla naziv="DomainObject.Predmet.SudioniciListNazivOIB_1">
      <item>, OIB 85821130368</item>
      <item>, OIB 14849493014</item>
      <item>, OIB 19461936690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B1A179-D8E6-4386-B1EC-8B1752CEC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725</properties:Words>
  <properties:Characters>3909</properties:Characters>
  <properties:Lines>112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2016-05-17T10:36:00Z</dcterms:created>
  <dc:creator>553y7k3</dc:creator>
  <cp:lastModifiedBy>Miroslav Lovreković</cp:lastModifiedBy>
  <cp:lastPrinted>2016-04-13T10:51:00Z</cp:lastPrinted>
  <dcterms:modified xmlns:xsi="http://www.w3.org/2001/XMLSchema-instance" xsi:type="dcterms:W3CDTF">2016-05-17T10:40:00Z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