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a5c9" w14:paraId="8eaa5c9"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A87BFC" w:rsidP="00573F35" w:rsidR="003D246D">
      <w:pPr>
        <w:jc w:val="both"/>
      </w:pPr>
      <w:r w:rsidRPr="00A87BFC">
        <w:t>TOPOLOVAC USLUGE d.o.o.</w:t>
      </w:r>
      <w:r>
        <w:t xml:space="preserve">, Zagreb (Grad Zagreb), </w:t>
      </w:r>
      <w:proofErr w:type="spellStart"/>
      <w:r>
        <w:t>Zajčeva</w:t>
      </w:r>
      <w:proofErr w:type="spellEnd"/>
      <w:r>
        <w:t xml:space="preserve"> 15 A, OIB: </w:t>
      </w:r>
      <w:r w:rsidRPr="00A87BFC">
        <w:t>24476453145</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87BFC" w:rsidRPr="00A87BFC">
        <w:t>TOPOLOVAC USLUGE d.o.o.</w:t>
      </w:r>
      <w:r w:rsidR="00A87BFC">
        <w:t xml:space="preserve">, Zagreb (Grad Zagreb), </w:t>
      </w:r>
      <w:proofErr w:type="spellStart"/>
      <w:r w:rsidR="00A87BFC">
        <w:t>Zajčeva</w:t>
      </w:r>
      <w:proofErr w:type="spellEnd"/>
      <w:r w:rsidR="00A87BFC">
        <w:t xml:space="preserve"> 15 A, OIB: </w:t>
      </w:r>
      <w:r w:rsidR="00A87BFC" w:rsidRPr="00A87BFC">
        <w:t>24476453145</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A87BFC" w:rsidP="00A87BFC" w:rsidR="00A87BFC">
      <w:pPr>
        <w:pStyle w:val="Odlomakpopisa"/>
        <w:ind w:left="540"/>
        <w:jc w:val="both"/>
      </w:pPr>
      <w:r>
        <w:t xml:space="preserve">Sani Topolovac, OIB: 83151469394 </w:t>
      </w:r>
    </w:p>
    <w:p w:rsidRDefault="00A87BFC" w:rsidP="00A87BFC" w:rsidR="00851A3F">
      <w:pPr>
        <w:pStyle w:val="Odlomakpopisa"/>
        <w:ind w:left="540"/>
        <w:jc w:val="both"/>
      </w:pPr>
      <w:r>
        <w:t xml:space="preserve">Zagreb, </w:t>
      </w:r>
      <w:proofErr w:type="spellStart"/>
      <w:r>
        <w:t>Odakova</w:t>
      </w:r>
      <w:proofErr w:type="spellEnd"/>
      <w:r>
        <w:t xml:space="preserve"> 3</w:t>
      </w:r>
    </w:p>
    <w:p w:rsidRDefault="00A87BFC" w:rsidP="00A87BFC" w:rsidR="00A87BFC">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F45424">
        <w:rPr>
          <w:b/>
        </w:rPr>
        <w:t>5</w:t>
      </w:r>
      <w:r w:rsidR="00A87BFC">
        <w:rPr>
          <w:b/>
        </w:rPr>
        <w:t>5</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A87BFC" w:rsidP="00A87BFC" w:rsidR="00A87BFC">
      <w:pPr>
        <w:pStyle w:val="Odlomakpopisa"/>
        <w:numPr>
          <w:ilvl w:val="0"/>
          <w:numId w:val="4"/>
        </w:numPr>
        <w:jc w:val="both"/>
      </w:pPr>
      <w:r>
        <w:t xml:space="preserve">Sani Topolovac, OIB: 83151469394 </w:t>
      </w:r>
    </w:p>
    <w:p w:rsidRDefault="00A87BFC" w:rsidP="00A87BFC" w:rsidR="00A87BFC">
      <w:pPr>
        <w:pStyle w:val="Odlomakpopisa"/>
        <w:numPr>
          <w:ilvl w:val="0"/>
          <w:numId w:val="4"/>
        </w:numPr>
        <w:jc w:val="both"/>
      </w:pPr>
      <w:r>
        <w:t xml:space="preserve">Zagreb, </w:t>
      </w:r>
      <w:proofErr w:type="spellStart"/>
      <w:r>
        <w:t>Odakova</w:t>
      </w:r>
      <w:proofErr w:type="spellEnd"/>
      <w:r>
        <w:t xml:space="preserve"> 3</w:t>
      </w:r>
    </w:p>
    <w:p w:rsidRDefault="00FB5FF2" w:rsidP="00F45424"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9F46F0">
        <w:t xml:space="preserve"> </w:t>
      </w:r>
      <w:proofErr w:type="spellStart"/>
      <w:r w:rsidR="00A87BFC">
        <w:t>Raiffeisenbank</w:t>
      </w:r>
      <w:proofErr w:type="spellEnd"/>
      <w:r w:rsidR="00A87BFC">
        <w:t xml:space="preserve"> </w:t>
      </w:r>
      <w:proofErr w:type="spellStart"/>
      <w:r w:rsidR="00A87BFC">
        <w:t>Austria</w:t>
      </w:r>
      <w:proofErr w:type="spellEnd"/>
      <w:r w:rsidR="00A87BFC">
        <w:t xml:space="preserve">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u Očevidniku redoslijeda osnova za plaćanje ima evidentirane neizvršene osnove za plaćanje u neprekinutom razdoblju od 120 dana, u ukupnom iznosu od</w:t>
      </w:r>
      <w:r w:rsidR="00A87BFC">
        <w:t xml:space="preserve"> 22.853,70</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96658" w:rsidP="00E91121" w:rsidR="00D9665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96658" w:rsidP="00E91121" w:rsidR="00D9665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96658" w:rsidP="00E91121" w:rsidR="00D96658">
      <w:pPr>
        <w:pStyle w:val="Podnaslov"/>
        <w:ind w:firstLine="720" w:left="4320"/>
        <w:rPr>
          <w:rFonts w:hAnsi="Times New Roman" w:ascii="Times New Roman"/>
          <w:b w:val="false"/>
          <w:color w:val="auto"/>
          <w:szCs w:val="24"/>
        </w:rPr>
      </w:pPr>
    </w:p>
    <w:p w:rsidRDefault="00D96658" w:rsidP="00E91121" w:rsidR="00D96658">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D96658" w:rsidP="00E91121" w:rsidR="00D9665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96658">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A87BFC">
          <w:rPr>
            <w:szCs w:val="20"/>
            <w:lang w:eastAsia="hr-HR" w:val="en-GB"/>
          </w:rPr>
          <w:t>403</w:t>
        </w:r>
        <w:r w:rsidR="00B90663">
          <w:rPr>
            <w:szCs w:val="20"/>
            <w:lang w:eastAsia="hr-HR" w:val="en-GB"/>
          </w:rPr>
          <w:t>/2016</w:t>
        </w:r>
        <w:r w:rsidR="00D96658">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96658"/>
    <w:rsid w:val="00DC3A99"/>
    <w:rsid w:val="00DF39A9"/>
    <w:rsid w:val="00E03A89"/>
    <w:rsid w:val="00E41EB3"/>
    <w:rsid w:val="00E43B53"/>
    <w:rsid w:val="00E93760"/>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96658"/>
    <w:rPr>
      <w:color w:val="808080"/>
      <w:bdr w:space="0" w:sz="0" w:color="auto" w:val="none"/>
      <w:shd w:fill="CCFFFF" w:color="auto" w:val="clear"/>
    </w:rPr>
  </w:style>
  <w:style w:customStyle="true" w:styleId="eSPISCCParagraphDefaultFont" w:type="character">
    <w:name w:val="eSPIS_CC_Paragraph Default Font"/>
    <w:basedOn w:val="Zadanifontodlomka"/>
    <w:rsid w:val="00D9665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9665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9665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9665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96658"/>
    <w:rPr>
      <w:color w:val="808080"/>
      <w:bdr w:color="auto" w:space="0" w:sz="0" w:val="none"/>
      <w:shd w:color="auto" w:fill="CCFFFF" w:val="clear"/>
    </w:rPr>
  </w:style>
  <w:style w:customStyle="1" w:styleId="eSPISCCParagraphDefaultFont" w:type="character">
    <w:name w:val="eSPIS_CC_Paragraph Default Font"/>
    <w:basedOn w:val="Zadanifontodlomka"/>
    <w:rsid w:val="00D9665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9665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9665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9665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2403</izvorni_sadrzaj>
    <derivirana_varijabla naziv="DomainObject.Predmet.Broj_1">2403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St-2403/2016</izvorni_sadrzaj>
    <derivirana_varijabla naziv="DomainObject.Predmet.OznakaBroj_1">St-2403/2016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TOPOLOVAC USLUGE d.o.o.</izvorni_sadrzaj>
    <derivirana_varijabla naziv="DomainObject.Predmet.ProtustrankaFormated_1">  TOPOLOVAC USLUGE d.o.o.</derivirana_varijabla>
  </DomainObject.Predmet.ProtustrankaFormated>
  <DomainObject.Predmet.ProtustrankaFormatedOIB>
    <izvorni_sadrzaj>  TOPOLOVAC USLUGE d.o.o., OIB 24476453145</izvorni_sadrzaj>
    <derivirana_varijabla naziv="DomainObject.Predmet.ProtustrankaFormatedOIB_1">  TOPOLOVAC USLUGE d.o.o., OIB 24476453145</derivirana_varijabla>
  </DomainObject.Predmet.ProtustrankaFormatedOIB>
  <DomainObject.Predmet.ProtustrankaFormatedWithAdress>
    <izvorni_sadrzaj> TOPOLOVAC USLUGE d.o.o., Zajčeva 15 A, 10000 Zagreb</izvorni_sadrzaj>
    <derivirana_varijabla naziv="DomainObject.Predmet.ProtustrankaFormatedWithAdress_1"> TOPOLOVAC USLUGE d.o.o., Zajčeva 15 A, 10000 Zagreb</derivirana_varijabla>
  </DomainObject.Predmet.ProtustrankaFormatedWithAdress>
  <DomainObject.Predmet.ProtustrankaFormatedWithAdressOIB>
    <izvorni_sadrzaj> TOPOLOVAC USLUGE d.o.o., OIB 24476453145, Zajčeva 15 A, 10000 Zagreb</izvorni_sadrzaj>
    <derivirana_varijabla naziv="DomainObject.Predmet.ProtustrankaFormatedWithAdressOIB_1"> TOPOLOVAC USLUGE d.o.o., OIB 24476453145, Zajčeva 15 A, 10000 Zagreb</derivirana_varijabla>
  </DomainObject.Predmet.ProtustrankaFormatedWithAdressOIB>
  <DomainObject.Predmet.ProtustrankaWithAdress>
    <izvorni_sadrzaj>TOPOLOVAC USLUGE d.o.o. Zajčeva 15 A, 10000 Zagreb</izvorni_sadrzaj>
    <derivirana_varijabla naziv="DomainObject.Predmet.ProtustrankaWithAdress_1">TOPOLOVAC USLUGE d.o.o. Zajčeva 15 A, 10000 Zagreb</derivirana_varijabla>
  </DomainObject.Predmet.ProtustrankaWithAdress>
  <DomainObject.Predmet.ProtustrankaWithAdressOIB>
    <izvorni_sadrzaj>TOPOLOVAC USLUGE d.o.o., OIB 24476453145, Zajčeva 15 A, 10000 Zagreb</izvorni_sadrzaj>
    <derivirana_varijabla naziv="DomainObject.Predmet.ProtustrankaWithAdressOIB_1">TOPOLOVAC USLUGE d.o.o., OIB 24476453145, Zajčeva 15 A, 10000 Zagreb</derivirana_varijabla>
  </DomainObject.Predmet.ProtustrankaWithAdressOIB>
  <DomainObject.Predmet.ProtustrankaNazivFormated>
    <izvorni_sadrzaj>TOPOLOVAC USLUGE d.o.o.</izvorni_sadrzaj>
    <derivirana_varijabla naziv="DomainObject.Predmet.ProtustrankaNazivFormated_1">TOPOLOVAC USLUGE d.o.o.</derivirana_varijabla>
  </DomainObject.Predmet.ProtustrankaNazivFormated>
  <DomainObject.Predmet.ProtustrankaNazivFormatedOIB>
    <izvorni_sadrzaj>TOPOLOVAC USLUGE d.o.o., OIB 24476453145</izvorni_sadrzaj>
    <derivirana_varijabla naziv="DomainObject.Predmet.ProtustrankaNazivFormatedOIB_1">TOPOLOVAC USLUGE d.o.o., OIB 24476453145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TOPOLOVAC USLUGE d.o.o.</item>
    </izvorni_sadrzaj>
    <derivirana_varijabla naziv="DomainObject.Predmet.ProtuStrankaListFormated_1">
      <item>TOPOLOVAC USLUGE d.o.o.</item>
    </derivirana_varijabla>
  </DomainObject.Predmet.ProtuStrankaListFormated>
  <DomainObject.Predmet.ProtuStrankaListFormatedOIB>
    <izvorni_sadrzaj>
      <item>TOPOLOVAC USLUGE d.o.o., OIB 24476453145</item>
    </izvorni_sadrzaj>
    <derivirana_varijabla naziv="DomainObject.Predmet.ProtuStrankaListFormatedOIB_1">
      <item>TOPOLOVAC USLUGE d.o.o., OIB 24476453145</item>
    </derivirana_varijabla>
  </DomainObject.Predmet.ProtuStrankaListFormatedOIB>
  <DomainObject.Predmet.ProtuStrankaListFormatedWithAdress>
    <izvorni_sadrzaj>
      <item>TOPOLOVAC USLUGE d.o.o., Zajčeva 15 A, 10000 Zagreb</item>
    </izvorni_sadrzaj>
    <derivirana_varijabla naziv="DomainObject.Predmet.ProtuStrankaListFormatedWithAdress_1">
      <item>TOPOLOVAC USLUGE d.o.o., Zajčeva 15 A, 10000 Zagreb</item>
    </derivirana_varijabla>
  </DomainObject.Predmet.ProtuStrankaListFormatedWithAdress>
  <DomainObject.Predmet.ProtuStrankaListFormatedWithAdressOIB>
    <izvorni_sadrzaj>
      <item>TOPOLOVAC USLUGE d.o.o., OIB 24476453145, Zajčeva 15 A, 10000 Zagreb</item>
    </izvorni_sadrzaj>
    <derivirana_varijabla naziv="DomainObject.Predmet.ProtuStrankaListFormatedWithAdressOIB_1">
      <item>TOPOLOVAC USLUGE d.o.o., OIB 24476453145, Zajčeva 15 A, 10000 Zagreb</item>
    </derivirana_varijabla>
  </DomainObject.Predmet.ProtuStrankaListFormatedWithAdressOIB>
  <DomainObject.Predmet.ProtuStrankaListNazivFormated>
    <izvorni_sadrzaj>
      <item>TOPOLOVAC USLUGE d.o.o.</item>
    </izvorni_sadrzaj>
    <derivirana_varijabla naziv="DomainObject.Predmet.ProtuStrankaListNazivFormated_1">
      <item>TOPOLOVAC USLUGE d.o.o.</item>
    </derivirana_varijabla>
  </DomainObject.Predmet.ProtuStrankaListNazivFormated>
  <DomainObject.Predmet.ProtuStrankaListNazivFormatedOIB>
    <izvorni_sadrzaj>
      <item>TOPOLOVAC USLUGE d.o.o., OIB 24476453145</item>
    </izvorni_sadrzaj>
    <derivirana_varijabla naziv="DomainObject.Predmet.ProtuStrankaListNazivFormatedOIB_1">
      <item>TOPOLOVAC USLUGE d.o.o., OIB 24476453145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TOPOLOVAC USLUGE d.o.o.</izvorni_sadrzaj>
    <derivirana_varijabla naziv="DomainObject.Predmet.ProtustrankaIDrugi_1">TOPOLOVAC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TOPOLOVAC USLUGE d.o.o., OIB 24476453145, Zajčeva 15 A, 10000 Zagreb</izvorni_sadrzaj>
    <derivirana_varijabla naziv="DomainObject.Predmet.ProtustrankaIDrugiAdressOIB_1">TOPOLOVAC USLUGE d.o.o., OIB 24476453145, Zajčeva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TOPOLOVAC USLUGE d.o.o.</item>
    </izvorni_sadrzaj>
    <derivirana_varijabla naziv="DomainObject.Predmet.SudioniciListNaziv_1">
      <item>FINA Regionalni centar Zagreb</item>
      <item>TOPOLOVAC USLUGE d.o.o.</item>
    </derivirana_varijabla>
  </DomainObject.Predmet.SudioniciListNaziv>
  <DomainObject.Predmet.SudioniciListAdressOIB>
    <izvorni_sadrzaj>
      <item>FINA Regionalni centar Zagreb, OIB 85821130368, Trg svibanjskih žrtava 1995. 1,10000 Zagreb</item>
      <item>TOPOLOVAC USLUGE d.o.o., OIB 24476453145, Zajčeva 15 A,10000 Zagreb</item>
    </izvorni_sadrzaj>
    <derivirana_varijabla naziv="DomainObject.Predmet.SudioniciListAdressOIB_1">
      <item>FINA Regionalni centar Zagreb, OIB 85821130368, Trg svibanjskih žrtava 1995. 1,10000 Zagreb</item>
      <item>TOPOLOVAC USLUGE d.o.o., OIB 24476453145, Zajčeva 15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24476453145</item>
    </izvorni_sadrzaj>
    <derivirana_varijabla naziv="DomainObject.Predmet.SudioniciListNazivOIB_1">
      <item>, OIB 85821130368</item>
      <item>, OIB 24476453145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899FF-650D-4F25-BBDD-D74E66E76A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993</properties:Words>
  <properties:Characters>5321</properties:Characters>
  <properties:Lines>138</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2017-03-20T13:24:00Z</dcterms:created>
  <dc:creator>nmarkovic</dc:creator>
  <cp:lastModifiedBy>Jadranka Zelić</cp:lastModifiedBy>
  <cp:lastPrinted>2017-03-27T07:01:00Z</cp:lastPrinted>
  <dcterms:modified xmlns:xsi="http://www.w3.org/2001/XMLSchema-instance" xsi:type="dcterms:W3CDTF">2017-03-27T07:01:00Z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