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ffa57" w14:paraId="fcffa57"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Pr>
          <w:rFonts w:hAnsi="Times New Roman" w:ascii="Times New Roman"/>
          <w:szCs w:val="24"/>
          <w:lang w:val="hr-HR"/>
        </w:rPr>
        <w:t>dana</w:t>
      </w:r>
      <w:r w:rsidR="00C92C4D">
        <w:rPr>
          <w:rFonts w:hAnsi="Times New Roman" w:ascii="Times New Roman"/>
          <w:szCs w:val="24"/>
          <w:lang w:val="hr-HR"/>
        </w:rPr>
        <w:t xml:space="preserve"> 5. </w:t>
      </w:r>
      <w:r w:rsidR="00C92C4D" w:rsidRPr="00C92C4D">
        <w:rPr>
          <w:rFonts w:hAnsi="Times New Roman" w:ascii="Times New Roman"/>
          <w:szCs w:val="24"/>
          <w:lang w:val="hr-HR"/>
        </w:rPr>
        <w:t xml:space="preserve">prosinca </w:t>
      </w:r>
      <w:r w:rsidR="00356950" w:rsidRPr="00C92C4D">
        <w:rPr>
          <w:rFonts w:hAnsi="Times New Roman" w:ascii="Times New Roman"/>
          <w:szCs w:val="24"/>
          <w:lang w:val="hr-HR"/>
        </w:rPr>
        <w:t xml:space="preserve"> 201</w:t>
      </w:r>
      <w:r w:rsidR="003B6D92" w:rsidRPr="00C92C4D">
        <w:rPr>
          <w:rFonts w:hAnsi="Times New Roman" w:ascii="Times New Roman"/>
          <w:szCs w:val="24"/>
          <w:lang w:val="hr-HR"/>
        </w:rPr>
        <w:t>7</w:t>
      </w:r>
      <w:r w:rsidRPr="00C92C4D">
        <w:rPr>
          <w:rFonts w:hAnsi="Times New Roman" w:ascii="Times New Roman"/>
          <w:szCs w:val="24"/>
          <w:lang w:val="hr-HR"/>
        </w:rPr>
        <w:t>.</w:t>
      </w:r>
      <w:r w:rsidR="003C4159" w:rsidRPr="00C92C4D">
        <w:rPr>
          <w:rFonts w:hAnsi="Times New Roman" w:ascii="Times New Roman"/>
          <w:szCs w:val="24"/>
          <w:lang w:val="hr-HR"/>
        </w:rPr>
        <w:t xml:space="preserve"> </w:t>
      </w:r>
      <w:r w:rsidR="003C4159" w:rsidRPr="00CA7275">
        <w:rPr>
          <w:rFonts w:hAnsi="Times New Roman" w:ascii="Times New Roman"/>
          <w:szCs w:val="24"/>
          <w:lang w:val="hr-HR"/>
        </w:rPr>
        <w:t>godine</w:t>
      </w: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C92C4D" w:rsidR="00F07809">
      <w:pPr>
        <w:ind w:firstLine="72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 xml:space="preserve">vjerovnika </w:t>
      </w:r>
      <w:r w:rsidR="00C92C4D">
        <w:rPr>
          <w:rFonts w:hAnsi="Times New Roman" w:ascii="Times New Roman"/>
          <w:szCs w:val="24"/>
          <w:lang w:val="hr-HR"/>
        </w:rPr>
        <w:t>BUHLER G</w:t>
      </w:r>
      <w:r w:rsidR="00B32DBA">
        <w:rPr>
          <w:rFonts w:hAnsi="Times New Roman" w:ascii="Times New Roman"/>
          <w:szCs w:val="24"/>
          <w:lang w:val="hr-HR"/>
        </w:rPr>
        <w:t xml:space="preserve">MBH, </w:t>
      </w:r>
      <w:r w:rsidR="002F6BDF" w:rsidRPr="002F6BDF">
        <w:rPr>
          <w:rFonts w:hAnsi="Times New Roman" w:ascii="Times New Roman"/>
          <w:szCs w:val="24"/>
          <w:lang w:val="hr-HR"/>
        </w:rPr>
        <w:t>Eichstatter Str.49,</w:t>
      </w:r>
      <w:r w:rsidR="002F6BDF">
        <w:rPr>
          <w:rFonts w:hAnsi="Times New Roman" w:ascii="Times New Roman"/>
          <w:szCs w:val="24"/>
          <w:lang w:val="hr-HR"/>
        </w:rPr>
        <w:t xml:space="preserve"> </w:t>
      </w:r>
      <w:r w:rsidR="002F6BDF" w:rsidRPr="002F6BDF">
        <w:rPr>
          <w:rFonts w:hAnsi="Times New Roman" w:ascii="Times New Roman"/>
          <w:szCs w:val="24"/>
          <w:lang w:val="hr-HR"/>
        </w:rPr>
        <w:t>Beilngries,</w:t>
      </w:r>
      <w:r w:rsidR="002F6BDF">
        <w:rPr>
          <w:rFonts w:hAnsi="Times New Roman" w:ascii="Times New Roman"/>
          <w:szCs w:val="24"/>
          <w:lang w:val="hr-HR"/>
        </w:rPr>
        <w:t xml:space="preserve"> </w:t>
      </w:r>
      <w:r w:rsidR="002F6BDF" w:rsidRPr="002F6BDF">
        <w:rPr>
          <w:rFonts w:hAnsi="Times New Roman" w:ascii="Times New Roman"/>
          <w:szCs w:val="24"/>
          <w:lang w:val="hr-HR"/>
        </w:rPr>
        <w:t>Njemačka</w:t>
      </w:r>
      <w:r w:rsidR="002F6BDF">
        <w:rPr>
          <w:rFonts w:hAnsi="Times New Roman" w:ascii="Times New Roman"/>
          <w:szCs w:val="24"/>
          <w:lang w:val="hr-HR"/>
        </w:rPr>
        <w:t>, OIB 28922209256</w:t>
      </w:r>
      <w:r w:rsidR="00B32DBA">
        <w:rPr>
          <w:rFonts w:hAnsi="Times New Roman" w:ascii="Times New Roman"/>
          <w:szCs w:val="24"/>
          <w:lang w:val="hr-HR"/>
        </w:rPr>
        <w:t xml:space="preserve"> prema društvu BELJE d.d. DARDA, </w:t>
      </w:r>
      <w:r w:rsidR="002F6BDF" w:rsidRPr="002F6BDF">
        <w:rPr>
          <w:rFonts w:hAnsi="Times New Roman" w:ascii="Times New Roman"/>
          <w:szCs w:val="24"/>
          <w:lang w:val="hr-HR"/>
        </w:rPr>
        <w:t>Darda, Svetog Ivana Krstitelja 1a</w:t>
      </w:r>
      <w:r w:rsidR="002F6BDF">
        <w:rPr>
          <w:rFonts w:hAnsi="Times New Roman" w:ascii="Times New Roman"/>
          <w:szCs w:val="24"/>
          <w:lang w:val="hr-HR"/>
        </w:rPr>
        <w:t>, OIB 92404445155</w:t>
      </w:r>
      <w:r w:rsidR="00B32DBA">
        <w:rPr>
          <w:rFonts w:hAnsi="Times New Roman" w:ascii="Times New Roman"/>
          <w:szCs w:val="24"/>
          <w:lang w:val="hr-HR"/>
        </w:rPr>
        <w:t xml:space="preserve"> u iznosu od 13.146,43 kn.</w:t>
      </w:r>
    </w:p>
    <w:p w:rsidRDefault="00B32DBA" w:rsidP="00986E94" w:rsidR="00B32DBA"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lastRenderedPageBreak/>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C77334">
        <w:rPr>
          <w:rFonts w:hAnsi="Times New Roman" w:ascii="Times New Roman"/>
          <w:szCs w:val="24"/>
          <w:lang w:val="hr-HR"/>
        </w:rPr>
        <w:t>.</w:t>
      </w:r>
      <w:r w:rsidR="009D5BBC">
        <w:rPr>
          <w:rFonts w:hAnsi="Times New Roman" w:ascii="Times New Roman"/>
          <w:szCs w:val="24"/>
          <w:lang w:val="hr-HR"/>
        </w:rPr>
        <w:t>)</w:t>
      </w:r>
    </w:p>
    <w:p w:rsidRDefault="00C77334" w:rsidP="00FC041B" w:rsidR="00C77334" w:rsidRPr="00C57C90">
      <w:pPr>
        <w:ind w:firstLine="720"/>
        <w:jc w:val="both"/>
        <w:rPr>
          <w:rFonts w:hAnsi="Times New Roman" w:ascii="Times New Roman"/>
          <w:color w:val="FF0000"/>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w:t>
      </w:r>
      <w:r w:rsidRPr="001B2479">
        <w:rPr>
          <w:rFonts w:hAnsi="Times New Roman" w:ascii="Times New Roman"/>
          <w:szCs w:val="24"/>
          <w:lang w:val="hr-HR"/>
        </w:rPr>
        <w:t xml:space="preserve">o </w:t>
      </w:r>
      <w:r w:rsidR="00666554" w:rsidRPr="001B2479">
        <w:rPr>
          <w:rFonts w:hAnsi="Times New Roman" w:ascii="Times New Roman"/>
          <w:szCs w:val="24"/>
          <w:lang w:val="hr-HR"/>
        </w:rPr>
        <w:t>kamatama od otvaranja postupka izvanredne uprave</w:t>
      </w:r>
      <w:r w:rsidR="00EC4629" w:rsidRPr="001B2479">
        <w:rPr>
          <w:rFonts w:hAnsi="Times New Roman" w:ascii="Times New Roman"/>
          <w:szCs w:val="24"/>
          <w:lang w:val="hr-HR"/>
        </w:rPr>
        <w:t xml:space="preserve"> u iznosu od 11.896,43 kn </w:t>
      </w:r>
      <w:r w:rsidR="00666554" w:rsidRPr="001B2479">
        <w:rPr>
          <w:rFonts w:hAnsi="Times New Roman" w:ascii="Times New Roman"/>
          <w:szCs w:val="24"/>
          <w:lang w:val="hr-HR"/>
        </w:rPr>
        <w:t xml:space="preserve"> (čl. 139. st. 1</w:t>
      </w:r>
      <w:r w:rsidR="00EC4629" w:rsidRPr="001B2479">
        <w:rPr>
          <w:rFonts w:hAnsi="Times New Roman" w:ascii="Times New Roman"/>
          <w:szCs w:val="24"/>
          <w:lang w:val="hr-HR"/>
        </w:rPr>
        <w:t>.</w:t>
      </w:r>
      <w:r w:rsidR="00666554" w:rsidRPr="001B2479">
        <w:rPr>
          <w:rFonts w:hAnsi="Times New Roman" w:ascii="Times New Roman"/>
          <w:szCs w:val="24"/>
          <w:lang w:val="hr-HR"/>
        </w:rPr>
        <w:t xml:space="preserve"> toč. 1 SZ-a)</w:t>
      </w:r>
      <w:r w:rsidR="00EC4629" w:rsidRPr="001B2479">
        <w:rPr>
          <w:rFonts w:hAnsi="Times New Roman" w:ascii="Times New Roman"/>
          <w:szCs w:val="24"/>
          <w:lang w:val="hr-HR"/>
        </w:rPr>
        <w:t xml:space="preserve"> i o iznosu od 1.250,00 kn na ime troškova koji za pojedine vjerovnike nastaju njihovim sudjelovanjem u postupku izvanredne uprave (čl. 139. st. 1. toč. 2. SZ-a).</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 xml:space="preserve">u, </w:t>
      </w:r>
      <w:r w:rsidR="002E23EA" w:rsidRPr="002E23EA">
        <w:rPr>
          <w:rFonts w:hAnsi="Times New Roman" w:ascii="Times New Roman"/>
          <w:szCs w:val="24"/>
          <w:lang w:val="hr-HR"/>
        </w:rPr>
        <w:t>5. prosinca 2017.</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8573C7">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8573C7" w:rsidP="008573C7" w:rsidR="008573C7" w:rsidRPr="008573C7">
      <w:pPr>
        <w:ind w:left="5040"/>
        <w:rPr>
          <w:rFonts w:hAnsi="Times New Roman" w:ascii="Times New Roman"/>
        </w:rPr>
      </w:pPr>
      <w:r w:rsidRPr="008573C7">
        <w:rPr>
          <w:rFonts w:hAnsi="Times New Roman" w:ascii="Times New Roman"/>
        </w:rPr>
        <w:t>Za točnost otpravka-ovlašteni službenik</w:t>
      </w:r>
    </w:p>
    <w:p w:rsidRDefault="008573C7" w:rsidP="008573C7" w:rsidR="008573C7">
      <w:pPr>
        <w:ind w:left="5040"/>
      </w:pPr>
      <w:r w:rsidRPr="008573C7">
        <w:rPr>
          <w:rFonts w:hAnsi="Times New Roman" w:ascii="Times New Roman"/>
        </w:rPr>
        <w:tab/>
        <w:t xml:space="preserve">   Monika Grbac</w:t>
      </w:r>
    </w:p>
    <w:p w:rsidRDefault="007255ED" w:rsidP="008573C7" w:rsidR="00D11390" w:rsidRPr="000A694E">
      <w:pPr>
        <w:ind w:left="284"/>
        <w:jc w:val="both"/>
        <w:rPr>
          <w:color w:val="FF0000"/>
          <w:lang w:val="hr-HR"/>
        </w:rPr>
      </w:pPr>
      <w:r w:rsidRPr="000A694E">
        <w:rPr>
          <w:rFonts w:hAnsi="Times New Roman" w:ascii="Times New Roman"/>
          <w:lang w:val="hr-HR"/>
        </w:rPr>
        <w:t xml:space="preserve"> </w:t>
      </w:r>
    </w:p>
    <w:sectPr w:rsidSect="002E23EA" w:rsidR="00D11390" w:rsidRPr="000A694E">
      <w:headerReference w:type="even" r:id="rId9"/>
      <w:headerReference w:type="default" r:id="rId10"/>
      <w:headerReference w:type="first" r:id="rId11"/>
      <w:pgSz w:code="9" w:h="16840" w:w="11907"/>
      <w:pgMar w:gutter="0" w:footer="720" w:header="720" w:left="1418" w:bottom="709"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8573C7" w:rsidRPr="008573C7">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C92C4D" w:rsidR="003C4159">
    <w:pPr>
      <w:pStyle w:val="Zaglavlje"/>
      <w:tabs>
        <w:tab w:pos="2200" w:val="left"/>
      </w:tabs>
      <w:rPr>
        <w:rFonts w:hAnsi="Times New Roman" w:ascii="Times New Roman"/>
        <w:lang w:val="hr-HR"/>
      </w:rPr>
    </w:pPr>
    <w:r>
      <w:rPr>
        <w:lang w:val="hr-HR"/>
      </w:rPr>
      <w:tab/>
    </w:r>
    <w:r w:rsidR="001355F6">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8573C7">
      <w:rPr>
        <w:rFonts w:hAnsi="Times New Roman" w:ascii="Times New Roman"/>
        <w:lang w:val="hr-HR"/>
      </w:rPr>
      <w:t>1738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39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4146E"/>
    <w:rsid w:val="00042342"/>
    <w:rsid w:val="000449CE"/>
    <w:rsid w:val="00056CC9"/>
    <w:rsid w:val="000833AD"/>
    <w:rsid w:val="0008499F"/>
    <w:rsid w:val="000A4BD5"/>
    <w:rsid w:val="000A694E"/>
    <w:rsid w:val="000B484D"/>
    <w:rsid w:val="000B5E60"/>
    <w:rsid w:val="000C1A8A"/>
    <w:rsid w:val="000D19CB"/>
    <w:rsid w:val="000D3FCA"/>
    <w:rsid w:val="000E056A"/>
    <w:rsid w:val="000E58EE"/>
    <w:rsid w:val="000F3F5F"/>
    <w:rsid w:val="001355F6"/>
    <w:rsid w:val="00137541"/>
    <w:rsid w:val="001510E5"/>
    <w:rsid w:val="00180B7F"/>
    <w:rsid w:val="00186263"/>
    <w:rsid w:val="00187001"/>
    <w:rsid w:val="00194DE7"/>
    <w:rsid w:val="001B2479"/>
    <w:rsid w:val="001B2D9A"/>
    <w:rsid w:val="001C50E0"/>
    <w:rsid w:val="001D196A"/>
    <w:rsid w:val="001D55CE"/>
    <w:rsid w:val="001D5A36"/>
    <w:rsid w:val="001F29E9"/>
    <w:rsid w:val="002061C9"/>
    <w:rsid w:val="002275FF"/>
    <w:rsid w:val="00235A1C"/>
    <w:rsid w:val="002414BF"/>
    <w:rsid w:val="002540C2"/>
    <w:rsid w:val="00260574"/>
    <w:rsid w:val="00266696"/>
    <w:rsid w:val="002729C6"/>
    <w:rsid w:val="002746E8"/>
    <w:rsid w:val="00275EEA"/>
    <w:rsid w:val="002A27FB"/>
    <w:rsid w:val="002D3B89"/>
    <w:rsid w:val="002E23EA"/>
    <w:rsid w:val="002E32D9"/>
    <w:rsid w:val="002E7AA1"/>
    <w:rsid w:val="002F3FE9"/>
    <w:rsid w:val="002F4747"/>
    <w:rsid w:val="002F6BDF"/>
    <w:rsid w:val="00312CA7"/>
    <w:rsid w:val="00335146"/>
    <w:rsid w:val="00337DA1"/>
    <w:rsid w:val="00345E0B"/>
    <w:rsid w:val="00356950"/>
    <w:rsid w:val="0036533B"/>
    <w:rsid w:val="003658F1"/>
    <w:rsid w:val="003717BE"/>
    <w:rsid w:val="00381399"/>
    <w:rsid w:val="003818EB"/>
    <w:rsid w:val="003A0F3B"/>
    <w:rsid w:val="003B6D92"/>
    <w:rsid w:val="003C143B"/>
    <w:rsid w:val="003C3844"/>
    <w:rsid w:val="003C4159"/>
    <w:rsid w:val="00402D30"/>
    <w:rsid w:val="004166AE"/>
    <w:rsid w:val="00432620"/>
    <w:rsid w:val="00443C41"/>
    <w:rsid w:val="00444EB3"/>
    <w:rsid w:val="00451829"/>
    <w:rsid w:val="004720B4"/>
    <w:rsid w:val="004C3F18"/>
    <w:rsid w:val="004E2358"/>
    <w:rsid w:val="004E33AF"/>
    <w:rsid w:val="004F044D"/>
    <w:rsid w:val="004F419C"/>
    <w:rsid w:val="00500DCB"/>
    <w:rsid w:val="00534708"/>
    <w:rsid w:val="0055178B"/>
    <w:rsid w:val="0055267D"/>
    <w:rsid w:val="00554B8F"/>
    <w:rsid w:val="00556DE4"/>
    <w:rsid w:val="00557D34"/>
    <w:rsid w:val="00566668"/>
    <w:rsid w:val="00570304"/>
    <w:rsid w:val="00576CE2"/>
    <w:rsid w:val="00586944"/>
    <w:rsid w:val="00591376"/>
    <w:rsid w:val="00594D57"/>
    <w:rsid w:val="005C5F49"/>
    <w:rsid w:val="005C7969"/>
    <w:rsid w:val="00607501"/>
    <w:rsid w:val="006212A8"/>
    <w:rsid w:val="00633EC6"/>
    <w:rsid w:val="00634E33"/>
    <w:rsid w:val="0063773C"/>
    <w:rsid w:val="00644C56"/>
    <w:rsid w:val="00650AA4"/>
    <w:rsid w:val="00651161"/>
    <w:rsid w:val="006521A6"/>
    <w:rsid w:val="00666554"/>
    <w:rsid w:val="00671ED9"/>
    <w:rsid w:val="00674CC3"/>
    <w:rsid w:val="00680E0A"/>
    <w:rsid w:val="00685E3C"/>
    <w:rsid w:val="0069138D"/>
    <w:rsid w:val="006A2FF2"/>
    <w:rsid w:val="006A6126"/>
    <w:rsid w:val="006B39C4"/>
    <w:rsid w:val="006B6CF9"/>
    <w:rsid w:val="006C0F60"/>
    <w:rsid w:val="006C222A"/>
    <w:rsid w:val="006C3F18"/>
    <w:rsid w:val="006D1B22"/>
    <w:rsid w:val="006D34CF"/>
    <w:rsid w:val="006D3C00"/>
    <w:rsid w:val="006D4910"/>
    <w:rsid w:val="006E249D"/>
    <w:rsid w:val="006E36BC"/>
    <w:rsid w:val="006E5E51"/>
    <w:rsid w:val="006E6564"/>
    <w:rsid w:val="007105E2"/>
    <w:rsid w:val="00710D7D"/>
    <w:rsid w:val="00712C14"/>
    <w:rsid w:val="0071718C"/>
    <w:rsid w:val="007255ED"/>
    <w:rsid w:val="00727024"/>
    <w:rsid w:val="00735597"/>
    <w:rsid w:val="007402E1"/>
    <w:rsid w:val="00751E64"/>
    <w:rsid w:val="00763E10"/>
    <w:rsid w:val="00765A7B"/>
    <w:rsid w:val="007745BA"/>
    <w:rsid w:val="00774A01"/>
    <w:rsid w:val="00783DB9"/>
    <w:rsid w:val="00792B17"/>
    <w:rsid w:val="00795B6E"/>
    <w:rsid w:val="007A455D"/>
    <w:rsid w:val="007C001B"/>
    <w:rsid w:val="007C4176"/>
    <w:rsid w:val="007D5F35"/>
    <w:rsid w:val="007E5455"/>
    <w:rsid w:val="00802179"/>
    <w:rsid w:val="008068F8"/>
    <w:rsid w:val="008172CD"/>
    <w:rsid w:val="008178EC"/>
    <w:rsid w:val="0084245D"/>
    <w:rsid w:val="008453B2"/>
    <w:rsid w:val="008573C7"/>
    <w:rsid w:val="00872F93"/>
    <w:rsid w:val="008733FF"/>
    <w:rsid w:val="00877654"/>
    <w:rsid w:val="008A02F4"/>
    <w:rsid w:val="008A4401"/>
    <w:rsid w:val="008C6837"/>
    <w:rsid w:val="008E1545"/>
    <w:rsid w:val="00910AE8"/>
    <w:rsid w:val="009644A5"/>
    <w:rsid w:val="009679D6"/>
    <w:rsid w:val="009749CB"/>
    <w:rsid w:val="0097626E"/>
    <w:rsid w:val="00976C15"/>
    <w:rsid w:val="00986E94"/>
    <w:rsid w:val="009A0EAA"/>
    <w:rsid w:val="009A7081"/>
    <w:rsid w:val="009D3AA6"/>
    <w:rsid w:val="009D5BBC"/>
    <w:rsid w:val="009D6F57"/>
    <w:rsid w:val="009E3935"/>
    <w:rsid w:val="009E544F"/>
    <w:rsid w:val="00A26A12"/>
    <w:rsid w:val="00A3518B"/>
    <w:rsid w:val="00A400FC"/>
    <w:rsid w:val="00A41D63"/>
    <w:rsid w:val="00A46EB5"/>
    <w:rsid w:val="00A47241"/>
    <w:rsid w:val="00A55ACE"/>
    <w:rsid w:val="00A7326F"/>
    <w:rsid w:val="00AB09BA"/>
    <w:rsid w:val="00AB2EFC"/>
    <w:rsid w:val="00AB72BC"/>
    <w:rsid w:val="00AC702F"/>
    <w:rsid w:val="00AD5589"/>
    <w:rsid w:val="00AE11EC"/>
    <w:rsid w:val="00AE6D41"/>
    <w:rsid w:val="00AF3574"/>
    <w:rsid w:val="00B21DD8"/>
    <w:rsid w:val="00B21F15"/>
    <w:rsid w:val="00B2467C"/>
    <w:rsid w:val="00B32DBA"/>
    <w:rsid w:val="00B34781"/>
    <w:rsid w:val="00B702FF"/>
    <w:rsid w:val="00B73C08"/>
    <w:rsid w:val="00B7508B"/>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432DA"/>
    <w:rsid w:val="00C43CB9"/>
    <w:rsid w:val="00C46641"/>
    <w:rsid w:val="00C5222D"/>
    <w:rsid w:val="00C57C90"/>
    <w:rsid w:val="00C61804"/>
    <w:rsid w:val="00C641BA"/>
    <w:rsid w:val="00C733EA"/>
    <w:rsid w:val="00C77334"/>
    <w:rsid w:val="00C81021"/>
    <w:rsid w:val="00C83A0F"/>
    <w:rsid w:val="00C91617"/>
    <w:rsid w:val="00C9173F"/>
    <w:rsid w:val="00C92C4D"/>
    <w:rsid w:val="00CA0034"/>
    <w:rsid w:val="00CA5D13"/>
    <w:rsid w:val="00CA7275"/>
    <w:rsid w:val="00CB11A8"/>
    <w:rsid w:val="00CC1919"/>
    <w:rsid w:val="00CC1EF7"/>
    <w:rsid w:val="00CC2CF0"/>
    <w:rsid w:val="00CC593A"/>
    <w:rsid w:val="00CE6A17"/>
    <w:rsid w:val="00CE6C59"/>
    <w:rsid w:val="00D04D36"/>
    <w:rsid w:val="00D11390"/>
    <w:rsid w:val="00D11D40"/>
    <w:rsid w:val="00D40141"/>
    <w:rsid w:val="00D52A5F"/>
    <w:rsid w:val="00D54019"/>
    <w:rsid w:val="00D54E79"/>
    <w:rsid w:val="00D56034"/>
    <w:rsid w:val="00D908A1"/>
    <w:rsid w:val="00D91D0A"/>
    <w:rsid w:val="00D96102"/>
    <w:rsid w:val="00D96E06"/>
    <w:rsid w:val="00DB1801"/>
    <w:rsid w:val="00DC2ADF"/>
    <w:rsid w:val="00DC4E96"/>
    <w:rsid w:val="00DC5781"/>
    <w:rsid w:val="00DD3947"/>
    <w:rsid w:val="00DD50E0"/>
    <w:rsid w:val="00DF0C7E"/>
    <w:rsid w:val="00E00370"/>
    <w:rsid w:val="00E12AFC"/>
    <w:rsid w:val="00E14DF2"/>
    <w:rsid w:val="00E1711D"/>
    <w:rsid w:val="00E2347F"/>
    <w:rsid w:val="00E2406D"/>
    <w:rsid w:val="00E24932"/>
    <w:rsid w:val="00E24CF0"/>
    <w:rsid w:val="00E2524B"/>
    <w:rsid w:val="00E32F70"/>
    <w:rsid w:val="00E42263"/>
    <w:rsid w:val="00E619E0"/>
    <w:rsid w:val="00E6776F"/>
    <w:rsid w:val="00E71F4A"/>
    <w:rsid w:val="00E91B05"/>
    <w:rsid w:val="00EA242C"/>
    <w:rsid w:val="00EB2DB4"/>
    <w:rsid w:val="00EC4629"/>
    <w:rsid w:val="00ED05A5"/>
    <w:rsid w:val="00EF5F25"/>
    <w:rsid w:val="00F07809"/>
    <w:rsid w:val="00F12CB0"/>
    <w:rsid w:val="00F23F7B"/>
    <w:rsid w:val="00F354CB"/>
    <w:rsid w:val="00F41DAF"/>
    <w:rsid w:val="00F4635B"/>
    <w:rsid w:val="00F5111C"/>
    <w:rsid w:val="00FA10E1"/>
    <w:rsid w:val="00FA135A"/>
    <w:rsid w:val="00FA4733"/>
    <w:rsid w:val="00FB0EF7"/>
    <w:rsid w:val="00FB7246"/>
    <w:rsid w:val="00FC041B"/>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39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63773C"/>
    <w:rPr>
      <w:color w:val="808080"/>
      <w:bdr w:space="0" w:sz="0" w:color="auto" w:val="none"/>
      <w:shd w:fill="auto" w:color="auto" w:val="clear"/>
    </w:rPr>
  </w:style>
  <w:style w:customStyle="true" w:styleId="eSPISCCParagraphDefaultFont" w:type="character">
    <w:name w:val="eSPIS_CC_Paragraph Default Font"/>
    <w:basedOn w:val="Zadanifontodlomka"/>
    <w:rsid w:val="0063773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3773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3773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3773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63773C"/>
    <w:rPr>
      <w:color w:val="808080"/>
      <w:bdr w:color="auto" w:space="0" w:sz="0" w:val="none"/>
      <w:shd w:color="auto" w:fill="auto" w:val="clear"/>
    </w:rPr>
  </w:style>
  <w:style w:customStyle="1" w:styleId="eSPISCCParagraphDefaultFont" w:type="character">
    <w:name w:val="eSPIS_CC_Paragraph Default Font"/>
    <w:basedOn w:val="Zadanifontodlomka"/>
    <w:rsid w:val="0063773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3773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3773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3773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 trošak i kamate</izvorni_sadrzaj>
    <derivirana_varijabla naziv="DomainObject.Primjedba_1">niži red- trošak i kamate</derivirana_varijabla>
  </DomainObject.Primjedba>
  <DomainObject.Oznaka>
    <izvorni_sadrzaj>St-1138/2017-1738</izvorni_sadrzaj>
    <derivirana_varijabla naziv="DomainObject.Oznaka_1">St-1138/2017-1738</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St-1138/2017-1738</izvorni_sadrzaj>
    <derivirana_varijabla naziv="DomainObject.PoslovniBrojDokumenta_1">St-1138/2017-1738</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1036</properties:Words>
  <properties:Characters>5663</properties:Characters>
  <properties:Lines>99</properties:Lines>
  <properties:Paragraphs>27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6757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2017-11-24T09:48:00Z</dcterms:created>
  <dc:creator>Sudsko vijeæe</dc:creator>
  <cp:lastModifiedBy>Monika Grbac</cp:lastModifiedBy>
  <cp:lastPrinted>2017-12-05T09:28:00Z</cp:lastPrinted>
  <dcterms:modified xmlns:xsi="http://www.w3.org/2001/XMLSchema-instance" xsi:type="dcterms:W3CDTF">2017-12-05T09:28:00Z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St-1138/2017-1738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