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6f39" w14:paraId="45c6f39" w:rsidRDefault="000A7B7A" w:rsidP="000A7B7A" w:rsidR="000A7B7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7B7A" w:rsidP="000A7B7A" w:rsidR="000A7B7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A7B7A" w:rsidP="000A7B7A" w:rsidR="000A7B7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A7B7A" w:rsidP="000A7B7A" w:rsidR="000A7B7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A7B7A" w:rsidP="000A7B7A" w:rsidR="000A7B7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A7B7A" w:rsidP="000A7B7A" w:rsidR="000A7B7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A7B7A" w:rsidP="000A7B7A" w:rsidR="000A7B7A" w:rsidRPr="005D578C">
      <w:pPr>
        <w:jc w:val="center"/>
        <w:rPr>
          <w:rFonts w:cs="Times New Roman" w:eastAsia="Times New Roman"/>
          <w:szCs w:val="24"/>
        </w:rPr>
      </w:pPr>
    </w:p>
    <w:p w:rsidRDefault="000A7B7A" w:rsidP="000A7B7A" w:rsidR="000A7B7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A7B7A" w:rsidP="000A7B7A" w:rsidR="000A7B7A" w:rsidRPr="005D578C">
      <w:pPr>
        <w:rPr>
          <w:rFonts w:cs="Times New Roman" w:eastAsia="Times New Roman"/>
          <w:szCs w:val="24"/>
        </w:rPr>
      </w:pPr>
    </w:p>
    <w:p w:rsidRDefault="000A7B7A" w:rsidP="00123DE7" w:rsidR="000A7B7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Pr="00785745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8232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FISH </w:t>
      </w:r>
      <w:r w:rsidR="00123DE7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MARK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Mate Balote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69170187203, MBS 040125865, 15. veljače 2016.</w:t>
      </w:r>
    </w:p>
    <w:p w:rsidRDefault="000A7B7A" w:rsidP="000A7B7A" w:rsidR="000A7B7A" w:rsidRPr="005D578C">
      <w:pPr>
        <w:rPr>
          <w:rFonts w:cs="Times New Roman" w:eastAsia="Times New Roman"/>
          <w:szCs w:val="24"/>
        </w:rPr>
      </w:pPr>
    </w:p>
    <w:p w:rsidRDefault="000A7B7A" w:rsidP="000A7B7A" w:rsidR="000A7B7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A7B7A" w:rsidP="000A7B7A" w:rsidR="000A7B7A" w:rsidRPr="005D578C">
      <w:pPr>
        <w:rPr>
          <w:rFonts w:cs="Times New Roman" w:eastAsia="Times New Roman"/>
          <w:szCs w:val="24"/>
        </w:rPr>
      </w:pPr>
    </w:p>
    <w:p w:rsidRDefault="000A7B7A" w:rsidP="000A7B7A" w:rsidR="000A7B7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123DE7">
        <w:rPr>
          <w:rFonts w:cs="Times New Roman" w:eastAsia="Times New Roman"/>
          <w:szCs w:val="24"/>
        </w:rPr>
        <w:t>FISH – MARK</w:t>
      </w:r>
      <w:r w:rsidR="00123DE7"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Mate Balote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69170187203, MBS 040125865,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15.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0A7B7A" w:rsidP="000A7B7A" w:rsidR="000A7B7A" w:rsidRPr="005D578C">
      <w:pPr>
        <w:rPr>
          <w:rFonts w:cs="Times New Roman" w:eastAsia="Times New Roman"/>
          <w:szCs w:val="24"/>
        </w:rPr>
      </w:pPr>
    </w:p>
    <w:p w:rsidRDefault="000A7B7A" w:rsidP="000A7B7A" w:rsidR="000A7B7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0A7B7A" w:rsidP="000A7B7A" w:rsidR="000A7B7A">
      <w:pPr>
        <w:ind w:firstLine="708"/>
        <w:rPr>
          <w:rFonts w:cs="Times New Roman" w:eastAsia="Times New Roman"/>
          <w:szCs w:val="20"/>
        </w:rPr>
      </w:pPr>
    </w:p>
    <w:p w:rsidRDefault="000A7B7A" w:rsidP="000A7B7A" w:rsidR="000A7B7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123DE7">
        <w:rPr>
          <w:rFonts w:cs="Times New Roman" w:eastAsia="Times New Roman"/>
          <w:szCs w:val="24"/>
        </w:rPr>
        <w:t>FISH – MARK</w:t>
      </w:r>
      <w:r w:rsidR="00123DE7"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Mate Balote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69170187203, MBS 040125865.</w:t>
      </w:r>
    </w:p>
    <w:p w:rsidRDefault="000A7B7A" w:rsidP="000A7B7A" w:rsidR="000A7B7A">
      <w:pPr>
        <w:rPr>
          <w:rFonts w:cs="Times New Roman" w:eastAsia="Times New Roman"/>
          <w:szCs w:val="24"/>
        </w:rPr>
      </w:pPr>
    </w:p>
    <w:p w:rsidRDefault="000A7B7A" w:rsidP="000A7B7A" w:rsidR="000A7B7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123DE7">
        <w:rPr>
          <w:rFonts w:cs="Times New Roman" w:eastAsia="Times New Roman"/>
          <w:szCs w:val="24"/>
        </w:rPr>
        <w:t>FISH – MARK</w:t>
      </w:r>
      <w:r w:rsidR="00123DE7"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Mate Balote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69170187203, MBS 040125865.</w:t>
      </w:r>
    </w:p>
    <w:p w:rsidRDefault="000A7B7A" w:rsidP="000A7B7A" w:rsidR="000A7B7A">
      <w:pPr>
        <w:rPr>
          <w:rFonts w:cs="Times New Roman" w:eastAsia="Times New Roman"/>
          <w:szCs w:val="24"/>
        </w:rPr>
      </w:pPr>
    </w:p>
    <w:p w:rsidRDefault="000A7B7A" w:rsidP="000A7B7A" w:rsidR="000A7B7A" w:rsidRPr="005D578C">
      <w:pPr>
        <w:rPr>
          <w:rFonts w:cs="Times New Roman" w:eastAsia="Times New Roman"/>
          <w:szCs w:val="24"/>
        </w:rPr>
      </w:pPr>
    </w:p>
    <w:p w:rsidRDefault="000A7B7A" w:rsidP="000A7B7A" w:rsidR="000A7B7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A7B7A" w:rsidP="000A7B7A" w:rsidR="000A7B7A">
      <w:pPr>
        <w:ind w:firstLine="708"/>
        <w:rPr>
          <w:rFonts w:cs="Times New Roman" w:eastAsia="Times New Roman"/>
          <w:szCs w:val="24"/>
        </w:rPr>
      </w:pPr>
    </w:p>
    <w:p w:rsidRDefault="000A7B7A" w:rsidP="000A7B7A" w:rsidR="000A7B7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123DE7">
        <w:rPr>
          <w:rFonts w:cs="Times New Roman" w:eastAsia="Times New Roman"/>
          <w:szCs w:val="24"/>
        </w:rPr>
        <w:t>FISH – MARK</w:t>
      </w:r>
      <w:r w:rsidR="00123DE7"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St-358/2015-3 od 26. studenog 2015. pokrenuo skraćeni</w:t>
      </w:r>
      <w:r w:rsidR="00123DE7">
        <w:rPr>
          <w:rFonts w:cs="Times New Roman" w:eastAsia="Times New Roman"/>
          <w:szCs w:val="24"/>
        </w:rPr>
        <w:t xml:space="preserve"> stečajni postupak nad dužnikom, </w:t>
      </w:r>
      <w:r>
        <w:rPr>
          <w:rFonts w:cs="Times New Roman" w:eastAsia="Times New Roman"/>
          <w:szCs w:val="24"/>
        </w:rPr>
        <w:t xml:space="preserve">te je 4.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St-358/2015-4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A7B7A" w:rsidP="000A7B7A" w:rsidR="000A7B7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A7B7A" w:rsidP="000A7B7A" w:rsidR="000A7B7A" w:rsidRPr="005D578C">
      <w:pPr>
        <w:rPr>
          <w:rFonts w:cs="Times New Roman" w:eastAsia="Times New Roman"/>
          <w:szCs w:val="24"/>
        </w:rPr>
      </w:pPr>
    </w:p>
    <w:p w:rsidRDefault="000A7B7A" w:rsidP="000A7B7A" w:rsidR="000A7B7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A7B7A" w:rsidP="000A7B7A" w:rsidR="000A7B7A" w:rsidRPr="005D578C">
      <w:pPr>
        <w:jc w:val="center"/>
        <w:rPr>
          <w:rFonts w:cs="Times New Roman" w:eastAsia="Times New Roman"/>
          <w:szCs w:val="24"/>
        </w:rPr>
      </w:pPr>
    </w:p>
    <w:p w:rsidRDefault="000A7B7A" w:rsidP="000A7B7A" w:rsidR="000A7B7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0A7B7A" w:rsidP="000A7B7A" w:rsidR="000A7B7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123DE7">
        <w:rPr>
          <w:rFonts w:cs="Times New Roman" w:eastAsia="Times New Roman"/>
          <w:szCs w:val="24"/>
        </w:rPr>
        <w:t>, v. r.</w:t>
      </w:r>
    </w:p>
    <w:p w:rsidRDefault="000A7B7A" w:rsidP="000A7B7A" w:rsidR="000A7B7A">
      <w:pPr>
        <w:jc w:val="left"/>
        <w:rPr>
          <w:rFonts w:cs="Times New Roman" w:eastAsia="Times New Roman"/>
          <w:szCs w:val="24"/>
        </w:rPr>
      </w:pPr>
    </w:p>
    <w:p w:rsidRDefault="000A7B7A" w:rsidP="000A7B7A" w:rsidR="000A7B7A" w:rsidRPr="005D578C">
      <w:pPr>
        <w:jc w:val="left"/>
        <w:rPr>
          <w:rFonts w:cs="Times New Roman" w:eastAsia="Times New Roman"/>
          <w:szCs w:val="24"/>
        </w:rPr>
      </w:pPr>
    </w:p>
    <w:p w:rsidRDefault="000A7B7A" w:rsidP="000A7B7A" w:rsidR="000A7B7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A7B7A" w:rsidP="000A7B7A" w:rsidR="000A7B7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A7B7A" w:rsidP="000A7B7A" w:rsidR="000A7B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A7B7A" w:rsidP="000A7B7A" w:rsidR="000A7B7A">
      <w:pPr>
        <w:rPr>
          <w:rFonts w:cs="Times New Roman" w:eastAsia="Times New Roman"/>
          <w:szCs w:val="24"/>
        </w:rPr>
      </w:pPr>
    </w:p>
    <w:p w:rsidRDefault="000A7B7A" w:rsidP="000A7B7A" w:rsidR="000A7B7A" w:rsidRPr="005D578C">
      <w:pPr>
        <w:rPr>
          <w:rFonts w:cs="Times New Roman" w:eastAsia="Times New Roman"/>
          <w:szCs w:val="24"/>
        </w:rPr>
      </w:pPr>
    </w:p>
    <w:p w:rsidRDefault="000A7B7A" w:rsidP="000A7B7A" w:rsidR="000A7B7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A7B7A" w:rsidP="000A7B7A" w:rsidR="000A7B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A7B7A" w:rsidP="000A7B7A" w:rsidR="000A7B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123DE7">
        <w:rPr>
          <w:rFonts w:cs="Times New Roman" w:eastAsia="Times New Roman"/>
          <w:szCs w:val="24"/>
        </w:rPr>
        <w:t>FISH – MARK</w:t>
      </w:r>
      <w:r w:rsidR="00123DE7"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Mate Balote 12,</w:t>
      </w:r>
    </w:p>
    <w:p w:rsidRDefault="00123DE7" w:rsidP="000A7B7A" w:rsidR="000A7B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</w:t>
      </w:r>
      <w:r w:rsidR="000A7B7A">
        <w:rPr>
          <w:rFonts w:cs="Times New Roman" w:eastAsia="Times New Roman"/>
          <w:szCs w:val="24"/>
        </w:rPr>
        <w:t xml:space="preserve"> za zastup</w:t>
      </w:r>
      <w:r>
        <w:rPr>
          <w:rFonts w:cs="Times New Roman" w:eastAsia="Times New Roman"/>
          <w:szCs w:val="24"/>
        </w:rPr>
        <w:t xml:space="preserve">anje dužnika – Manuela Slavica </w:t>
      </w:r>
      <w:r w:rsidR="000A7B7A">
        <w:rPr>
          <w:rFonts w:cs="Times New Roman" w:eastAsia="Times New Roman"/>
          <w:szCs w:val="24"/>
        </w:rPr>
        <w:t xml:space="preserve">i Elda Markulin, </w:t>
      </w:r>
      <w:r>
        <w:rPr>
          <w:rFonts w:cs="Times New Roman" w:eastAsia="Times New Roman"/>
          <w:szCs w:val="24"/>
        </w:rPr>
        <w:t xml:space="preserve">obje na adresi </w:t>
      </w:r>
      <w:r w:rsidR="000A7B7A">
        <w:rPr>
          <w:rFonts w:cs="Times New Roman" w:eastAsia="Times New Roman"/>
          <w:szCs w:val="24"/>
        </w:rPr>
        <w:t>Rovinj, Mate Balote 12,</w:t>
      </w:r>
    </w:p>
    <w:p w:rsidRDefault="000A7B7A" w:rsidP="000A7B7A" w:rsidR="000A7B7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A7B7A" w:rsidP="000A7B7A" w:rsidR="000A7B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A7B7A" w:rsidP="000A7B7A" w:rsidR="000A7B7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0A7B7A" w:rsidP="000A7B7A" w:rsidR="000A7B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A7B7A" w:rsidP="000A7B7A" w:rsidR="000A7B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A7B7A" w:rsidP="000A7B7A" w:rsidR="000A7B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A7B7A" w:rsidP="000A7B7A" w:rsidR="000A7B7A" w:rsidRPr="00EB7ECC"/>
    <w:p w:rsidRDefault="000A7B7A" w:rsidP="000A7B7A" w:rsidR="000A7B7A">
      <w:pPr>
        <w:jc w:val="left"/>
        <w:rPr>
          <w:rFonts w:cs="Times New Roman" w:eastAsia="Times New Roman"/>
          <w:szCs w:val="24"/>
        </w:rPr>
      </w:pPr>
    </w:p>
    <w:p w:rsidRDefault="000A7B7A" w:rsidP="000A7B7A" w:rsidR="000A7B7A"/>
    <w:p w:rsidRDefault="000A7B7A" w:rsidP="000A7B7A" w:rsidR="000A7B7A">
      <w:pPr>
        <w:jc w:val="left"/>
        <w:rPr>
          <w:rFonts w:cs="Times New Roman" w:eastAsia="Times New Roman"/>
          <w:szCs w:val="24"/>
        </w:rPr>
      </w:pPr>
    </w:p>
    <w:p w:rsidRDefault="000A7B7A" w:rsidP="000A7B7A" w:rsidR="000A7B7A">
      <w:pPr>
        <w:jc w:val="left"/>
        <w:rPr>
          <w:rFonts w:cs="Times New Roman" w:eastAsia="Times New Roman"/>
          <w:szCs w:val="24"/>
        </w:rPr>
      </w:pPr>
    </w:p>
    <w:p w:rsidRDefault="000A7B7A" w:rsidP="000A7B7A" w:rsidR="000A7B7A"/>
    <w:p w:rsidRDefault="000A7B7A" w:rsidP="000A7B7A" w:rsidR="000A7B7A"/>
    <w:p w:rsidRDefault="00976CFA" w:rsidR="00387208"/>
    <w:sectPr w:rsidSect="00A074C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B7A" w:rsidP="000A7B7A" w:rsidR="000A7B7A">
      <w:r>
        <w:separator/>
      </w:r>
    </w:p>
  </w:endnote>
  <w:endnote w:id="0" w:type="continuationSeparator">
    <w:p w:rsidRDefault="000A7B7A" w:rsidP="000A7B7A" w:rsidR="000A7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B7A" w:rsidP="000A7B7A" w:rsidR="000A7B7A">
      <w:r>
        <w:separator/>
      </w:r>
    </w:p>
  </w:footnote>
  <w:footnote w:id="0" w:type="continuationSeparator">
    <w:p w:rsidRDefault="000A7B7A" w:rsidP="000A7B7A" w:rsidR="000A7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B7A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76CF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St-358/2015-5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B7A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St-358/2015-5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30C"/>
    <w:rsid w:val="000A7B7A"/>
    <w:rsid w:val="00123DE7"/>
    <w:rsid w:val="00291E8F"/>
    <w:rsid w:val="0075528E"/>
    <w:rsid w:val="0079403F"/>
    <w:rsid w:val="00976CFA"/>
    <w:rsid w:val="00B3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7B7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7B7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A7B7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7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7B7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7B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7B7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E8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1E8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1E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1E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7B7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7B7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A7B7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7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7B7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7B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7B7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E8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1E8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1E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1E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FISH - MARK d. o. o. ROVINJ</izvorni_sadrzaj>
    <derivirana_varijabla naziv="DomainObject.Predmet.ProtustrankaFormated_1">  FISH - MARK d. o. o. ROVINJ</derivirana_varijabla>
  </DomainObject.Predmet.ProtustrankaFormated>
  <DomainObject.Predmet.ProtustrankaFormatedOIB>
    <izvorni_sadrzaj>  FISH - MARK d. o. o. ROVINJ, OIB 69170187203</izvorni_sadrzaj>
    <derivirana_varijabla naziv="DomainObject.Predmet.ProtustrankaFormatedOIB_1">  FISH - MARK d. o. o. ROVINJ, OIB 69170187203</derivirana_varijabla>
  </DomainObject.Predmet.ProtustrankaFormatedOIB>
  <DomainObject.Predmet.ProtustrankaFormatedWithAdress>
    <izvorni_sadrzaj> FISH - MARK d. o. o. ROVINJ, Mate Balote 12, 52210 Rovinj</izvorni_sadrzaj>
    <derivirana_varijabla naziv="DomainObject.Predmet.ProtustrankaFormatedWithAdress_1"> FISH - MARK d. o. o. ROVINJ, Mate Balote 12, 52210 Rovinj</derivirana_varijabla>
  </DomainObject.Predmet.ProtustrankaFormatedWithAdress>
  <DomainObject.Predmet.ProtustrankaFormatedWithAdressOIB>
    <izvorni_sadrzaj> FISH - MARK d. o. o. ROVINJ, OIB 69170187203, Mate Balote 12, 52210 Rovinj</izvorni_sadrzaj>
    <derivirana_varijabla naziv="DomainObject.Predmet.ProtustrankaFormatedWithAdressOIB_1"> FISH - MARK d. o. o. ROVINJ, OIB 69170187203, Mate Balote 12, 52210 Rovinj</derivirana_varijabla>
  </DomainObject.Predmet.ProtustrankaFormatedWithAdressOIB>
  <DomainObject.Predmet.ProtustrankaWithAdress>
    <izvorni_sadrzaj>FISH - MARK d. o. o. ROVINJ Mate Balote 12, 52210 Rovinj</izvorni_sadrzaj>
    <derivirana_varijabla naziv="DomainObject.Predmet.ProtustrankaWithAdress_1">FISH - MARK d. o. o. ROVINJ Mate Balote 12, 52210 Rovinj</derivirana_varijabla>
  </DomainObject.Predmet.ProtustrankaWithAdress>
  <DomainObject.Predmet.ProtustrankaWithAdressOIB>
    <izvorni_sadrzaj>FISH - MARK d. o. o. ROVINJ, OIB 69170187203, Mate Balote 12, 52210 Rovinj</izvorni_sadrzaj>
    <derivirana_varijabla naziv="DomainObject.Predmet.ProtustrankaWithAdressOIB_1">FISH - MARK d. o. o. ROVINJ, OIB 69170187203, Mate Balote 12, 52210 Rovinj</derivirana_varijabla>
  </DomainObject.Predmet.ProtustrankaWithAdressOIB>
  <DomainObject.Predmet.ProtustrankaNazivFormated>
    <izvorni_sadrzaj>FISH - MARK d. o. o. ROVINJ</izvorni_sadrzaj>
    <derivirana_varijabla naziv="DomainObject.Predmet.ProtustrankaNazivFormated_1">FISH - MARK d. o. o. ROVINJ</derivirana_varijabla>
  </DomainObject.Predmet.ProtustrankaNazivFormated>
  <DomainObject.Predmet.ProtustrankaNazivFormatedOIB>
    <izvorni_sadrzaj>FISH - MARK d. o. o. ROVINJ, OIB 69170187203</izvorni_sadrzaj>
    <derivirana_varijabla naziv="DomainObject.Predmet.ProtustrankaNazivFormatedOIB_1">FISH - MARK d. o. o. ROVINJ, OIB 69170187203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553059.32</izvorni_sadrzaj>
    <derivirana_varijabla naziv="DomainObject.Predmet.TrenutnaVrijednost_1">553059.32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FISH - MARK d. o. o. ROVINJ</item>
    </izvorni_sadrzaj>
    <derivirana_varijabla naziv="DomainObject.Predmet.ProtuStrankaListFormated_1">
      <item>FISH - MARK d. o. o. ROVINJ</item>
    </derivirana_varijabla>
  </DomainObject.Predmet.ProtuStrankaListFormated>
  <DomainObject.Predmet.ProtuStrankaListFormatedOIB>
    <izvorni_sadrzaj>
      <item>FISH - MARK d. o. o. ROVINJ, OIB 69170187203</item>
    </izvorni_sadrzaj>
    <derivirana_varijabla naziv="DomainObject.Predmet.ProtuStrankaListFormatedOIB_1">
      <item>FISH - MARK d. o. o. ROVINJ, OIB 69170187203</item>
    </derivirana_varijabla>
  </DomainObject.Predmet.ProtuStrankaListFormatedOIB>
  <DomainObject.Predmet.ProtuStrankaListFormatedWithAdress>
    <izvorni_sadrzaj>
      <item>FISH - MARK d. o. o. ROVINJ, Mate Balote 12, 52210 Rovinj</item>
    </izvorni_sadrzaj>
    <derivirana_varijabla naziv="DomainObject.Predmet.ProtuStrankaListFormatedWithAdress_1">
      <item>FISH - MARK d. o. o. ROVINJ, Mate Balote 12, 52210 Rovinj</item>
    </derivirana_varijabla>
  </DomainObject.Predmet.ProtuStrankaListFormatedWithAdress>
  <DomainObject.Predmet.ProtuStrankaListFormatedWithAdressOIB>
    <izvorni_sadrzaj>
      <item>FISH - MARK d. o. o. ROVINJ, OIB 69170187203, Mate Balote 12, 52210 Rovinj</item>
    </izvorni_sadrzaj>
    <derivirana_varijabla naziv="DomainObject.Predmet.ProtuStrankaListFormatedWithAdressOIB_1">
      <item>FISH - MARK d. o. o. ROVINJ, OIB 69170187203, Mate Balote 12, 52210 Rovinj</item>
    </derivirana_varijabla>
  </DomainObject.Predmet.ProtuStrankaListFormatedWithAdressOIB>
  <DomainObject.Predmet.ProtuStrankaListNazivFormated>
    <izvorni_sadrzaj>
      <item>FISH - MARK d. o. o. ROVINJ</item>
    </izvorni_sadrzaj>
    <derivirana_varijabla naziv="DomainObject.Predmet.ProtuStrankaListNazivFormated_1">
      <item>FISH - MARK d. o. o. ROVINJ</item>
    </derivirana_varijabla>
  </DomainObject.Predmet.ProtuStrankaListNazivFormated>
  <DomainObject.Predmet.ProtuStrankaListNazivFormatedOIB>
    <izvorni_sadrzaj>
      <item>FISH - MARK d. o. o. ROVINJ, OIB 69170187203</item>
    </izvorni_sadrzaj>
    <derivirana_varijabla naziv="DomainObject.Predmet.ProtuStrankaListNazivFormatedOIB_1">
      <item>FISH - MARK d. o. o. ROVINJ, OIB 69170187203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FISH - MARK d. o. o. ROVINJ</izvorni_sadrzaj>
    <derivirana_varijabla naziv="DomainObject.Predmet.ProtustrankaIDrugi_1">FISH - MARK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FISH - MARK d. o. o. ROVINJ, OIB 69170187203, Mate Balote 12, 52210 Rovinj</izvorni_sadrzaj>
    <derivirana_varijabla naziv="DomainObject.Predmet.ProtustrankaIDrugiAdressOIB_1">FISH - MARK d. o. o. ROVINJ, OIB 69170187203, Mate Balote 12,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FISH - MARK d. o. o. ROVINJ</item>
    </izvorni_sadrzaj>
    <derivirana_varijabla naziv="DomainObject.Predmet.SudioniciListNaziv_1">
      <item>FINANCIJSKA AGENCIJA, RC RIJEKA, PODRUŽNICA PULA, PULA</item>
      <item>FISH - MARK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FISH - MARK d. o. o. ROVINJ, OIB 69170187203, Mate Balote 12,52210 Rovinj</item>
    </izvorni_sadrzaj>
    <derivirana_varijabla naziv="DomainObject.Predmet.SudioniciListAdressOIB_1">
      <item>FINANCIJSKA AGENCIJA, RC RIJEKA, PODRUŽNICA PULA, PULA, OIB 85821130368, Giardini 5,52100 Pula</item>
      <item>FISH - MARK d. o. o. ROVINJ, OIB 69170187203, Mate Balote 12,52210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69170187203</item>
    </izvorni_sadrzaj>
    <derivirana_varijabla naziv="DomainObject.Predmet.SudioniciListNazivOIB_1">
      <item>, OIB 85821130368</item>
      <item>, OIB 69170187203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3243</properties:Characters>
  <properties:Lines>85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2016-02-11T13:33:00Z</dcterms:created>
  <dc:creator>Mihaela Kaligari</dc:creator>
  <dc:description/>
  <cp:keywords/>
  <cp:lastModifiedBy>Mihaela Kaligari</cp:lastModifiedBy>
  <cp:lastPrinted>2016-02-12T08:05:00Z</cp:lastPrinted>
  <dcterms:modified xmlns:xsi="http://www.w3.org/2001/XMLSchema-instance" xsi:type="dcterms:W3CDTF">2016-02-15T06:59:00Z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