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f4fc" w14:paraId="980f4fc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98150B">
        <w:t>8</w:t>
      </w:r>
      <w:r w:rsidR="0043549B">
        <w:t>527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B7663">
        <w:t>8</w:t>
      </w:r>
      <w:r w:rsidR="0043549B">
        <w:t>527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3549B">
        <w:t>MIHALJEK d.o.o., OIB 76560938744, Zagreb, Vladimira Varićaka 20/8.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43549B">
        <w:t>204.588,33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4DDD"/>
    <w:rsid w:val="000B3E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3549B"/>
    <w:rsid w:val="00452C66"/>
    <w:rsid w:val="004B4B7E"/>
    <w:rsid w:val="00524D3D"/>
    <w:rsid w:val="005A0492"/>
    <w:rsid w:val="005A0782"/>
    <w:rsid w:val="005F77A6"/>
    <w:rsid w:val="006029F1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8150B"/>
    <w:rsid w:val="009A248B"/>
    <w:rsid w:val="009A35FD"/>
    <w:rsid w:val="009D789B"/>
    <w:rsid w:val="00A04A52"/>
    <w:rsid w:val="00A053FB"/>
    <w:rsid w:val="00A9783B"/>
    <w:rsid w:val="00AC44F3"/>
    <w:rsid w:val="00AF1FB5"/>
    <w:rsid w:val="00AF31FC"/>
    <w:rsid w:val="00B00AAF"/>
    <w:rsid w:val="00B37548"/>
    <w:rsid w:val="00B64127"/>
    <w:rsid w:val="00BC1743"/>
    <w:rsid w:val="00C11749"/>
    <w:rsid w:val="00C25FD9"/>
    <w:rsid w:val="00C33CA7"/>
    <w:rsid w:val="00C43F7D"/>
    <w:rsid w:val="00C445F4"/>
    <w:rsid w:val="00C54284"/>
    <w:rsid w:val="00C972A9"/>
    <w:rsid w:val="00CB7663"/>
    <w:rsid w:val="00CD57E4"/>
    <w:rsid w:val="00CD74BB"/>
    <w:rsid w:val="00D36F35"/>
    <w:rsid w:val="00D660C0"/>
    <w:rsid w:val="00D970B2"/>
    <w:rsid w:val="00E503EE"/>
    <w:rsid w:val="00E679CC"/>
    <w:rsid w:val="00E94494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9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9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9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9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9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8527</izvorni_sadrzaj>
    <derivirana_varijabla naziv="DomainObject.Predmet.Broj_1">8527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St-8527/2015</izvorni_sadrzaj>
    <derivirana_varijabla naziv="DomainObject.Predmet.OznakaBroj_1">St-8527/2015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MIHALJEK d.o.o. zastupanog po punomoćniku VLADIMIR MIHALJEK</izvorni_sadrzaj>
    <derivirana_varijabla naziv="DomainObject.Predmet.ProtustrankaFormated_1">  MIHALJEK d.o.o. zastupanog po punomoćniku VLADIMIR MIHALJEK</derivirana_varijabla>
  </DomainObject.Predmet.ProtustrankaFormated>
  <DomainObject.Predmet.ProtustrankaFormatedOIB>
    <izvorni_sadrzaj>  MIHALJEK d.o.o., OIB 76560938744 zastupanog po punomoćniku VLADIMIR MIHALJEK</izvorni_sadrzaj>
    <derivirana_varijabla naziv="DomainObject.Predmet.ProtustrankaFormatedOIB_1">  MIHALJEK d.o.o., OIB 76560938744 zastupanog po punomoćniku VLADIMIR MIHALJEK</derivirana_varijabla>
  </DomainObject.Predmet.ProtustrankaFormatedOIB>
  <DomainObject.Predmet.ProtustrankaFormatedWithAdress>
    <izvorni_sadrzaj> MIHALJEK d.o.o., Vladimira Varićaka 20/8, 10000 Zagreb zastupanog po punomoćniku VLADIMIR MIHALJEK</izvorni_sadrzaj>
    <derivirana_varijabla naziv="DomainObject.Predmet.ProtustrankaFormatedWithAdress_1"> MIHALJEK d.o.o., Vladimira Varićaka 20/8, 10000 Zagreb zastupanog po punomoćniku VLADIMIR MIHALJEK</derivirana_varijabla>
  </DomainObject.Predmet.ProtustrankaFormatedWithAdress>
  <DomainObject.Predmet.ProtustrankaFormatedWithAdressOIB>
    <izvorni_sadrzaj> MIHALJEK d.o.o., OIB 76560938744, Vladimira Varićaka 20/8, 10000 Zagreb zastupanog po punomoćniku VLADIMIR MIHALJEK</izvorni_sadrzaj>
    <derivirana_varijabla naziv="DomainObject.Predmet.ProtustrankaFormatedWithAdressOIB_1"> MIHALJEK d.o.o., OIB 76560938744, Vladimira Varićaka 20/8, 10000 Zagreb zastupanog po punomoćniku VLADIMIR MIHALJEK</derivirana_varijabla>
  </DomainObject.Predmet.ProtustrankaFormatedWithAdressOIB>
  <DomainObject.Predmet.ProtustrankaWithAdress>
    <izvorni_sadrzaj>MIHALJEK d.o.o. Vladimira Varićaka 20/8, 10000 Zagreb</izvorni_sadrzaj>
    <derivirana_varijabla naziv="DomainObject.Predmet.ProtustrankaWithAdress_1">MIHALJEK d.o.o. Vladimira Varićaka 20/8, 10000 Zagreb</derivirana_varijabla>
  </DomainObject.Predmet.ProtustrankaWithAdress>
  <DomainObject.Predmet.ProtustrankaWithAdressOIB>
    <izvorni_sadrzaj>MIHALJEK d.o.o., OIB 76560938744, Vladimira Varićaka 20/8, 10000 Zagreb</izvorni_sadrzaj>
    <derivirana_varijabla naziv="DomainObject.Predmet.ProtustrankaWithAdressOIB_1">MIHALJEK d.o.o., OIB 76560938744, Vladimira Varićaka 20/8, 10000 Zagreb</derivirana_varijabla>
  </DomainObject.Predmet.ProtustrankaWithAdressOIB>
  <DomainObject.Predmet.ProtustrankaNazivFormated>
    <izvorni_sadrzaj>MIHALJEK d.o.o.</izvorni_sadrzaj>
    <derivirana_varijabla naziv="DomainObject.Predmet.ProtustrankaNazivFormated_1">MIHALJEK d.o.o.</derivirana_varijabla>
  </DomainObject.Predmet.ProtustrankaNazivFormated>
  <DomainObject.Predmet.ProtustrankaNazivFormatedOIB>
    <izvorni_sadrzaj>MIHALJEK d.o.o., OIB 76560938744</izvorni_sadrzaj>
    <derivirana_varijabla naziv="DomainObject.Predmet.ProtustrankaNazivFormatedOIB_1">MIHALJEK d.o.o., OIB 76560938744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MIHALJEK d.o.o. zastupanog po punomoćniku VLADIMIR MIHALJEK</item>
    </izvorni_sadrzaj>
    <derivirana_varijabla naziv="DomainObject.Predmet.ProtuStrankaListFormated_1">
      <item>MIHALJEK d.o.o. zastupanog po punomoćniku VLADIMIR MIHALJEK</item>
    </derivirana_varijabla>
  </DomainObject.Predmet.ProtuStrankaListFormated>
  <DomainObject.Predmet.ProtuStrankaListFormatedOIB>
    <izvorni_sadrzaj>
      <item>MIHALJEK d.o.o., OIB 76560938744 zastupanog po punomoćniku VLADIMIR MIHALJEK</item>
    </izvorni_sadrzaj>
    <derivirana_varijabla naziv="DomainObject.Predmet.ProtuStrankaListFormatedOIB_1">
      <item>MIHALJEK d.o.o., OIB 76560938744 zastupanog po punomoćniku VLADIMIR MIHALJEK</item>
    </derivirana_varijabla>
  </DomainObject.Predmet.ProtuStrankaListFormatedOIB>
  <DomainObject.Predmet.ProtuStrankaListFormatedWithAdress>
    <izvorni_sadrzaj>
      <item>MIHALJEK d.o.o., Vladimira Varićaka 20/8, 10000 Zagreb zastupanog po punomoćniku VLADIMIR MIHALJEK</item>
    </izvorni_sadrzaj>
    <derivirana_varijabla naziv="DomainObject.Predmet.ProtuStrankaListFormatedWithAdress_1">
      <item>MIHALJEK d.o.o., Vladimira Varićaka 20/8, 10000 Zagreb zastupanog po punomoćniku VLADIMIR MIHALJEK</item>
    </derivirana_varijabla>
  </DomainObject.Predmet.ProtuStrankaListFormatedWithAdress>
  <DomainObject.Predmet.ProtuStrankaListFormatedWithAdressOIB>
    <izvorni_sadrzaj>
      <item>MIHALJEK d.o.o., OIB 76560938744, Vladimira Varićaka 20/8, 10000 Zagreb zastupanog po punomoćniku VLADIMIR MIHALJEK</item>
    </izvorni_sadrzaj>
    <derivirana_varijabla naziv="DomainObject.Predmet.ProtuStrankaListFormatedWithAdressOIB_1">
      <item>MIHALJEK d.o.o., OIB 76560938744, Vladimira Varićaka 20/8, 10000 Zagreb zastupanog po punomoćniku VLADIMIR MIHALJEK</item>
    </derivirana_varijabla>
  </DomainObject.Predmet.ProtuStrankaListFormatedWithAdressOIB>
  <DomainObject.Predmet.ProtuStrankaListNazivFormated>
    <izvorni_sadrzaj>
      <item>MIHALJEK d.o.o.</item>
    </izvorni_sadrzaj>
    <derivirana_varijabla naziv="DomainObject.Predmet.ProtuStrankaListNazivFormated_1">
      <item>MIHALJEK d.o.o.</item>
    </derivirana_varijabla>
  </DomainObject.Predmet.ProtuStrankaListNazivFormated>
  <DomainObject.Predmet.ProtuStrankaListNazivFormatedOIB>
    <izvorni_sadrzaj>
      <item>MIHALJEK d.o.o., OIB 76560938744</item>
    </izvorni_sadrzaj>
    <derivirana_varijabla naziv="DomainObject.Predmet.ProtuStrankaListNazivFormatedOIB_1">
      <item>MIHALJEK d.o.o., OIB 76560938744</item>
    </derivirana_varijabla>
  </DomainObject.Predmet.ProtuStrankaListNazivFormatedOIB>
  <DomainObject.Predmet.OstaliListFormated>
    <izvorni_sadrzaj>
      <item>VLADIMIR MIHALJEK punomoćnik sudionika u postupku MIHALJEK d.o.o.</item>
    </izvorni_sadrzaj>
    <derivirana_varijabla naziv="DomainObject.Predmet.OstaliListFormated_1">
      <item>VLADIMIR MIHALJEK punomoćnik sudionika u postupku MIHALJEK d.o.o.</item>
    </derivirana_varijabla>
  </DomainObject.Predmet.OstaliListFormated>
  <DomainObject.Predmet.OstaliListFormatedOIB>
    <izvorni_sadrzaj>
      <item>VLADIMIR MIHALJEK, OIB 37700158153 punomoćnik sudionika u postupku MIHALJEK d.o.o.</item>
    </izvorni_sadrzaj>
    <derivirana_varijabla naziv="DomainObject.Predmet.OstaliListFormatedOIB_1">
      <item>VLADIMIR MIHALJEK, OIB 37700158153 punomoćnik sudionika u postupku MIHALJEK d.o.o.</item>
    </derivirana_varijabla>
  </DomainObject.Predmet.OstaliListFormatedOIB>
  <DomainObject.Predmet.OstaliListFormatedWithAdress>
    <izvorni_sadrzaj>
      <item>VLADIMIR MIHALJEK, Vladimira Varićaka 20/8, 10000 Zagreb punomoćnik sudionika u postupku MIHALJEK d.o.o.</item>
    </izvorni_sadrzaj>
    <derivirana_varijabla naziv="DomainObject.Predmet.OstaliListFormatedWithAdress_1">
      <item>VLADIMIR MIHALJEK, Vladimira Varićaka 20/8, 10000 Zagreb punomoćnik sudionika u postupku MIHALJEK d.o.o.</item>
    </derivirana_varijabla>
  </DomainObject.Predmet.OstaliListFormatedWithAdress>
  <DomainObject.Predmet.OstaliListFormatedWithAdressOIB>
    <izvorni_sadrzaj>
      <item>VLADIMIR MIHALJEK, OIB 37700158153, Vladimira Varićaka 20/8, 10000 Zagreb punomoćnik sudionika u postupku MIHALJEK d.o.o.</item>
    </izvorni_sadrzaj>
    <derivirana_varijabla naziv="DomainObject.Predmet.OstaliListFormatedWithAdressOIB_1">
      <item>VLADIMIR MIHALJEK, OIB 37700158153, Vladimira Varićaka 20/8, 10000 Zagreb punomoćnik sudionika u postupku MIHALJEK d.o.o.</item>
    </derivirana_varijabla>
  </DomainObject.Predmet.OstaliListFormatedWithAdressOIB>
  <DomainObject.Predmet.OstaliListNazivFormated>
    <izvorni_sadrzaj>
      <item>VLADIMIR MIHALJEK</item>
    </izvorni_sadrzaj>
    <derivirana_varijabla naziv="DomainObject.Predmet.OstaliListNazivFormated_1">
      <item>VLADIMIR MIHALJEK</item>
    </derivirana_varijabla>
  </DomainObject.Predmet.OstaliListNazivFormated>
  <DomainObject.Predmet.OstaliListNazivFormatedOIB>
    <izvorni_sadrzaj>
      <item>VLADIMIR MIHALJEK, OIB 37700158153</item>
    </izvorni_sadrzaj>
    <derivirana_varijabla naziv="DomainObject.Predmet.OstaliListNazivFormatedOIB_1">
      <item>VLADIMIR MIHALJEK, OIB 37700158153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MIHALJEK d.o.o.</izvorni_sadrzaj>
    <derivirana_varijabla naziv="DomainObject.Predmet.ProtustrankaIDrugi_1">MIHALJEK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MIHALJEK d.o.o., OIB 76560938744, Vladimira Varićaka 20/8, 10000 Zagreb</izvorni_sadrzaj>
    <derivirana_varijabla naziv="DomainObject.Predmet.ProtustrankaIDrugiAdressOIB_1">MIHALJEK d.o.o., OIB 76560938744, Vladimira Varićaka 20/8,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MIHALJEK d.o.o.</item>
      <item>VLADIMIR MIHALJEK</item>
    </izvorni_sadrzaj>
    <derivirana_varijabla naziv="DomainObject.Predmet.SudioniciListNaziv_1">
      <item>FINA Regionalni centar Zagreb</item>
      <item>MIHALJEK d.o.o.</item>
      <item>VLADIMIR MIHALJEK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MIHALJEK d.o.o., OIB 76560938744, Vladimira Varićaka 20/8,10000 Zagreb</item>
      <item>VLADIMIR MIHALJEK, OIB 37700158153, Vladimira Varićaka 20/8,10000 Zagreb</item>
    </izvorni_sadrzaj>
    <derivirana_varijabla naziv="DomainObject.Predmet.SudioniciListAdressOIB_1">
      <item>FINA Regionalni centar Zagreb, OIB 85821130368, Trg svibanjskih žrtava 1995. br. 1,10000 Zagreb</item>
      <item>MIHALJEK d.o.o., OIB 76560938744, Vladimira Varićaka 20/8,10000 Zagreb</item>
      <item>VLADIMIR MIHALJEK, OIB 37700158153, Vladimira Varićaka 20/8,10000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76560938744</item>
      <item>, OIB 37700158153</item>
    </izvorni_sadrzaj>
    <derivirana_varijabla naziv="DomainObject.Predmet.SudioniciListNazivOIB_1">
      <item>, OIB 85821130368</item>
      <item>, OIB 76560938744</item>
      <item>, OIB 37700158153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B44A2-0398-4980-962E-631A46A38F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1329</properties:Characters>
  <properties:Lines>48</properties:Lines>
  <properties:Paragraphs>17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2016-01-19T08:01:00Z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