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88be" w14:paraId="54f88be" w:rsidRDefault="009602B5" w:rsidP="00E216F1" w:rsidR="00B1338F" w:rsidRPr="00B22F77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E216F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9815B3" w:rsidP="00D11F4F" w:rsidR="009815B3">
      <w:r>
        <w:t xml:space="preserve">                                                             </w:t>
      </w:r>
    </w:p>
    <w:p w:rsidRDefault="009815B3" w:rsidP="00D11F4F" w:rsidR="00D11F4F" w:rsidRPr="00B22F77">
      <w:r>
        <w:t xml:space="preserve">                                                                 O G L A S</w:t>
      </w:r>
    </w:p>
    <w:p w:rsidRDefault="002D7371" w:rsidP="00D11F4F" w:rsidR="002D7371">
      <w:pPr>
        <w:jc w:val="both"/>
      </w:pPr>
    </w:p>
    <w:p w:rsidRDefault="009815B3" w:rsidP="00DF3317" w:rsidR="009815B3">
      <w:pPr>
        <w:ind w:firstLine="708"/>
        <w:jc w:val="both"/>
      </w:pPr>
      <w:r>
        <w:t>Trgovački sud u Zagrebu, po sucu</w:t>
      </w:r>
      <w:r w:rsidR="009602B5">
        <w:t xml:space="preserve"> toga suda </w:t>
      </w:r>
      <w:r>
        <w:t xml:space="preserve">Vesni Sremac Šoštar, povodom prijedloga dužnika </w:t>
      </w:r>
      <w:r w:rsidR="00BA7E67">
        <w:t>NEUGEBAUER d.o.o. Zagreb, Mokrička 2, OIB:56856283862</w:t>
      </w:r>
      <w:r>
        <w:t>, radi sklapanja predstečajne nagodbe,</w:t>
      </w:r>
      <w:r w:rsidRPr="009815B3">
        <w:t xml:space="preserve"> oglasio je: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 xml:space="preserve">Ročište radi sklapanja predstečajne nagodbe u postupku nad dužnikom </w:t>
      </w:r>
      <w:r w:rsidR="00BA7E67">
        <w:t>NEUGEBAUER d.o.o. Zagreb, Mokrička 2, OIB:56856283862</w:t>
      </w:r>
      <w:r>
        <w:t>, određuje se za dan:</w:t>
      </w:r>
    </w:p>
    <w:p w:rsidRDefault="009815B3" w:rsidP="009602B5" w:rsidR="009815B3">
      <w:pPr>
        <w:jc w:val="both"/>
      </w:pPr>
    </w:p>
    <w:p w:rsidRDefault="00BA7E67" w:rsidP="00DF3317" w:rsidR="009815B3">
      <w:pPr>
        <w:ind w:firstLine="708"/>
        <w:jc w:val="both"/>
      </w:pPr>
      <w:r>
        <w:rPr>
          <w:b/>
        </w:rPr>
        <w:t>18. siječnja 2018</w:t>
      </w:r>
      <w:r w:rsidR="009602B5">
        <w:rPr>
          <w:b/>
        </w:rPr>
        <w:t>.</w:t>
      </w:r>
      <w:r>
        <w:rPr>
          <w:b/>
        </w:rPr>
        <w:t xml:space="preserve"> godine u 10,</w:t>
      </w:r>
      <w:r w:rsidR="00E216F1">
        <w:rPr>
          <w:b/>
        </w:rPr>
        <w:t>0</w:t>
      </w:r>
      <w:r w:rsidR="009815B3" w:rsidRPr="009602B5">
        <w:rPr>
          <w:b/>
        </w:rPr>
        <w:t>0</w:t>
      </w:r>
      <w:r w:rsidR="009815B3">
        <w:t xml:space="preserve"> sati u zgradi Trgovačkog suda Zagreb, Petrinjska  8, soba broj 55/III</w:t>
      </w:r>
      <w:r w:rsidR="009602B5">
        <w:t xml:space="preserve"> </w:t>
      </w:r>
      <w:r w:rsidR="009815B3">
        <w:t>(dvorišna zgrada) na koje se pozivaju dužnik i svi vjerovnici.</w:t>
      </w:r>
    </w:p>
    <w:p w:rsidRDefault="009815B3" w:rsidP="009602B5" w:rsidR="009815B3">
      <w:pPr>
        <w:jc w:val="both"/>
      </w:pPr>
      <w:r>
        <w:t xml:space="preserve"> </w:t>
      </w:r>
    </w:p>
    <w:p w:rsidRDefault="009815B3" w:rsidP="00DF3317" w:rsidR="009815B3">
      <w:pPr>
        <w:ind w:firstLine="708"/>
        <w:jc w:val="both"/>
      </w:pPr>
      <w:r>
        <w:t>Uvid u nacrt prijedloga predstečajne nagodbe može se izvršiti na Trgovačkom sudu u Zagrebu, soba broj 55/III (dvorišna zgrada).</w:t>
      </w:r>
    </w:p>
    <w:p w:rsidRDefault="009815B3" w:rsidP="009602B5" w:rsidR="009815B3">
      <w:pPr>
        <w:jc w:val="both"/>
      </w:pPr>
    </w:p>
    <w:p w:rsidRDefault="009815B3" w:rsidP="00DF3317" w:rsidR="009815B3" w:rsidRPr="00BA5668">
      <w:pPr>
        <w:ind w:firstLine="708"/>
        <w:jc w:val="both"/>
      </w:pPr>
      <w:r>
        <w:t xml:space="preserve">Poziva se Financijska agencija oglasiti poziv za navedeno ročište najkasnije do </w:t>
      </w:r>
      <w:r w:rsidR="00BA7E67">
        <w:t xml:space="preserve">20. prosinca </w:t>
      </w:r>
      <w:r w:rsidR="00BA5668" w:rsidRPr="00BA5668">
        <w:t>2017.</w:t>
      </w:r>
    </w:p>
    <w:p w:rsidRDefault="009815B3" w:rsidP="009602B5" w:rsidR="009815B3" w:rsidRPr="00E216F1">
      <w:pPr>
        <w:jc w:val="both"/>
        <w:rPr>
          <w:b/>
        </w:rPr>
      </w:pPr>
    </w:p>
    <w:p w:rsidRDefault="009815B3" w:rsidP="009602B5" w:rsidR="009815B3" w:rsidRPr="00E216F1">
      <w:pPr>
        <w:jc w:val="both"/>
        <w:rPr>
          <w:b/>
        </w:rPr>
      </w:pPr>
    </w:p>
    <w:p w:rsidRDefault="009815B3" w:rsidP="009815B3" w:rsidR="005F2603">
      <w:r>
        <w:t xml:space="preserve">                                                </w:t>
      </w:r>
      <w:r w:rsidR="00C653B8">
        <w:t xml:space="preserve">  </w:t>
      </w:r>
      <w:r w:rsidR="008A03E9" w:rsidRPr="00B22F77">
        <w:t xml:space="preserve">U </w:t>
      </w:r>
      <w:r w:rsidR="005F2603" w:rsidRPr="00B22F77">
        <w:t>Zagreb</w:t>
      </w:r>
      <w:r w:rsidR="008A03E9" w:rsidRPr="00B22F77">
        <w:t>u</w:t>
      </w:r>
      <w:r w:rsidR="00E216F1">
        <w:t xml:space="preserve">, </w:t>
      </w:r>
      <w:r w:rsidR="00BA7E67">
        <w:t>13. prosinca 2017</w:t>
      </w:r>
      <w:r w:rsidR="00E216F1">
        <w:t>. godine</w:t>
      </w:r>
    </w:p>
    <w:p w:rsidRDefault="007A4C08" w:rsidP="008A03E9" w:rsidR="007A4C08">
      <w:pPr>
        <w:jc w:val="center"/>
      </w:pPr>
    </w:p>
    <w:p w:rsidRDefault="007A4C08" w:rsidP="008A03E9" w:rsidR="007A4C08" w:rsidRPr="00B22F77">
      <w:pPr>
        <w:jc w:val="center"/>
      </w:pPr>
    </w:p>
    <w:p w:rsidRDefault="009602B5" w:rsidP="004B1EDB" w:rsidR="005F2603" w:rsidRPr="00B22F77">
      <w:pPr>
        <w:jc w:val="right"/>
      </w:pPr>
      <w:r>
        <w:t>SUDAC:</w:t>
      </w:r>
    </w:p>
    <w:p w:rsidRDefault="009A36D7" w:rsidP="00E53D3D" w:rsidR="00BA7E67">
      <w:pPr>
        <w:pStyle w:val="Uvuenotijeloteksta"/>
        <w:ind w:firstLine="141" w:left="1983"/>
        <w:jc w:val="right"/>
      </w:pPr>
      <w:r>
        <w:t xml:space="preserve"> </w:t>
      </w:r>
      <w:r w:rsidR="009815B3">
        <w:t>Vesna Sremac Šoštar</w:t>
      </w:r>
      <w:r w:rsidR="00BA7E67">
        <w:t>,v.r.</w:t>
      </w:r>
    </w:p>
    <w:p w:rsidRDefault="00BA7E67" w:rsidP="00D338FD" w:rsidR="00BA7E67">
      <w:pPr>
        <w:pStyle w:val="Uvuenotijeloteksta"/>
        <w:ind w:firstLine="141" w:left="1983"/>
        <w:jc w:val="right"/>
      </w:pPr>
      <w:r>
        <w:t>Za točnost otpravka</w:t>
      </w:r>
    </w:p>
    <w:p w:rsidRDefault="00BA7E67" w:rsidP="00BA7E67" w:rsidR="00BA5668">
      <w:pPr>
        <w:pStyle w:val="Uvuenotijeloteksta"/>
        <w:ind w:firstLine="141" w:left="1983"/>
        <w:jc w:val="right"/>
      </w:pPr>
      <w:r>
        <w:t>Matea Bizjak</w:t>
      </w:r>
    </w:p>
    <w:p w:rsidRDefault="00E60DD2" w:rsidP="004B1EDB" w:rsidR="00E60DD2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E216F1" w:rsidR="009A36D7" w:rsidRPr="00B22F77">
      <w:headerReference w:type="default" r:id="rId10"/>
      <w:headerReference w:type="first" r:id="rId11"/>
      <w:pgSz w:h="16838" w:w="11906"/>
      <w:pgMar w:gutter="0" w:footer="708" w:header="708" w:left="1417" w:bottom="113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6F1" w:rsidP="00E216F1" w:rsidR="00E216F1">
      <w:r>
        <w:separator/>
      </w:r>
    </w:p>
  </w:endnote>
  <w:endnote w:id="0" w:type="continuationSeparator">
    <w:p w:rsidRDefault="00E216F1" w:rsidP="00E216F1" w:rsidR="00E21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6F1" w:rsidP="00E216F1" w:rsidR="00E216F1">
      <w:r>
        <w:separator/>
      </w:r>
    </w:p>
  </w:footnote>
  <w:footnote w:id="0" w:type="continuationSeparator">
    <w:p w:rsidRDefault="00E216F1" w:rsidP="00E216F1" w:rsidR="00E21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4163691"/>
      <w:docPartObj>
        <w:docPartGallery w:val="Page Numbers (Top of Page)"/>
        <w:docPartUnique/>
      </w:docPartObj>
    </w:sdtPr>
    <w:sdtEndPr/>
    <w:sdtContent>
      <w:p w:rsidRDefault="00E216F1" w:rsidR="00E216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216F1" w:rsidR="00E21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6F1" w:rsidP="00E216F1" w:rsidR="00E216F1">
    <w:pPr>
      <w:pStyle w:val="Zaglavlje"/>
      <w:jc w:val="right"/>
    </w:pPr>
    <w:r>
      <w:t>4</w:t>
    </w:r>
    <w:r w:rsidR="00BA7E67">
      <w:t>8.Stpn-65/15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354C5"/>
    <w:multiLevelType w:val="hybridMultilevel"/>
    <w:tmpl w:val="B8063496"/>
    <w:lvl w:tplc="ECD8C54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09296C"/>
    <w:multiLevelType w:val="hybridMultilevel"/>
    <w:tmpl w:val="33943892"/>
    <w:lvl w:tplc="3262538A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9A2327"/>
    <w:multiLevelType w:val="hybridMultilevel"/>
    <w:tmpl w:val="7DE06F5C"/>
    <w:lvl w:tplc="2902B858" w:ilvl="0">
      <w:start w:val="18"/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C175E"/>
    <w:rsid w:val="00157658"/>
    <w:rsid w:val="00167699"/>
    <w:rsid w:val="001859FF"/>
    <w:rsid w:val="00191E1D"/>
    <w:rsid w:val="001E22E9"/>
    <w:rsid w:val="001E4D97"/>
    <w:rsid w:val="00212A58"/>
    <w:rsid w:val="002D0B39"/>
    <w:rsid w:val="002D7371"/>
    <w:rsid w:val="002E617B"/>
    <w:rsid w:val="003E7761"/>
    <w:rsid w:val="0042272B"/>
    <w:rsid w:val="004468A1"/>
    <w:rsid w:val="00465F0E"/>
    <w:rsid w:val="004B1EDB"/>
    <w:rsid w:val="004B5537"/>
    <w:rsid w:val="00507530"/>
    <w:rsid w:val="00533189"/>
    <w:rsid w:val="005B211D"/>
    <w:rsid w:val="005E03D4"/>
    <w:rsid w:val="005F2603"/>
    <w:rsid w:val="005F68EA"/>
    <w:rsid w:val="00603C6F"/>
    <w:rsid w:val="00662BA5"/>
    <w:rsid w:val="006810C0"/>
    <w:rsid w:val="006A3B58"/>
    <w:rsid w:val="006B3605"/>
    <w:rsid w:val="006C4297"/>
    <w:rsid w:val="006C7D5C"/>
    <w:rsid w:val="006E529B"/>
    <w:rsid w:val="00700EAF"/>
    <w:rsid w:val="00701AA3"/>
    <w:rsid w:val="00731A32"/>
    <w:rsid w:val="007A4C08"/>
    <w:rsid w:val="007C239B"/>
    <w:rsid w:val="00871B08"/>
    <w:rsid w:val="008A03E9"/>
    <w:rsid w:val="00915378"/>
    <w:rsid w:val="009277EA"/>
    <w:rsid w:val="00950D13"/>
    <w:rsid w:val="009602B5"/>
    <w:rsid w:val="009815B3"/>
    <w:rsid w:val="009A36D7"/>
    <w:rsid w:val="009A7443"/>
    <w:rsid w:val="009C4A88"/>
    <w:rsid w:val="009F31BC"/>
    <w:rsid w:val="00A06284"/>
    <w:rsid w:val="00A320A0"/>
    <w:rsid w:val="00A4356D"/>
    <w:rsid w:val="00A915EB"/>
    <w:rsid w:val="00AB1F90"/>
    <w:rsid w:val="00B1338F"/>
    <w:rsid w:val="00B22F77"/>
    <w:rsid w:val="00BA5668"/>
    <w:rsid w:val="00BA7E67"/>
    <w:rsid w:val="00C35596"/>
    <w:rsid w:val="00C653B8"/>
    <w:rsid w:val="00C76F75"/>
    <w:rsid w:val="00C87019"/>
    <w:rsid w:val="00D11F4F"/>
    <w:rsid w:val="00D9026C"/>
    <w:rsid w:val="00DE3887"/>
    <w:rsid w:val="00DF3317"/>
    <w:rsid w:val="00E216F1"/>
    <w:rsid w:val="00E2706B"/>
    <w:rsid w:val="00E60DD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774</properties:Characters>
  <properties:Lines>34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2017-11-22T08:38:00Z</dcterms:created>
  <dc:creator>gzubak</dc:creator>
  <cp:lastModifiedBy>Matea Bizjak</cp:lastModifiedBy>
  <cp:lastPrinted>2017-12-13T11:48:00Z</cp:lastPrinted>
  <dcterms:modified xmlns:xsi="http://www.w3.org/2001/XMLSchema-instance" xsi:type="dcterms:W3CDTF">2017-12-13T11:49:00Z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