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54a87" w14:paraId="c854a87" w:rsidRDefault="0090401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1463040</wp:posOffset>
            </wp:positionH>
            <wp:positionV relativeFrom="page">
              <wp:posOffset>624840</wp:posOffset>
            </wp:positionV>
            <wp:extent cy="871855" cx="653415"/>
            <wp:effectExtent b="444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71855" cx="653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904012" w:rsidP="00904012" w:rsidR="00904012">
      <w:pPr>
        <w:spacing w:after="0"/>
        <w:jc w:val="both"/>
      </w:pPr>
      <w:r>
        <w:t xml:space="preserve">           Republika Hrvatska</w:t>
      </w:r>
    </w:p>
    <w:p w:rsidRDefault="00904012" w:rsidP="00904012" w:rsidR="00904012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904012" w:rsidP="00904012" w:rsidR="00904012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rPr>
          <w:rFonts w:cs="Times New Roman" w:eastAsia="Times New Roman"/>
          <w:noProof/>
          <w:szCs w:val="20"/>
          <w:lang w:eastAsia="hr-HR"/>
        </w:rPr>
      </w:pPr>
      <w:r w:rsidRPr="00904012">
        <w:rPr>
          <w:rFonts w:cs="Times New Roman" w:eastAsia="Times New Roman"/>
          <w:noProof/>
          <w:szCs w:val="20"/>
          <w:lang w:eastAsia="hr-HR"/>
        </w:rPr>
        <w:t>Poslovni broj: 5. St-84/2018-2</w:t>
      </w:r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04012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04012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04012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904012">
        <w:rPr>
          <w:rFonts w:cs="Times New Roman" w:eastAsia="Times New Roman"/>
          <w:szCs w:val="20"/>
          <w:lang w:eastAsia="hr-HR"/>
        </w:rPr>
        <w:t>povodom prijedloga Financijske agencije, OIB: 85821130368, RC ZAGREB, Podružnica Varaždin, Varaždin, A. Cesarca 2, za otvaranje stečajnog postupka nad dužnikom LEPOGLAVSKA TVORNICA STOLACA društvo s ograničenom odgovornošću za proizvodnju, trgovinu i usluge, Lepoglava, Hrvatskih pavlina 44, MBS: 070098809, OIB: 62939267187, 7. svibnja</w:t>
      </w:r>
      <w:r w:rsidRPr="00904012">
        <w:rPr>
          <w:rFonts w:cs="Times New Roman" w:eastAsia="Times New Roman"/>
          <w:noProof/>
          <w:szCs w:val="20"/>
          <w:lang w:eastAsia="hr-HR"/>
        </w:rPr>
        <w:t xml:space="preserve"> 2018. </w:t>
      </w:r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04012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04012">
        <w:rPr>
          <w:rFonts w:cs="Times New Roman" w:eastAsia="Times New Roman"/>
          <w:noProof/>
          <w:szCs w:val="20"/>
          <w:lang w:eastAsia="hr-HR"/>
        </w:rPr>
        <w:t xml:space="preserve">Odbacuje se prijedlog za otvaranje stečajnog postupka nad dužnikom </w:t>
      </w:r>
      <w:r w:rsidRPr="00904012">
        <w:rPr>
          <w:rFonts w:cs="Times New Roman" w:eastAsia="Times New Roman"/>
          <w:szCs w:val="20"/>
          <w:lang w:eastAsia="hr-HR"/>
        </w:rPr>
        <w:t>LEPOGLAVSKA TVORNICA STOLACA društvo s ograničenom odgovornošću za proizvodnju, trgovinu i usluge, Lepoglava, Hrvatskih pavlina 44, MBS: 070098809, OIB: 62939267187.</w:t>
      </w:r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04012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04012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29. studenog 2017. Trgovačkom sudu u Varaždinu podnijela prijedlog za otvaranje stečajnog postupka nad dužnikom</w:t>
      </w:r>
      <w:r w:rsidRPr="00904012">
        <w:rPr>
          <w:rFonts w:cs="Times New Roman" w:eastAsia="Times New Roman"/>
          <w:szCs w:val="20"/>
          <w:lang w:eastAsia="hr-HR"/>
        </w:rPr>
        <w:t xml:space="preserve"> LEPOGLAVSKA TVORNICA STOLACA društvo s ograničenom odgovornošću za proizvodnju, trgovinu i usluge, Lepoglava, Hrvatskih pavlina 44, koji je zaprimljen pod brojem St-604/2017 i sukladno rješenju predsjednika Visokog trgovačkog suda Republike Hrvatske poslovni broj Su-1223/17-2 od 15. prosinca 2017. ustupljen je Trgovačkom sudu u Bjelovaru  na daljnji postupak. </w:t>
      </w:r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04012">
        <w:rPr>
          <w:rFonts w:cs="Times New Roman" w:eastAsia="Times New Roman"/>
          <w:noProof/>
          <w:szCs w:val="20"/>
          <w:lang w:eastAsia="hr-HR"/>
        </w:rPr>
        <w:t xml:space="preserve">Uvidom u registar Trgovačkog suda u Varaždinu utvrđeno je da je dužnik </w:t>
      </w:r>
      <w:r w:rsidRPr="00904012">
        <w:rPr>
          <w:rFonts w:cs="Times New Roman" w:eastAsia="Times New Roman"/>
          <w:szCs w:val="20"/>
          <w:lang w:eastAsia="hr-HR"/>
        </w:rPr>
        <w:t xml:space="preserve">LEPOGLAVSKA TVORNICA STOLACA društvo s ograničenom odgovornošću za proizvodnju, trgovinu i usluge, Lepoglava, Hrvatskih pavlina 44, </w:t>
      </w:r>
      <w:r w:rsidRPr="00904012">
        <w:rPr>
          <w:rFonts w:cs="Times New Roman" w:eastAsia="Times New Roman"/>
          <w:noProof/>
          <w:szCs w:val="20"/>
          <w:lang w:eastAsia="hr-HR"/>
        </w:rPr>
        <w:t xml:space="preserve">brisan iz sudskog registra 31. siječnja 2018. rješenjem broj Tt-17/5286-3. </w:t>
      </w:r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04012">
        <w:rPr>
          <w:rFonts w:cs="Times New Roman" w:eastAsia="Times New Roman"/>
          <w:noProof/>
          <w:szCs w:val="20"/>
          <w:lang w:eastAsia="hr-HR"/>
        </w:rPr>
        <w:lastRenderedPageBreak/>
        <w:t>Kako je dužnik prestao postojati, sud je prijedlog otvaranje stečajnog postupka odbacio.</w:t>
      </w:r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04012">
        <w:rPr>
          <w:rFonts w:cs="Times New Roman" w:eastAsia="Times New Roman"/>
          <w:szCs w:val="20"/>
          <w:lang w:eastAsia="hr-HR"/>
        </w:rPr>
        <w:t>U Bjelovaru 7. svibnja 2018.</w:t>
      </w:r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0401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Stečajna sutkinja</w:t>
      </w:r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0401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Marija Petrina Kubica v.r.</w:t>
      </w:r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04012" w:rsidP="00904012" w:rsidR="00904012" w:rsidRPr="0090401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904012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904012" w:rsidP="00904012" w:rsidR="00904012" w:rsidRPr="0090401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904012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04012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04012" w:rsidP="00904012" w:rsidR="00904012" w:rsidRPr="009040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90401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242326"/>
      <w:docPartObj>
        <w:docPartGallery w:val="Page Numbers (Top of Page)"/>
        <w:docPartUnique/>
      </w:docPartObj>
    </w:sdtPr>
    <w:sdtContent>
      <w:p w:rsidRDefault="00904012" w:rsidP="00904012" w:rsidR="0090401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904012" w:rsidP="00904012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rPr>
        <w:rFonts w:cs="Times New Roman" w:eastAsia="Times New Roman"/>
        <w:noProof/>
        <w:szCs w:val="20"/>
        <w:lang w:eastAsia="hr-HR"/>
      </w:rPr>
    </w:pPr>
    <w:r w:rsidRPr="00904012">
      <w:rPr>
        <w:rFonts w:cs="Times New Roman" w:eastAsia="Times New Roman"/>
        <w:noProof/>
        <w:szCs w:val="20"/>
        <w:lang w:eastAsia="hr-HR"/>
      </w:rPr>
      <w:t>Poslovni broj: 5. St-84/2018-2</w:t>
    </w:r>
  </w:p>
  <w:p w:rsidRDefault="00904012" w:rsidP="00904012" w:rsidR="00904012" w:rsidRPr="00904012">
    <w:pPr>
      <w:overflowPunct w:val="false"/>
      <w:autoSpaceDE w:val="false"/>
      <w:autoSpaceDN w:val="false"/>
      <w:adjustRightInd w:val="false"/>
      <w:spacing w:after="0"/>
      <w:ind w:firstLine="5103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012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634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618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St-84/2018-2</izvorni_sadrzaj>
    <derivirana_varijabla naziv="DomainObject.Oznaka_1">St-84/2018-2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St-84/2018</izvorni_sadrzaj>
    <derivirana_varijabla naziv="DomainObject.Predmet.OznakaBroj_1">St-84/2018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LEPOGLAVSKA TVORNICA STOLACA društvo s ograničenom odgovornošću za proizvodnju, trgovinu i usluge</izvorni_sadrzaj>
    <derivirana_varijabla naziv="DomainObject.Predmet.ProtustrankaFormated_1">  LEPOGLAVSKA TVORNICA STOLACA društvo s ograničenom odgovornošću za proizvodnju, trgovinu i usluge</derivirana_varijabla>
  </DomainObject.Predmet.ProtustrankaFormated>
  <DomainObject.Predmet.ProtustrankaFormatedOIB>
    <izvorni_sadrzaj>  LEPOGLAVSKA TVORNICA STOLACA društvo s ograničenom odgovornošću za proizvodnju, trgovinu i usluge, OIB 62939267187</izvorni_sadrzaj>
    <derivirana_varijabla naziv="DomainObject.Predmet.ProtustrankaFormatedOIB_1">  LEPOGLAVSKA TVORNICA STOLACA društvo s ograničenom odgovornošću za proizvodnju, trgovinu i usluge, OIB 62939267187</derivirana_varijabla>
  </DomainObject.Predmet.ProtustrankaFormatedOIB>
  <DomainObject.Predmet.ProtustrankaFormatedWithAdress>
    <izvorni_sadrzaj> LEPOGLAVSKA TVORNICA STOLACA društvo s ograničenom odgovornošću za proizvodnju, trgovinu i usluge, Hrvatskih pavlina 44, 42250 Lepoglava</izvorni_sadrzaj>
    <derivirana_varijabla naziv="DomainObject.Predmet.ProtustrankaFormatedWithAdress_1"> LEPOGLAVSKA TVORNICA STOLACA društvo s ograničenom odgovornošću za proizvodnju, trgovinu i usluge, Hrvatskih pavlina 44, 42250 Lepoglava</derivirana_varijabla>
  </DomainObject.Predmet.ProtustrankaFormatedWithAdress>
  <DomainObject.Predmet.ProtustrankaFormatedWithAdressOIB>
    <izvorni_sadrzaj> LEPOGLAVSKA TVORNICA STOLACA društvo s ograničenom odgovornošću za proizvodnju, trgovinu i usluge, OIB 62939267187, Hrvatskih pavlina 44, 42250 Lepoglava</izvorni_sadrzaj>
    <derivirana_varijabla naziv="DomainObject.Predmet.ProtustrankaFormatedWithAdressOIB_1"> LEPOGLAVSKA TVORNICA STOLACA društvo s ograničenom odgovornošću za proizvodnju, trgovinu i usluge, OIB 62939267187, Hrvatskih pavlina 44, 42250 Lepoglava</derivirana_varijabla>
  </DomainObject.Predmet.ProtustrankaFormatedWithAdressOIB>
  <DomainObject.Predmet.ProtustrankaWithAdress>
    <izvorni_sadrzaj>LEPOGLAVSKA TVORNICA STOLACA društvo s ograničenom odgovornošću za proizvodnju, trgovinu i usluge Hrvatskih pavlina 44, 42250 Lepoglava</izvorni_sadrzaj>
    <derivirana_varijabla naziv="DomainObject.Predmet.ProtustrankaWithAdress_1">LEPOGLAVSKA TVORNICA STOLACA društvo s ograničenom odgovornošću za proizvodnju, trgovinu i usluge Hrvatskih pavlina 44, 42250 Lepoglava</derivirana_varijabla>
  </DomainObject.Predmet.ProtustrankaWithAdress>
  <DomainObject.Predmet.ProtustrankaWithAdressOIB>
    <izvorni_sadrzaj>LEPOGLAVSKA TVORNICA STOLACA društvo s ograničenom odgovornošću za proizvodnju, trgovinu i usluge, OIB 62939267187, Hrvatskih pavlina 44, 42250 Lepoglava</izvorni_sadrzaj>
    <derivirana_varijabla naziv="DomainObject.Predmet.ProtustrankaWithAdressOIB_1">LEPOGLAVSKA TVORNICA STOLACA društvo s ograničenom odgovornošću za proizvodnju, trgovinu i usluge, OIB 62939267187, Hrvatskih pavlina 44, 42250 Lepoglava</derivirana_varijabla>
  </DomainObject.Predmet.ProtustrankaWithAdressOIB>
  <DomainObject.Predmet.ProtustrankaNazivFormated>
    <izvorni_sadrzaj>LEPOGLAVSKA TVORNICA STOLACA društvo s ograničenom odgovornošću za proizvodnju, trgovinu i usluge</izvorni_sadrzaj>
    <derivirana_varijabla naziv="DomainObject.Predmet.ProtustrankaNazivFormated_1">LEPOGLAVSKA TVORNICA STOLACA društvo s ograničenom odgovornošću za proizvodnju, trgovinu i usluge</derivirana_varijabla>
  </DomainObject.Predmet.ProtustrankaNazivFormated>
  <DomainObject.Predmet.ProtustrankaNazivFormatedOIB>
    <izvorni_sadrzaj>LEPOGLAVSKA TVORNICA STOLACA društvo s ograničenom odgovornošću za proizvodnju, trgovinu i usluge, OIB 62939267187</izvorni_sadrzaj>
    <derivirana_varijabla naziv="DomainObject.Predmet.ProtustrankaNazivFormatedOIB_1">LEPOGLAVSKA TVORNICA STOLACA društvo s ograničenom odgovornošću za proizvodnju, trgovinu i usluge, OIB 62939267187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LEPOGLAVSKA TVORNICA STOLACA društvo s ograničenom odgovornošću za proizvodnju, trgovinu i usluge</item>
    </izvorni_sadrzaj>
    <derivirana_varijabla naziv="DomainObject.Predmet.ProtuStrankaListFormated_1">
      <item>LEPOGLAVSKA TVORNICA STOLACA društvo s ograničenom odgovornošću za proizvodnju, trgovinu i usluge</item>
    </derivirana_varijabla>
  </DomainObject.Predmet.ProtuStrankaListFormated>
  <DomainObject.Predmet.ProtuStrankaListFormatedOIB>
    <izvorni_sadrzaj>
      <item>LEPOGLAVSKA TVORNICA STOLACA društvo s ograničenom odgovornošću za proizvodnju, trgovinu i usluge, OIB 62939267187</item>
    </izvorni_sadrzaj>
    <derivirana_varijabla naziv="DomainObject.Predmet.ProtuStrankaListFormatedOIB_1">
      <item>LEPOGLAVSKA TVORNICA STOLACA društvo s ograničenom odgovornošću za proizvodnju, trgovinu i usluge, OIB 62939267187</item>
    </derivirana_varijabla>
  </DomainObject.Predmet.ProtuStrankaListFormatedOIB>
  <DomainObject.Predmet.ProtuStrankaListFormatedWithAdress>
    <izvorni_sadrzaj>
      <item>LEPOGLAVSKA TVORNICA STOLACA društvo s ograničenom odgovornošću za proizvodnju, trgovinu i usluge, Hrvatskih pavlina 44, 42250 Lepoglava</item>
    </izvorni_sadrzaj>
    <derivirana_varijabla naziv="DomainObject.Predmet.ProtuStrankaListFormatedWithAdress_1">
      <item>LEPOGLAVSKA TVORNICA STOLACA društvo s ograničenom odgovornošću za proizvodnju, trgovinu i usluge, Hrvatskih pavlina 44, 42250 Lepoglava</item>
    </derivirana_varijabla>
  </DomainObject.Predmet.ProtuStrankaListFormatedWithAdress>
  <DomainObject.Predmet.ProtuStrankaListFormatedWithAdressOIB>
    <izvorni_sadrzaj>
      <item>LEPOGLAVSKA TVORNICA STOLACA društvo s ograničenom odgovornošću za proizvodnju, trgovinu i usluge, OIB 62939267187, Hrvatskih pavlina 44, 42250 Lepoglava</item>
    </izvorni_sadrzaj>
    <derivirana_varijabla naziv="DomainObject.Predmet.ProtuStrankaListFormatedWithAdressOIB_1">
      <item>LEPOGLAVSKA TVORNICA STOLACA društvo s ograničenom odgovornošću za proizvodnju, trgovinu i usluge, OIB 62939267187, Hrvatskih pavlina 44, 42250 Lepoglava</item>
    </derivirana_varijabla>
  </DomainObject.Predmet.ProtuStrankaListFormatedWithAdressOIB>
  <DomainObject.Predmet.ProtuStrankaListNazivFormated>
    <izvorni_sadrzaj>
      <item>LEPOGLAVSKA TVORNICA STOLACA društvo s ograničenom odgovornošću za proizvodnju, trgovinu i usluge</item>
    </izvorni_sadrzaj>
    <derivirana_varijabla naziv="DomainObject.Predmet.ProtuStrankaListNazivFormated_1">
      <item>LEPOGLAVSKA TVORNICA STOLACA društvo s ograničenom odgovornošću za proizvodnju, trgovinu i usluge</item>
    </derivirana_varijabla>
  </DomainObject.Predmet.ProtuStrankaListNazivFormated>
  <DomainObject.Predmet.ProtuStrankaListNazivFormatedOIB>
    <izvorni_sadrzaj>
      <item>LEPOGLAVSKA TVORNICA STOLACA društvo s ograničenom odgovornošću za proizvodnju, trgovinu i usluge, OIB 62939267187</item>
    </izvorni_sadrzaj>
    <derivirana_varijabla naziv="DomainObject.Predmet.ProtuStrankaListNazivFormatedOIB_1">
      <item>LEPOGLAVSKA TVORNICA STOLACA društvo s ograničenom odgovornošću za proizvodnju, trgovinu i usluge, OIB 62939267187</item>
    </derivirana_varijabla>
  </DomainObject.Predmet.ProtuStrankaListNazivFormatedOIB>
  <DomainObject.Predmet.OstaliListFormated>
    <izvorni_sadrzaj>
      <item>Miroslav Koračević</item>
      <item>Sudski registar</item>
    </izvorni_sadrzaj>
    <derivirana_varijabla naziv="DomainObject.Predmet.OstaliListFormated_1">
      <item>Miroslav Koračević</item>
      <item>Sudski registar</item>
    </derivirana_varijabla>
  </DomainObject.Predmet.OstaliListFormated>
  <DomainObject.Predmet.OstaliListFormatedOIB>
    <izvorni_sadrzaj>
      <item>Miroslav Koračević, OIB 99122374590</item>
      <item>Sudski registar</item>
    </izvorni_sadrzaj>
    <derivirana_varijabla naziv="DomainObject.Predmet.OstaliListFormatedOIB_1">
      <item>Miroslav Koračević, OIB 99122374590</item>
      <item>Sudski registar</item>
    </derivirana_varijabla>
  </DomainObject.Predmet.OstaliListFormatedOIB>
  <DomainObject.Predmet.OstaliListFormatedWithAdress>
    <izvorni_sadrzaj>
      <item>Miroslav Koračević, Trakošćanska 9, 42253 Bednja</item>
      <item>Sudski registar</item>
    </izvorni_sadrzaj>
    <derivirana_varijabla naziv="DomainObject.Predmet.OstaliListFormatedWithAdress_1">
      <item>Miroslav Koračević, Trakošćanska 9, 42253 Bednja</item>
      <item>Sudski registar</item>
    </derivirana_varijabla>
  </DomainObject.Predmet.OstaliListFormatedWithAdress>
  <DomainObject.Predmet.OstaliListFormatedWithAdressOIB>
    <izvorni_sadrzaj>
      <item>Miroslav Koračević, OIB 99122374590, Trakošćanska 9, 42253 Bednja</item>
      <item>Sudski registar</item>
    </izvorni_sadrzaj>
    <derivirana_varijabla naziv="DomainObject.Predmet.OstaliListFormatedWithAdressOIB_1">
      <item>Miroslav Koračević, OIB 99122374590, Trakošćanska 9, 42253 Bednja</item>
      <item>Sudski registar</item>
    </derivirana_varijabla>
  </DomainObject.Predmet.OstaliListFormatedWithAdressOIB>
  <DomainObject.Predmet.OstaliListNazivFormated>
    <izvorni_sadrzaj>
      <item>Miroslav Koračević</item>
      <item>Sudski registar</item>
    </izvorni_sadrzaj>
    <derivirana_varijabla naziv="DomainObject.Predmet.OstaliListNazivFormated_1">
      <item>Miroslav Koračević</item>
      <item>Sudski registar</item>
    </derivirana_varijabla>
  </DomainObject.Predmet.OstaliListNazivFormated>
  <DomainObject.Predmet.OstaliListNazivFormatedOIB>
    <izvorni_sadrzaj>
      <item>Miroslav Koračević, OIB 99122374590</item>
      <item>Sudski registar</item>
    </izvorni_sadrzaj>
    <derivirana_varijabla naziv="DomainObject.Predmet.OstaliListNazivFormatedOIB_1">
      <item>Miroslav Koračević, OIB 99122374590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St-84/2018-2</izvorni_sadrzaj>
    <derivirana_varijabla naziv="DomainObject.PoslovniBrojDokumenta_1">St-84/2018-2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LEPOGLAVSKA TVORNICA STOLACA društvo s ograničenom odgovornošću za proizvodnju, trgovinu i usluge</izvorni_sadrzaj>
    <derivirana_varijabla naziv="DomainObject.Predmet.ProtustrankaIDrugi_1">LEPOGLAVSKA TVORNICA STOLACA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LEPOGLAVSKA TVORNICA STOLACA društvo s ograničenom odgovornošću za proizvodnju, trgovinu i usluge, OIB 62939267187, Hrvatskih pavlina 44, 42250 Lepoglava</izvorni_sadrzaj>
    <derivirana_varijabla naziv="DomainObject.Predmet.ProtustrankaIDrugiAdressOIB_1">LEPOGLAVSKA TVORNICA STOLACA društvo s ograničenom odgovornošću za proizvodnju, trgovinu i usluge, OIB 62939267187, Hrvatskih pavlina 44,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LEPOGLAVSKA TVORNICA STOLACA društvo s ograničenom odgovornošću za proizvodnju, trgovinu i usluge</item>
      <item>Financijska agencija</item>
      <item>Miroslav Koračević</item>
      <item>Sudski registar</item>
    </izvorni_sadrzaj>
    <derivirana_varijabla naziv="DomainObject.Predmet.SudioniciListNaziv_1">
      <item>LEPOGLAVSKA TVORNICA STOLACA društvo s ograničenom odgovornošću za proizvodnju, trgovinu i usluge</item>
      <item>Financijska agencija</item>
      <item>Miroslav Koračević</item>
      <item>Sudski registar</item>
    </derivirana_varijabla>
  </DomainObject.Predmet.SudioniciListNaziv>
  <DomainObject.Predmet.SudioniciListAdressOIB>
    <izvorni_sadrzaj>
      <item>LEPOGLAVSKA TVORNICA STOLACA društvo s ograničenom odgovornošću za proizvodnju, trgovinu i usluge, OIB 62939267187, Hrvatskih pavlina 44,42250 Lepoglava</item>
      <item>Financijska agencija, OIB 85821130368, Ulica grada Vukovara 70,10000 Zagreb</item>
      <item>Miroslav Koračević, OIB 99122374590, Trakošćanska 9,42253 Bednja</item>
      <item>Sudski registar</item>
    </izvorni_sadrzaj>
    <derivirana_varijabla naziv="DomainObject.Predmet.SudioniciListAdressOIB_1">
      <item>LEPOGLAVSKA TVORNICA STOLACA društvo s ograničenom odgovornošću za proizvodnju, trgovinu i usluge, OIB 62939267187, Hrvatskih pavlina 44,42250 Lepoglava</item>
      <item>Financijska agencija, OIB 85821130368, Ulica grada Vukovara 70,10000 Zagreb</item>
      <item>Miroslav Koračević, OIB 99122374590, Trakošćanska 9,42253 Bednja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411497-BA98-4635-9ADE-C77C2D66B1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1934</properties:Characters>
  <properties:Lines>69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2018-05-07T12:39:00Z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St-84/2018-2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