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cd76" w14:paraId="ee0cd76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C03308">
        <w:t>743</w:t>
      </w:r>
      <w:r w:rsidR="00BE14DE">
        <w:t>/</w:t>
      </w:r>
      <w:r w:rsidR="00245588">
        <w:t>16-</w:t>
      </w:r>
      <w:r w:rsidR="0007210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03308">
        <w:t>ADRIATIK SERVIS CENTAR j.d.o.o., Šibenik, Šibenskih vatrogasaca 5,</w:t>
      </w:r>
      <w:r w:rsidR="00C03308" w:rsidRPr="007A679F">
        <w:t xml:space="preserve"> OIB: </w:t>
      </w:r>
      <w:r w:rsidR="00C03308">
        <w:t>34394279306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F4552">
        <w:t>16.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C03308">
        <w:t>ADRIATIK SERVIS CENTAR j.d.o.o., Šibenik, Šibenskih vatrogasaca 5,</w:t>
      </w:r>
      <w:r w:rsidR="00C03308" w:rsidRPr="007A679F">
        <w:t xml:space="preserve"> OIB: </w:t>
      </w:r>
      <w:r w:rsidR="00C03308">
        <w:t>34394279306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A4A53" w:rsidP="00961D95" w:rsidR="00A70A5D">
      <w:pPr>
        <w:jc w:val="center"/>
      </w:pPr>
      <w:r>
        <w:t xml:space="preserve">06. </w:t>
      </w:r>
      <w:r w:rsidR="00C03308">
        <w:t>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E2313">
        <w:t>10</w:t>
      </w:r>
      <w:r w:rsidR="00072103">
        <w:t>,</w:t>
      </w:r>
      <w:r w:rsidR="00C03308">
        <w:t>00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A4A53" w:rsidP="00A70A5D" w:rsidR="00A70A5D">
      <w:pPr>
        <w:pStyle w:val="Odlomakpopisa"/>
        <w:ind w:left="0"/>
        <w:jc w:val="center"/>
      </w:pPr>
      <w:r>
        <w:t xml:space="preserve">06. </w:t>
      </w:r>
      <w:r w:rsidR="00C03308">
        <w:t>lipnja</w:t>
      </w:r>
      <w:r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E2313">
        <w:t>10</w:t>
      </w:r>
      <w:r w:rsidR="00072103">
        <w:t>,</w:t>
      </w:r>
      <w:r w:rsidR="00C03308">
        <w:t>02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C03308">
        <w:t>ADRIATIK SERVIS CENTAR j.d.o.o.,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5F4552">
        <w:t>02. svibnja 2016</w:t>
      </w:r>
      <w:r w:rsidR="00245588" w:rsidRPr="006A6907">
        <w:t xml:space="preserve">. u Očevidniku redoslijeda osnova za plaćanje ima evidentirane </w:t>
      </w:r>
      <w:r w:rsidR="00245588" w:rsidRPr="006A6907">
        <w:lastRenderedPageBreak/>
        <w:t xml:space="preserve">neizvršene osnove za plaćanje u neprekinutom razdoblju od </w:t>
      </w:r>
      <w:r w:rsidR="005F4552">
        <w:t>120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5F4552">
        <w:t>21.495,17</w:t>
      </w:r>
      <w:r w:rsidR="0053261C">
        <w:t xml:space="preserve"> 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5F4552">
        <w:t>16.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5F4552">
        <w:t>ADRIATIK SERVIS CENTAR j.d.o.o., Šibenik</w:t>
      </w:r>
      <w:r w:rsidR="005F4552" w:rsidRPr="00F60CD9">
        <w:t xml:space="preserve"> </w:t>
      </w:r>
      <w:r w:rsidR="0020610B" w:rsidRPr="00F60CD9">
        <w:t>i za član</w:t>
      </w:r>
      <w:r w:rsidR="00930BA1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C03308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themeFill="background1" w:fill="FFFFFF" w:color="auto" w:val="clear"/>
        </w:rPr>
        <w:t xml:space="preserve">ARSEN SAFTIĆ, Slovenija, Kočovje, Ljubljanska cesta 11 </w:t>
      </w:r>
      <w:r w:rsidR="000C7F11">
        <w:t>- uz upozorenje na adresu</w:t>
      </w:r>
      <w:r w:rsidR="005F4552">
        <w:t xml:space="preserve"> društva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32DA2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072103">
      <w:t>-</w:t>
    </w:r>
    <w:r w:rsidR="00C03308">
      <w:t>743</w:t>
    </w:r>
    <w:r w:rsidR="0007210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7A2F"/>
    <w:rsid w:val="0002702C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4A53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738E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3261C"/>
    <w:rsid w:val="005449BB"/>
    <w:rsid w:val="005652F2"/>
    <w:rsid w:val="0057126F"/>
    <w:rsid w:val="0057199D"/>
    <w:rsid w:val="005721D5"/>
    <w:rsid w:val="005756AC"/>
    <w:rsid w:val="0057632A"/>
    <w:rsid w:val="00577846"/>
    <w:rsid w:val="00581118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4552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9653F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2080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0BA1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D68E4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6706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3308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2370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074BF"/>
    <w:rsid w:val="00F30741"/>
    <w:rsid w:val="00F32DA2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231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2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D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D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D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D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2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D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D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D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D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 SERVIS CENTAR j.d.o.o. za održavanje i popravak brodova</izvorni_sadrzaj>
    <derivirana_varijabla naziv="DomainObject.Predmet.ProtustrankaFormated_1">  ADRIATIK SERVIS CENTAR j.d.o.o. za održavanje i popravak brodova</derivirana_varijabla>
  </DomainObject.Predmet.ProtustrankaFormated>
  <DomainObject.Predmet.ProtustrankaFormatedOIB>
    <izvorni_sadrzaj>  ADRIATIK SERVIS CENTAR j.d.o.o. za održavanje i popravak brodova, OIB 34394279306</izvorni_sadrzaj>
    <derivirana_varijabla naziv="DomainObject.Predmet.ProtustrankaFormatedOIB_1">  ADRIATIK SERVIS CENTAR j.d.o.o. za održavanje i popravak brodova, OIB 34394279306</derivirana_varijabla>
  </DomainObject.Predmet.ProtustrankaFormatedOIB>
  <DomainObject.Predmet.ProtustrankaFormatedWithAdress>
    <izvorni_sadrzaj> ADRIATIK SERVIS CENTAR j.d.o.o. za održavanje i popravak brodova, Šibenskih vatrogasaca 5, 22000 Šibenik</izvorni_sadrzaj>
    <derivirana_varijabla naziv="DomainObject.Predmet.ProtustrankaFormatedWithAdress_1"> ADRIATIK SERVIS CENTAR j.d.o.o. za održavanje i popravak brodova, Šibenskih vatrogasaca 5, 22000 Šibenik</derivirana_varijabla>
  </DomainObject.Predmet.ProtustrankaFormatedWithAdress>
  <DomainObject.Predmet.ProtustrankaFormatedWithAdressOIB>
    <izvorni_sadrzaj> ADRIATIK SERVIS CENTAR j.d.o.o. za održavanje i popravak brodova, OIB 34394279306, Šibenskih vatrogasaca 5, 22000 Šibenik</izvorni_sadrzaj>
    <derivirana_varijabla naziv="DomainObject.Predmet.ProtustrankaFormatedWithAdressOIB_1"> ADRIATIK SERVIS CENTAR j.d.o.o. za održavanje i popravak brodova, OIB 34394279306, Šibenskih vatrogasaca 5, 22000 Šibenik</derivirana_varijabla>
  </DomainObject.Predmet.ProtustrankaFormatedWithAdressOIB>
  <DomainObject.Predmet.ProtustrankaWithAdress>
    <izvorni_sadrzaj>ADRIATIK SERVIS CENTAR j.d.o.o. za održavanje i popravak brodova Šibenskih vatrogasaca 5, 22000 Šibenik</izvorni_sadrzaj>
    <derivirana_varijabla naziv="DomainObject.Predmet.ProtustrankaWithAdress_1">ADRIATIK SERVIS CENTAR j.d.o.o. za održavanje i popravak brodova Šibenskih vatrogasaca 5, 22000 Šibenik</derivirana_varijabla>
  </DomainObject.Predmet.ProtustrankaWithAdress>
  <DomainObject.Predmet.ProtustrankaWithAdressOIB>
    <izvorni_sadrzaj>ADRIATIK SERVIS CENTAR j.d.o.o. za održavanje i popravak brodova, OIB 34394279306, Šibenskih vatrogasaca 5, 22000 Šibenik</izvorni_sadrzaj>
    <derivirana_varijabla naziv="DomainObject.Predmet.ProtustrankaWithAdressOIB_1">ADRIATIK SERVIS CENTAR j.d.o.o. za održavanje i popravak brodova, OIB 34394279306, Šibenskih vatrogasaca 5, 22000 Šibenik</derivirana_varijabla>
  </DomainObject.Predmet.ProtustrankaWithAdressOIB>
  <DomainObject.Predmet.ProtustrankaNazivFormated>
    <izvorni_sadrzaj>ADRIATIK SERVIS CENTAR j.d.o.o. za održavanje i popravak brodova</izvorni_sadrzaj>
    <derivirana_varijabla naziv="DomainObject.Predmet.ProtustrankaNazivFormated_1">ADRIATIK SERVIS CENTAR j.d.o.o. za održavanje i popravak brodova</derivirana_varijabla>
  </DomainObject.Predmet.ProtustrankaNazivFormated>
  <DomainObject.Predmet.ProtustrankaNazivFormatedOIB>
    <izvorni_sadrzaj>ADRIATIK SERVIS CENTAR j.d.o.o. za održavanje i popravak brodova, OIB 34394279306</izvorni_sadrzaj>
    <derivirana_varijabla naziv="DomainObject.Predmet.ProtustrankaNazivFormatedOIB_1">ADRIATIK SERVIS CENTAR j.d.o.o. za održavanje i popravak brodova, OIB 34394279306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ADRIATIK SERVIS CENTAR j.d.o.o. za održavanje i popravak brodova</item>
    </izvorni_sadrzaj>
    <derivirana_varijabla naziv="DomainObject.Predmet.ProtuStrankaListFormated_1">
      <item>ADRIATIK SERVIS CENTAR j.d.o.o. za održavanje i popravak brodova</item>
    </derivirana_varijabla>
  </DomainObject.Predmet.ProtuStrankaListFormated>
  <DomainObject.Predmet.ProtuStrankaListFormatedOIB>
    <izvorni_sadrzaj>
      <item>ADRIATIK SERVIS CENTAR j.d.o.o. za održavanje i popravak brodova, OIB 34394279306</item>
    </izvorni_sadrzaj>
    <derivirana_varijabla naziv="DomainObject.Predmet.ProtuStrankaListFormatedOIB_1">
      <item>ADRIATIK SERVIS CENTAR j.d.o.o. za održavanje i popravak brodova, OIB 34394279306</item>
    </derivirana_varijabla>
  </DomainObject.Predmet.ProtuStrankaListFormatedOIB>
  <DomainObject.Predmet.ProtuStrankaListFormatedWithAdress>
    <izvorni_sadrzaj>
      <item>ADRIATIK SERVIS CENTAR j.d.o.o. za održavanje i popravak brodova, Šibenskih vatrogasaca 5, 22000 Šibenik</item>
    </izvorni_sadrzaj>
    <derivirana_varijabla naziv="DomainObject.Predmet.ProtuStrankaListFormatedWithAdress_1">
      <item>ADRIATIK SERVIS CENTAR j.d.o.o. za održavanje i popravak brodova, Šibenskih vatrogasaca 5, 22000 Šibenik</item>
    </derivirana_varijabla>
  </DomainObject.Predmet.ProtuStrankaListFormatedWithAdress>
  <DomainObject.Predmet.ProtuStrankaListFormatedWithAdressOIB>
    <izvorni_sadrzaj>
      <item>ADRIATIK SERVIS CENTAR j.d.o.o. za održavanje i popravak brodova, OIB 34394279306, Šibenskih vatrogasaca 5, 22000 Šibenik</item>
    </izvorni_sadrzaj>
    <derivirana_varijabla naziv="DomainObject.Predmet.ProtuStrankaListFormatedWithAdressOIB_1">
      <item>ADRIATIK SERVIS CENTAR j.d.o.o. za održavanje i popravak brodova, OIB 34394279306, Šibenskih vatrogasaca 5, 22000 Šibenik</item>
    </derivirana_varijabla>
  </DomainObject.Predmet.ProtuStrankaListFormatedWithAdressOIB>
  <DomainObject.Predmet.ProtuStrankaListNazivFormated>
    <izvorni_sadrzaj>
      <item>ADRIATIK SERVIS CENTAR j.d.o.o. za održavanje i popravak brodova</item>
    </izvorni_sadrzaj>
    <derivirana_varijabla naziv="DomainObject.Predmet.ProtuStrankaListNazivFormated_1">
      <item>ADRIATIK SERVIS CENTAR j.d.o.o. za održavanje i popravak brodova</item>
    </derivirana_varijabla>
  </DomainObject.Predmet.ProtuStrankaListNazivFormated>
  <DomainObject.Predmet.ProtuStrankaListNazivFormatedOIB>
    <izvorni_sadrzaj>
      <item>ADRIATIK SERVIS CENTAR j.d.o.o. za održavanje i popravak brodova, OIB 34394279306</item>
    </izvorni_sadrzaj>
    <derivirana_varijabla naziv="DomainObject.Predmet.ProtuStrankaListNazivFormatedOIB_1">
      <item>ADRIATIK SERVIS CENTAR j.d.o.o. za održavanje i popravak brodova, OIB 34394279306</item>
    </derivirana_varijabla>
  </DomainObject.Predmet.ProtuStrankaListNazivFormatedOIB>
  <DomainObject.Predmet.OstaliListFormated>
    <izvorni_sadrzaj>
      <item>Arsen Saftić</item>
    </izvorni_sadrzaj>
    <derivirana_varijabla naziv="DomainObject.Predmet.OstaliListFormated_1">
      <item>Arsen Saftić</item>
    </derivirana_varijabla>
  </DomainObject.Predmet.OstaliListFormated>
  <DomainObject.Predmet.OstaliListFormatedOIB>
    <izvorni_sadrzaj>
      <item>Arsen Saftić, OIB 59613106698</item>
    </izvorni_sadrzaj>
    <derivirana_varijabla naziv="DomainObject.Predmet.OstaliListFormatedOIB_1">
      <item>Arsen Saftić, OIB 59613106698</item>
    </derivirana_varijabla>
  </DomainObject.Predmet.OstaliListFormatedOIB>
  <DomainObject.Predmet.OstaliListFormatedWithAdress>
    <izvorni_sadrzaj>
      <item>Arsen Saftić, Ljubljanska Cesta 11, Kočevje</item>
    </izvorni_sadrzaj>
    <derivirana_varijabla naziv="DomainObject.Predmet.OstaliListFormatedWithAdress_1">
      <item>Arsen Saftić, Ljubljanska Cesta 11, Kočevje</item>
    </derivirana_varijabla>
  </DomainObject.Predmet.OstaliListFormatedWithAdress>
  <DomainObject.Predmet.OstaliListFormatedWithAdressOIB>
    <izvorni_sadrzaj>
      <item>Arsen Saftić, OIB 59613106698, Ljubljanska Cesta 11, Kočevje</item>
    </izvorni_sadrzaj>
    <derivirana_varijabla naziv="DomainObject.Predmet.OstaliListFormatedWithAdressOIB_1">
      <item>Arsen Saftić, OIB 59613106698, Ljubljanska Cesta 11, Kočevje</item>
    </derivirana_varijabla>
  </DomainObject.Predmet.OstaliListFormatedWithAdressOIB>
  <DomainObject.Predmet.OstaliListNazivFormated>
    <izvorni_sadrzaj>
      <item>Arsen Saftić</item>
    </izvorni_sadrzaj>
    <derivirana_varijabla naziv="DomainObject.Predmet.OstaliListNazivFormated_1">
      <item>Arsen Saftić</item>
    </derivirana_varijabla>
  </DomainObject.Predmet.OstaliListNazivFormated>
  <DomainObject.Predmet.OstaliListNazivFormatedOIB>
    <izvorni_sadrzaj>
      <item>Arsen Saftić, OIB 59613106698</item>
    </izvorni_sadrzaj>
    <derivirana_varijabla naziv="DomainObject.Predmet.OstaliListNazivFormatedOIB_1">
      <item>Arsen Saftić, OIB 59613106698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ADRIATIK SERVIS CENTAR j.d.o.o. za održavanje i popravak brodova</izvorni_sadrzaj>
    <derivirana_varijabla naziv="DomainObject.Predmet.ProtustrankaIDrugi_1">ADRIATIK SERVIS CENTAR j.d.o.o. za održavanje i popravak brodova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ADRIATIK SERVIS CENTAR j.d.o.o. za održavanje i popravak brodova, OIB 34394279306, Šibenskih vatrogasaca 5, 22000 Šibenik</izvorni_sadrzaj>
    <derivirana_varijabla naziv="DomainObject.Predmet.ProtustrankaIDrugiAdressOIB_1">ADRIATIK SERVIS CENTAR j.d.o.o. za održavanje i popravak brodova, OIB 34394279306, Šibenskih vatrogasaca 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ADRIATIK SERVIS CENTAR j.d.o.o. za održavanje i popravak brodova</item>
      <item>Arsen Saftić</item>
    </izvorni_sadrzaj>
    <derivirana_varijabla naziv="DomainObject.Predmet.SudioniciListNaziv_1">
      <item>Fina-Podružnica Šibenik</item>
      <item>ADRIATIK SERVIS CENTAR j.d.o.o. za održavanje i popravak brodova</item>
      <item>Arsen Saftić</item>
    </derivirana_varijabla>
  </DomainObject.Predmet.SudioniciListNaziv>
  <DomainObject.Predmet.SudioniciListAdressOIB>
    <izvorni_sadrzaj>
      <item>Fina-Podružnica Šibenik, OIB 85821130368, Perivoj L.Marune 1,22000 Šibenik</item>
      <item>ADRIATIK SERVIS CENTAR j.d.o.o. za održavanje i popravak brodova, OIB 34394279306, Šibenskih vatrogasaca 5,22000 Šibenik</item>
      <item>Arsen Saftić, OIB 59613106698, Ljubljanska Cesta 11,Kočevje</item>
    </izvorni_sadrzaj>
    <derivirana_varijabla naziv="DomainObject.Predmet.SudioniciListAdressOIB_1">
      <item>Fina-Podružnica Šibenik, OIB 85821130368, Perivoj L.Marune 1,22000 Šibenik</item>
      <item>ADRIATIK SERVIS CENTAR j.d.o.o. za održavanje i popravak brodova, OIB 34394279306, Šibenskih vatrogasaca 5,22000 Šibenik</item>
      <item>Arsen Saftić, OIB 59613106698, Ljubljanska Cesta 11,Kočevje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34394279306</item>
      <item>, OIB 59613106698</item>
    </izvorni_sadrzaj>
    <derivirana_varijabla naziv="DomainObject.Predmet.SudioniciListNazivOIB_1">
      <item>, OIB 85821130368</item>
      <item>, OIB 34394279306</item>
      <item>, OIB 59613106698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FE7C45-E23E-44A5-B202-56B45911EA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2056</properties:Characters>
  <properties:Lines>80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2016-05-12T10:40:00Z</dcterms:created>
  <dc:creator>Administrator</dc:creator>
  <cp:lastModifiedBy>Martina Kalmeta</cp:lastModifiedBy>
  <cp:lastPrinted>2016-04-25T07:48:00Z</cp:lastPrinted>
  <dcterms:modified xmlns:xsi="http://www.w3.org/2001/XMLSchema-instance" xsi:type="dcterms:W3CDTF">2016-05-16T12:08:00Z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