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6178" w14:paraId="3df617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</w:t>
      </w:r>
      <w:r w:rsidR="00384745">
        <w:t>7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84745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384745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IVANTES LUX d.o.o. OIB: 16388854342, MBS: 080747988, Zagreb, Grača</w:t>
      </w:r>
      <w:r>
        <w:rPr>
          <w:lang w:val="pt-BR"/>
        </w:rPr>
        <w:t>nska cesta 117, 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384745" w:rsidRPr="00384745">
        <w:rPr>
          <w:lang w:val="pt-BR"/>
        </w:rPr>
        <w:t>IVANTES LUX d.o.o. OIB: 16388854342, MBS: 080747988, Zagreb, Gračanska cesta 117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</w:t>
      </w:r>
      <w:r w:rsidR="00257CDB">
        <w:t>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257CD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257CDB" w:rsidRPr="00257CDB">
        <w:t>IVANTES LUX d.o.o. OIB: 16388854342, MBS: 080747988, Zagreb, Gračanska cesta 117</w:t>
      </w:r>
      <w:r w:rsidR="00257CDB">
        <w:t xml:space="preserve"> </w:t>
      </w:r>
      <w:r w:rsidR="00257CD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57CDB">
        <w:t>1024</w:t>
      </w:r>
      <w:r w:rsidRPr="00BC2D3A">
        <w:t xml:space="preserve"> dana, u ukupnom iznosu od </w:t>
      </w:r>
      <w:r w:rsidR="00257CDB">
        <w:rPr>
          <w:lang w:val="pl-PL"/>
        </w:rPr>
        <w:t xml:space="preserve">92.024,55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6474D" w:rsidR="0046474D">
      <w:pPr>
        <w:pStyle w:val="Tijeloteksta"/>
        <w:ind w:firstLine="708"/>
      </w:pPr>
      <w:r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46474D">
        <w:t xml:space="preserve">Punomoćnik </w:t>
      </w:r>
      <w:r w:rsidR="00773F15">
        <w:t xml:space="preserve">dužnika i </w:t>
      </w:r>
      <w:r w:rsidR="0046474D">
        <w:t xml:space="preserve">zastupnika po zakonu dužnika pristupio je na navedeno ročište te je izjavio kako dužnik u svom vlasništvu nema imovinu. Punomoćnik </w:t>
      </w:r>
      <w:r w:rsidR="0031699C">
        <w:t xml:space="preserve">dužnika i </w:t>
      </w:r>
      <w:r w:rsidR="0046474D">
        <w:t>zastupnika po zakonu dužnika 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A46804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A46804" w:rsidP="00445BA5" w:rsidR="00A46804">
      <w:pPr>
        <w:jc w:val="right"/>
      </w:pPr>
      <w:r>
        <w:t>Za točnost otpravka-</w:t>
      </w:r>
    </w:p>
    <w:p w:rsidRDefault="00A46804" w:rsidP="00445BA5" w:rsidR="00A46804">
      <w:pPr>
        <w:jc w:val="right"/>
      </w:pPr>
      <w:r>
        <w:t>ovlašteni službenik</w:t>
      </w:r>
    </w:p>
    <w:p w:rsidRDefault="00A46804" w:rsidP="00445BA5" w:rsidR="00A46804" w:rsidRPr="007B269F">
      <w:pPr>
        <w:jc w:val="right"/>
      </w:pPr>
      <w:r>
        <w:t xml:space="preserve">Mirjana Gašparić </w:t>
      </w:r>
    </w:p>
    <w:p w:rsidRDefault="00065B42" w:rsidP="00A46804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4680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</w:t>
        </w:r>
        <w:r w:rsidR="00B0060B">
          <w:rPr>
            <w:sz w:val="24"/>
          </w:rPr>
          <w:t>7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B22E7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59CC"/>
    <w:rsid w:val="00384745"/>
    <w:rsid w:val="003D0115"/>
    <w:rsid w:val="003D1F88"/>
    <w:rsid w:val="003F3702"/>
    <w:rsid w:val="00404B33"/>
    <w:rsid w:val="00412D47"/>
    <w:rsid w:val="0046474D"/>
    <w:rsid w:val="0046518B"/>
    <w:rsid w:val="004C428C"/>
    <w:rsid w:val="004C6E2A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1748"/>
    <w:rsid w:val="009B3D51"/>
    <w:rsid w:val="00A0793E"/>
    <w:rsid w:val="00A46804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8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8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8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8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8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8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8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8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St-2237/2016-14</izvorni_sadrzaj>
    <derivirana_varijabla naziv="DomainObject.Oznaka_1">St-2237/2016-14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St-2237/2016</izvorni_sadrzaj>
    <derivirana_varijabla naziv="DomainObject.Predmet.OznakaBroj_1">St-2237/2016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IVANTES LUX d.o.o.za trgovinu i usluge zastupanog po punomoćniku Ante Sučić</izvorni_sadrzaj>
    <derivirana_varijabla naziv="DomainObject.Predmet.ProtustrankaFormated_1">  IVANTES LUX d.o.o.za trgovinu i usluge zastupanog po punomoćniku Ante Sučić</derivirana_varijabla>
  </DomainObject.Predmet.ProtustrankaFormated>
  <DomainObject.Predmet.ProtustrankaFormatedOIB>
    <izvorni_sadrzaj>  IVANTES LUX d.o.o.za trgovinu i usluge, OIB 16388854342 zastupanog po punomoćniku Ante Sučić</izvorni_sadrzaj>
    <derivirana_varijabla naziv="DomainObject.Predmet.ProtustrankaFormatedOIB_1">  IVANTES LUX d.o.o.za trgovinu i usluge, OIB 16388854342 zastupanog po punomoćniku Ante Sučić</derivirana_varijabla>
  </DomainObject.Predmet.ProtustrankaFormatedOIB>
  <DomainObject.Predmet.ProtustrankaFormatedWithAdress>
    <izvorni_sadrzaj> IVANTES LUX d.o.o.za trgovinu i usluge, Gračanska cesta 117, 10000 Zagreb zastupanog po punomoćniku Ante Sučić</izvorni_sadrzaj>
    <derivirana_varijabla naziv="DomainObject.Predmet.ProtustrankaFormatedWithAdress_1"> IVANTES LUX d.o.o.za trgovinu i usluge, Gračanska cesta 117, 10000 Zagreb zastupanog po punomoćniku Ante Sučić</derivirana_varijabla>
  </DomainObject.Predmet.ProtustrankaFormatedWithAdress>
  <DomainObject.Predmet.ProtustrankaFormatedWithAdressOIB>
    <izvorni_sadrzaj> IVANTES LUX d.o.o.za trgovinu i usluge, OIB 16388854342, Gračanska cesta 117, 10000 Zagreb zastupanog po punomoćniku Ante Sučić</izvorni_sadrzaj>
    <derivirana_varijabla naziv="DomainObject.Predmet.ProtustrankaFormatedWithAdressOIB_1"> IVANTES LUX d.o.o.za trgovinu i usluge, OIB 16388854342, Gračanska cesta 117, 10000 Zagreb zastupanog po punomoćniku Ante Sučić</derivirana_varijabla>
  </DomainObject.Predmet.ProtustrankaFormatedWithAdressOIB>
  <DomainObject.Predmet.ProtustrankaWithAdress>
    <izvorni_sadrzaj>IVANTES LUX d.o.o.za trgovinu i usluge Gračanska cesta 117, 10000 Zagreb</izvorni_sadrzaj>
    <derivirana_varijabla naziv="DomainObject.Predmet.ProtustrankaWithAdress_1">IVANTES LUX d.o.o.za trgovinu i usluge Gračanska cesta 117, 10000 Zagreb</derivirana_varijabla>
  </DomainObject.Predmet.ProtustrankaWithAdress>
  <DomainObject.Predmet.ProtustrankaWithAdressOIB>
    <izvorni_sadrzaj>IVANTES LUX d.o.o.za trgovinu i usluge, OIB 16388854342, Gračanska cesta 117, 10000 Zagreb</izvorni_sadrzaj>
    <derivirana_varijabla naziv="DomainObject.Predmet.ProtustrankaWithAdressOIB_1">IVANTES LUX d.o.o.za trgovinu i usluge, OIB 16388854342, Gračanska cesta 117, 10000 Zagreb</derivirana_varijabla>
  </DomainObject.Predmet.ProtustrankaWithAdressOIB>
  <DomainObject.Predmet.ProtustrankaNazivFormated>
    <izvorni_sadrzaj>IVANTES LUX d.o.o.za trgovinu i usluge</izvorni_sadrzaj>
    <derivirana_varijabla naziv="DomainObject.Predmet.ProtustrankaNazivFormated_1">IVANTES LUX d.o.o.za trgovinu i usluge</derivirana_varijabla>
  </DomainObject.Predmet.ProtustrankaNazivFormated>
  <DomainObject.Predmet.ProtustrankaNazivFormatedOIB>
    <izvorni_sadrzaj>IVANTES LUX d.o.o.za trgovinu i usluge, OIB 16388854342</izvorni_sadrzaj>
    <derivirana_varijabla naziv="DomainObject.Predmet.ProtustrankaNazivFormatedOIB_1">IVANTES LUX d.o.o.za trgovinu i usluge, OIB 16388854342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IVANTES LUX d.o.o.za trgovinu i usluge zastupanog po punomoćniku Ante Sučić</item>
    </izvorni_sadrzaj>
    <derivirana_varijabla naziv="DomainObject.Predmet.ProtuStrankaListFormated_1">
      <item>IVANTES LUX d.o.o.za trgovinu i usluge zastupanog po punomoćniku Ante Sučić</item>
    </derivirana_varijabla>
  </DomainObject.Predmet.ProtuStrankaListFormated>
  <DomainObject.Predmet.ProtuStrankaListFormatedOIB>
    <izvorni_sadrzaj>
      <item>IVANTES LUX d.o.o.za trgovinu i usluge, OIB 16388854342 zastupanog po punomoćniku Ante Sučić</item>
    </izvorni_sadrzaj>
    <derivirana_varijabla naziv="DomainObject.Predmet.ProtuStrankaListFormatedOIB_1">
      <item>IVANTES LUX d.o.o.za trgovinu i usluge, OIB 16388854342 zastupanog po punomoćniku Ante Sučić</item>
    </derivirana_varijabla>
  </DomainObject.Predmet.ProtuStrankaListFormatedOIB>
  <DomainObject.Predmet.ProtuStrankaListFormatedWithAdress>
    <izvorni_sadrzaj>
      <item>IVANTES LUX d.o.o.za trgovinu i usluge, Gračanska cesta 117, 10000 Zagreb zastupanog po punomoćniku Ante Sučić</item>
    </izvorni_sadrzaj>
    <derivirana_varijabla naziv="DomainObject.Predmet.ProtuStrankaListFormatedWithAdress_1">
      <item>IVANTES LUX d.o.o.za trgovinu i usluge, Gračanska cesta 117, 10000 Zagreb zastupanog po punomoćniku Ante Sučić</item>
    </derivirana_varijabla>
  </DomainObject.Predmet.ProtuStrankaListFormatedWithAdress>
  <DomainObject.Predmet.ProtuStrankaListFormatedWithAdressOIB>
    <izvorni_sadrzaj>
      <item>IVANTES LUX d.o.o.za trgovinu i usluge, OIB 16388854342, Gračanska cesta 117, 10000 Zagreb zastupanog po punomoćniku Ante Sučić</item>
    </izvorni_sadrzaj>
    <derivirana_varijabla naziv="DomainObject.Predmet.ProtuStrankaListFormatedWithAdressOIB_1">
      <item>IVANTES LUX d.o.o.za trgovinu i usluge, OIB 16388854342, Gračanska cesta 117, 10000 Zagreb zastupanog po punomoćniku Ante Sučić</item>
    </derivirana_varijabla>
  </DomainObject.Predmet.ProtuStrankaListFormatedWithAdressOIB>
  <DomainObject.Predmet.ProtuStrankaListNazivFormated>
    <izvorni_sadrzaj>
      <item>IVANTES LUX d.o.o.za trgovinu i usluge</item>
    </izvorni_sadrzaj>
    <derivirana_varijabla naziv="DomainObject.Predmet.ProtuStrankaListNazivFormated_1">
      <item>IVANTES LUX d.o.o.za trgovinu i usluge</item>
    </derivirana_varijabla>
  </DomainObject.Predmet.ProtuStrankaListNazivFormated>
  <DomainObject.Predmet.ProtuStrankaListNazivFormatedOIB>
    <izvorni_sadrzaj>
      <item>IVANTES LUX d.o.o.za trgovinu i usluge, OIB 16388854342</item>
    </izvorni_sadrzaj>
    <derivirana_varijabla naziv="DomainObject.Predmet.ProtuStrankaListNazivFormatedOIB_1">
      <item>IVANTES LUX d.o.o.za trgovinu i usluge, OIB 16388854342</item>
    </derivirana_varijabla>
  </DomainObject.Predmet.ProtuStrankaListNazivFormatedOIB>
  <DomainObject.Predmet.OstaliListFormated>
    <izvorni_sadrzaj>
      <item>Ante Sučić punomoćnik sudionika u postupku IVANTES LUX d.o.o.za trgovinu i usluge</item>
      <item>HRVATSKI ZAVOD ZA MIROVINSKO OSIGURANJE</item>
      <item>Ante Sučić</item>
      <item>Ivana Sučić</item>
    </izvorni_sadrzaj>
    <derivirana_varijabla naziv="DomainObject.Predmet.OstaliListFormated_1">
      <item>Ante Sučić punomoćnik sudionika u postupku IVANTES LUX d.o.o.za trgovinu i usluge</item>
      <item>HRVATSKI ZAVOD ZA MIROVINSKO OSIGURANJE</item>
      <item>Ante Sučić</item>
      <item>Ivana Sučić</item>
    </derivirana_varijabla>
  </DomainObject.Predmet.OstaliListFormated>
  <DomainObject.Predmet.OstaliListFormatedOIB>
    <izvorni_sadrzaj>
      <item>Ante Sučić, OIB 66192451544 punomoćnik sudionika u postupku IVANTES LUX d.o.o.za trgovinu i usluge</item>
      <item>HRVATSKI ZAVOD ZA MIROVINSKO OSIGURANJE, OIB 84397956623</item>
      <item>Ante Sučić, OIB 66192451544</item>
      <item>Ivana Sučić, OIB 16388854342</item>
    </izvorni_sadrzaj>
    <derivirana_varijabla naziv="DomainObject.Predmet.OstaliListFormatedOIB_1">
      <item>Ante Sučić, OIB 66192451544 punomoćnik sudionika u postupku IVANTES LUX d.o.o.za trgovinu i usluge</item>
      <item>HRVATSKI ZAVOD ZA MIROVINSKO OSIGURANJE, OIB 84397956623</item>
      <item>Ante Sučić, OIB 66192451544</item>
      <item>Ivana Sučić, OIB 16388854342</item>
    </derivirana_varijabla>
  </DomainObject.Predmet.OstaliListFormatedOIB>
  <DomainObject.Predmet.OstaliListFormatedWithAdress>
    <izvorni_sadrzaj>
      <item>Ante Sučić, Ulica Matka Baštijana 2a, 10000 Zagreb punomoćnik sudionika u postupku IVANTES LUX d.o.o.za trgovinu i usluge</item>
      <item>HRVATSKI ZAVOD ZA MIROVINSKO OSIGURANJE, A. Mihanovića 3, 10000 Zagreb</item>
      <item>Ante Sučić, Ulica Matka Baštijana 2a, 10000 Zagreb</item>
      <item>Ivana Sučić, Vardarska 27, 10000 Zagreb</item>
    </izvorni_sadrzaj>
    <derivirana_varijabla naziv="DomainObject.Predmet.OstaliListFormatedWithAdress_1">
      <item>Ante Sučić, Ulica Matka Baštijana 2a, 10000 Zagreb punomoćnik sudionika u postupku IVANTES LUX d.o.o.za trgovinu i usluge</item>
      <item>HRVATSKI ZAVOD ZA MIROVINSKO OSIGURANJE, A. Mihanovića 3, 10000 Zagreb</item>
      <item>Ante Sučić, Ulica Matka Baštijana 2a, 10000 Zagreb</item>
      <item>Ivana Sučić, Vardarska 27, 10000 Zagreb</item>
    </derivirana_varijabla>
  </DomainObject.Predmet.OstaliListFormatedWithAdress>
  <DomainObject.Predmet.OstaliListFormatedWithAdressOIB>
    <izvorni_sadrzaj>
      <item>Ante Sučić, OIB 66192451544, Ulica Matka Baštijana 2a, 10000 Zagreb punomoćnik sudionika u postupku IVANTES LUX d.o.o.za trgovinu i usluge</item>
      <item>HRVATSKI ZAVOD ZA MIROVINSKO OSIGURANJE, OIB 84397956623, A. Mihanovića 3, 10000 Zagreb</item>
      <item>Ante Sučić, OIB 66192451544, Ulica Matka Baštijana 2a, 10000 Zagreb</item>
      <item>Ivana Sučić, OIB 16388854342, Vardarska 27, 10000 Zagreb</item>
    </izvorni_sadrzaj>
    <derivirana_varijabla naziv="DomainObject.Predmet.OstaliListFormatedWithAdressOIB_1">
      <item>Ante Sučić, OIB 66192451544, Ulica Matka Baštijana 2a, 10000 Zagreb punomoćnik sudionika u postupku IVANTES LUX d.o.o.za trgovinu i usluge</item>
      <item>HRVATSKI ZAVOD ZA MIROVINSKO OSIGURANJE, OIB 84397956623, A. Mihanovića 3, 10000 Zagreb</item>
      <item>Ante Sučić, OIB 66192451544, Ulica Matka Baštijana 2a, 10000 Zagreb</item>
      <item>Ivana Sučić, OIB 16388854342, Vardarska 27, 10000 Zagreb</item>
    </derivirana_varijabla>
  </DomainObject.Predmet.OstaliListFormatedWithAdressOIB>
  <DomainObject.Predmet.OstaliListNazivFormated>
    <izvorni_sadrzaj>
      <item>Ante Sučić</item>
      <item>HRVATSKI ZAVOD ZA MIROVINSKO OSIGURANJE</item>
      <item>Ante Sučić</item>
      <item>Ivana Sučić</item>
    </izvorni_sadrzaj>
    <derivirana_varijabla naziv="DomainObject.Predmet.OstaliListNazivFormated_1">
      <item>Ante Sučić</item>
      <item>HRVATSKI ZAVOD ZA MIROVINSKO OSIGURANJE</item>
      <item>Ante Sučić</item>
      <item>Ivana Sučić</item>
    </derivirana_varijabla>
  </DomainObject.Predmet.OstaliListNazivFormated>
  <DomainObject.Predmet.OstaliListNazivFormatedOIB>
    <izvorni_sadrzaj>
      <item>Ante Sučić, OIB 66192451544</item>
      <item>HRVATSKI ZAVOD ZA MIROVINSKO OSIGURANJE, OIB 84397956623</item>
      <item>Ante Sučić, OIB 66192451544</item>
      <item>Ivana Sučić, OIB 16388854342</item>
    </izvorni_sadrzaj>
    <derivirana_varijabla naziv="DomainObject.Predmet.OstaliListNazivFormatedOIB_1">
      <item>Ante Sučić, OIB 66192451544</item>
      <item>HRVATSKI ZAVOD ZA MIROVINSKO OSIGURANJE, OIB 84397956623</item>
      <item>Ante Sučić, OIB 66192451544</item>
      <item>Ivana Sučić, OIB 16388854342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St-2237/2016-14</izvorni_sadrzaj>
    <derivirana_varijabla naziv="DomainObject.PoslovniBrojDokumenta_1">St-2237/2016-14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IVANTES LUX d.o.o.za trgovinu i usluge</izvorni_sadrzaj>
    <derivirana_varijabla naziv="DomainObject.Predmet.ProtustrankaIDrugi_1">IVANTES LUX d.o.o.za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IVANTES LUX d.o.o.za trgovinu i usluge, OIB 16388854342, Gračanska cesta 117, 10000 Zagreb</izvorni_sadrzaj>
    <derivirana_varijabla naziv="DomainObject.Predmet.ProtustrankaIDrugiAdressOIB_1">IVANTES LUX d.o.o.za trgovinu i usluge, OIB 16388854342, Gračanska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IVANTES LUX d.o.o.za trgovinu i usluge</item>
      <item>Ante Sučić</item>
      <item>HRVATSKI ZAVOD ZA MIROVINSKO OSIGURANJE</item>
      <item>Ante Sučić</item>
      <item>Ivana Sučić</item>
    </izvorni_sadrzaj>
    <derivirana_varijabla naziv="DomainObject.Predmet.SudioniciListNaziv_1">
      <item>FINA Regionalni centar Zagreb</item>
      <item>IVANTES LUX d.o.o.za trgovinu i usluge</item>
      <item>Ante Sučić</item>
      <item>HRVATSKI ZAVOD ZA MIROVINSKO OSIGURANJE</item>
      <item>Ante Sučić</item>
      <item>Ivana Sučić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IVANTES LUX d.o.o.za trgovinu i usluge, OIB 16388854342, Gračanska cesta 117,10000 Zagreb</item>
      <item>Ante Sučić, OIB 66192451544, Ulica Matka Baštijana 2a,10000 Zagreb</item>
      <item>HRVATSKI ZAVOD ZA MIROVINSKO OSIGURANJE, OIB 84397956623, A. Mihanovića 3,10000 Zagreb</item>
      <item>Ante Sučić, OIB 66192451544, Ulica Matka Baštijana 2a,10000 Zagreb</item>
      <item>Ivana Sučić, OIB 16388854342, Vardarska 27,10000 Zagreb</item>
    </izvorni_sadrzaj>
    <derivirana_varijabla naziv="DomainObject.Predmet.SudioniciListAdressOIB_1">
      <item>FINA Regionalni centar Zagreb, OIB 85821130368, Trg svibanjskih žrtava 1995. 1,10000 Zagreb</item>
      <item>IVANTES LUX d.o.o.za trgovinu i usluge, OIB 16388854342, Gračanska cesta 117,10000 Zagreb</item>
      <item>Ante Sučić, OIB 66192451544, Ulica Matka Baštijana 2a,10000 Zagreb</item>
      <item>HRVATSKI ZAVOD ZA MIROVINSKO OSIGURANJE, OIB 84397956623, A. Mihanovića 3,10000 Zagreb</item>
      <item>Ante Sučić, OIB 66192451544, Ulica Matka Baštijana 2a,10000 Zagreb</item>
      <item>Ivana Sučić, OIB 16388854342, Vardarska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16388854342</item>
      <item>, OIB 66192451544</item>
      <item>, OIB 84397956623</item>
      <item>, OIB 66192451544</item>
      <item>, OIB 16388854342</item>
    </izvorni_sadrzaj>
    <derivirana_varijabla naziv="DomainObject.Predmet.SudioniciListNazivOIB_1">
      <item>, OIB 85821130368</item>
      <item>, OIB 16388854342</item>
      <item>, OIB 66192451544</item>
      <item>, OIB 84397956623</item>
      <item>, OIB 66192451544</item>
      <item>, OIB 16388854342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BA78C-D71D-4FF6-99A3-6132CF57D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4232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2017-05-11T07:22:00Z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2017-05-11T08:13:00Z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St-2237/2016-14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