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f62a" w14:paraId="3f0f62a" w:rsidRDefault="00AE649C" w:rsidP="00FA5B5E" w:rsidR="00AE649C" w:rsidRPr="00B76F3C">
      <w:pPr>
        <w:pStyle w:val="Naslov3"/>
        <w15:collapsed w:val="false"/>
      </w:pPr>
    </w:p>
    <w:p w:rsidRDefault="008600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60012" w:rsidP="00860012" w:rsidR="00860012">
      <w:pPr>
        <w:jc w:val="right"/>
        <w:rPr>
          <w:rFonts w:hAnsi="Arial" w:ascii="Arial"/>
        </w:rPr>
      </w:pPr>
      <w:r>
        <w:rPr>
          <w:rFonts w:hAnsi="Arial" w:ascii="Arial"/>
        </w:rPr>
        <w:t>7 St-206/2016-14.</w:t>
      </w:r>
    </w:p>
    <w:p w:rsidRDefault="00860012" w:rsidP="00860012" w:rsidR="00860012">
      <w:pPr>
        <w:pStyle w:val="Naslov1"/>
        <w:rPr>
          <w:rFonts w:hAnsi="Arial" w:ascii="Arial"/>
        </w:rPr>
      </w:pPr>
    </w:p>
    <w:p w:rsidRDefault="00860012" w:rsidP="00860012" w:rsidR="0086001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860012" w:rsidP="00860012" w:rsidR="00860012">
      <w:pPr>
        <w:jc w:val="center"/>
        <w:rPr>
          <w:rFonts w:hAnsi="Arial" w:ascii="Arial"/>
          <w:b/>
        </w:rPr>
      </w:pPr>
    </w:p>
    <w:p w:rsidRDefault="00860012" w:rsidP="00860012" w:rsidR="0086001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60012" w:rsidP="00860012" w:rsidR="00860012">
      <w:pPr>
        <w:jc w:val="both"/>
        <w:rPr>
          <w:rFonts w:hAnsi="Arial" w:ascii="Arial"/>
        </w:rPr>
      </w:pP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VONDRA j.d.o.o. za građevinarstvo i usluge u stečaju iz Končanice 320, OIB 30284490301, dana 01. srpnja 2016. godine</w:t>
      </w:r>
    </w:p>
    <w:p w:rsidRDefault="00860012" w:rsidP="00860012" w:rsidR="00860012">
      <w:pPr>
        <w:jc w:val="both"/>
        <w:rPr>
          <w:rFonts w:hAnsi="Arial" w:ascii="Arial"/>
        </w:rPr>
      </w:pPr>
    </w:p>
    <w:p w:rsidRDefault="00860012" w:rsidP="00860012" w:rsidR="00860012">
      <w:pPr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r i j e š i o   j e </w:t>
      </w:r>
      <w:r>
        <w:rPr>
          <w:rFonts w:hAnsi="Arial" w:ascii="Arial"/>
        </w:rPr>
        <w:t xml:space="preserve">           </w:t>
      </w:r>
    </w:p>
    <w:p w:rsidRDefault="00860012" w:rsidP="00860012" w:rsidR="00860012">
      <w:pPr>
        <w:jc w:val="center"/>
        <w:rPr>
          <w:rFonts w:hAnsi="Arial" w:ascii="Arial"/>
        </w:rPr>
      </w:pPr>
      <w:r>
        <w:rPr>
          <w:rFonts w:hAnsi="Arial" w:ascii="Arial"/>
        </w:rPr>
        <w:t xml:space="preserve">                        </w:t>
      </w:r>
      <w:r>
        <w:rPr>
          <w:rFonts w:hAnsi="Arial" w:ascii="Arial"/>
          <w:b/>
        </w:rPr>
        <w:t xml:space="preserve">                                            </w:t>
      </w:r>
    </w:p>
    <w:p w:rsidRDefault="00860012" w:rsidP="00860012" w:rsidR="00860012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I.Utvrđene</w:t>
      </w:r>
      <w:proofErr w:type="spellEnd"/>
      <w:r>
        <w:rPr>
          <w:rFonts w:hAnsi="Arial" w:ascii="Arial"/>
          <w:b/>
        </w:rPr>
        <w:t xml:space="preserve"> su slijedeće tražbine vjerovnika drugog višeg isplatnog reda:</w:t>
      </w: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1.SAN-MET d.o.o. iz Daruvara, </w:t>
      </w:r>
      <w:proofErr w:type="spellStart"/>
      <w:r>
        <w:rPr>
          <w:rFonts w:hAnsi="Arial" w:ascii="Arial"/>
        </w:rPr>
        <w:t>J.Jelačića</w:t>
      </w:r>
      <w:proofErr w:type="spellEnd"/>
      <w:r>
        <w:rPr>
          <w:rFonts w:hAnsi="Arial" w:ascii="Arial"/>
        </w:rPr>
        <w:t xml:space="preserve"> 23, </w:t>
      </w: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>OIB 70493028862                                                                                    2.798,74 kuna</w:t>
      </w:r>
    </w:p>
    <w:p w:rsidRDefault="00860012" w:rsidP="00860012" w:rsidR="00860012">
      <w:pPr>
        <w:jc w:val="both"/>
        <w:rPr>
          <w:rFonts w:hAnsi="Arial" w:ascii="Arial"/>
        </w:rPr>
      </w:pP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>2.MINISTARSTVO FINANCIJA, POREZNA UPRAVA,</w:t>
      </w: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>PODRUČNI URED SREDIŠNJA HRVATSKA,</w:t>
      </w: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>OIB 18683136487                                                                                 13.501,80 kuna</w:t>
      </w:r>
    </w:p>
    <w:p w:rsidRDefault="00860012" w:rsidP="00860012" w:rsidR="00860012">
      <w:pPr>
        <w:jc w:val="both"/>
        <w:rPr>
          <w:rFonts w:hAnsi="Arial" w:ascii="Arial"/>
        </w:rPr>
      </w:pP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>3.HRVATSKI ZAVOD ZA ZAPOŠLJAVANJE</w:t>
      </w: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>PODRUČNI URED BJELOVAR</w:t>
      </w: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OIB 91547293790                                                                                  28.932,69 kuna                                    </w:t>
      </w:r>
    </w:p>
    <w:p w:rsidRDefault="00860012" w:rsidP="00860012" w:rsidR="00860012">
      <w:pPr>
        <w:jc w:val="both"/>
        <w:rPr>
          <w:rFonts w:hAnsi="Arial" w:ascii="Arial"/>
          <w:b/>
        </w:rPr>
      </w:pPr>
    </w:p>
    <w:p w:rsidRDefault="00860012" w:rsidP="00860012" w:rsidR="00860012">
      <w:pPr>
        <w:jc w:val="both"/>
        <w:rPr>
          <w:rFonts w:hAnsi="Arial" w:ascii="Arial"/>
        </w:rPr>
      </w:pPr>
    </w:p>
    <w:p w:rsidRDefault="00860012" w:rsidP="00860012" w:rsidR="00860012">
      <w:pPr>
        <w:jc w:val="both"/>
        <w:rPr>
          <w:rFonts w:hAnsi="Arial" w:ascii="Arial"/>
        </w:rPr>
      </w:pPr>
    </w:p>
    <w:p w:rsidRDefault="00860012" w:rsidP="00860012" w:rsidR="00860012">
      <w:pPr>
        <w:pStyle w:val="Naslov1"/>
        <w:jc w:val="center"/>
      </w:pPr>
      <w:r>
        <w:t>Obrazloženje</w:t>
      </w:r>
    </w:p>
    <w:p w:rsidRDefault="00860012" w:rsidP="00860012" w:rsidR="00860012">
      <w:pPr>
        <w:jc w:val="center"/>
        <w:rPr>
          <w:rFonts w:hAnsi="Arial" w:ascii="Arial"/>
          <w:b/>
        </w:rPr>
      </w:pP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ispitnom ročištu koje je održano dana 01. srpnja 2016. godine ispitane su sve prijavljene tražbine prema svojim iznosima i redu.</w:t>
      </w: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sukladno čl.264.Stečajnog zakona sastavio tražbinu ispitanih tražbina u kojem su za svaku prijavljenu tražbinu uneseni podaci o tome u kojoj je mjeri tražbina utvrđena ili osporena prema svom iznosu i redu.</w:t>
      </w:r>
    </w:p>
    <w:p w:rsidRDefault="00860012" w:rsidP="00860012" w:rsidR="0086001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Tražbine navedene u točki I. izreke ovog rješenja stečajni upravitelj nije osporio a niti je to učinio tko od nazočnih stečajnih vjerovnika, stoga se te tražbine temeljem čl.265.st.1.Stečajnog zakona smatraju utvrđenim, zbog čega je riješeno kao u točki I. izreke ovog rješenja.  </w:t>
      </w:r>
    </w:p>
    <w:p w:rsidRDefault="00860012" w:rsidP="00860012" w:rsidR="00860012">
      <w:pPr>
        <w:ind w:firstLine="720"/>
        <w:rPr>
          <w:rFonts w:hAnsi="Arial" w:ascii="Arial"/>
        </w:rPr>
      </w:pPr>
      <w:r>
        <w:rPr>
          <w:rFonts w:hAnsi="Arial" w:ascii="Arial"/>
        </w:rPr>
        <w:t>U Bjelovaru, 01. srpnja 2016. godine</w:t>
      </w:r>
    </w:p>
    <w:p w:rsidRDefault="00860012" w:rsidP="00860012" w:rsidR="0086001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860012" w:rsidP="00860012" w:rsidR="0086001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TOMISLAV MRAZOVIĆ</w:t>
      </w:r>
    </w:p>
    <w:p w:rsidRDefault="00860012" w:rsidP="00860012" w:rsidR="00860012">
      <w:pPr>
        <w:jc w:val="both"/>
        <w:rPr>
          <w:rFonts w:hAnsi="Arial" w:ascii="Arial"/>
        </w:rPr>
      </w:pPr>
    </w:p>
    <w:p w:rsidRDefault="00860012" w:rsidP="00860012" w:rsidR="00860012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pristoji pravo žalbe Visokom trgovačkom sudu RH u Zagrebu. Pravo na žalbu ima stečajni upravitelj i svaki vjerovnik u dijelu koji se tiče njegove prijavljene tražbine (čl.265.st.2., 3. i 4. SZ). Rok za žalbu je 8 dana, a računa se od isteka osmog dana od dana stavljanja ovog rješenja na e-oglasnu ploču suda. Žalba se podnosi ovome sudu u dva primjerka za Visoki trgovački sud RH. </w:t>
      </w:r>
    </w:p>
    <w:p w:rsidRDefault="00860012" w:rsidP="00860012" w:rsidR="00860012">
      <w:pPr>
        <w:ind w:hanging="1985" w:left="1985"/>
        <w:jc w:val="both"/>
        <w:rPr>
          <w:rFonts w:hAnsi="Arial" w:ascii="Arial"/>
        </w:rPr>
      </w:pPr>
    </w:p>
    <w:p w:rsidRDefault="00860012" w:rsidP="00860012" w:rsidR="00860012">
      <w:pPr>
        <w:jc w:val="both"/>
        <w:rPr>
          <w:rFonts w:hAnsi="Arial" w:ascii="Arial"/>
        </w:rPr>
      </w:pPr>
      <w:bookmarkStart w:name="_GoBack" w:id="0"/>
      <w:bookmarkEnd w:id="0"/>
    </w:p>
    <w:p w:rsidRDefault="00860012" w:rsidP="00860012" w:rsidR="0086001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60012" w:rsidP="00860012" w:rsidR="00860012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Dna:dužniku putem e-oglasne ploče </w:t>
      </w:r>
    </w:p>
    <w:p w:rsidRDefault="00860012" w:rsidP="00860012" w:rsidR="00860012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stečajnom upravitelju putem e-oglasne ploče</w:t>
      </w:r>
    </w:p>
    <w:p w:rsidRDefault="00860012" w:rsidP="00860012" w:rsidR="00860012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na e-oglasnu ploču suda za sve vjerovnike</w:t>
      </w:r>
      <w:r>
        <w:rPr>
          <w:rFonts w:hAnsi="Arial" w:ascii="Arial"/>
        </w:rPr>
        <w:tab/>
      </w:r>
    </w:p>
    <w:p w:rsidRDefault="00860012" w:rsidP="00860012" w:rsidR="00860012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860012" w:rsidP="00860012" w:rsidR="00860012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Bj.27.09.2016.g.</w: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012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29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St-206/2016-14</izvorni_sadrzaj>
    <derivirana_varijabla naziv="DomainObject.Oznaka_1">St-206/2016-14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VONDRA j.d.o.o. za građevinarstvo i usluge, Končanica zastupanog po punomoćniku Želimir Vondra</izvorni_sadrzaj>
    <derivirana_varijabla naziv="DomainObject.Predmet.ProtustrankaFormated_1">  VONDRA j.d.o.o. za građevinarstvo i usluge, Končanica zastupanog po punomoćniku Želimir Vondra</derivirana_varijabla>
  </DomainObject.Predmet.ProtustrankaFormated>
  <DomainObject.Predmet.ProtustrankaFormatedOIB>
    <izvorni_sadrzaj>  VONDRA j.d.o.o. za građevinarstvo i usluge, Končanica, OIB 30284490301 zastupanog po punomoćniku Želimir Vondra</izvorni_sadrzaj>
    <derivirana_varijabla naziv="DomainObject.Predmet.ProtustrankaFormatedOIB_1">  VONDRA j.d.o.o. za građevinarstvo i usluge, Končanica, OIB 30284490301 zastupanog po punomoćniku Želimir Vondra</derivirana_varijabla>
  </DomainObject.Predmet.ProtustrankaFormatedOIB>
  <DomainObject.Predmet.ProtustrankaFormatedWithAdress>
    <izvorni_sadrzaj> VONDRA j.d.o.o. za građevinarstvo i usluge, Končanica, Končanica 320, 43500 Končanica zastupanog po punomoćniku Želimir Vondra</izvorni_sadrzaj>
    <derivirana_varijabla naziv="DomainObject.Predmet.ProtustrankaFormatedWithAdress_1"> VONDRA j.d.o.o. za građevinarstvo i usluge, Končanica, Končanica 320, 43500 Končanica zastupanog po punomoćniku Želimir Vondra</derivirana_varijabla>
  </DomainObject.Predmet.ProtustrankaFormatedWithAdress>
  <DomainObject.Predmet.ProtustrankaFormatedWithAdressOIB>
    <izvorni_sadrzaj> VONDRA j.d.o.o. za građevinarstvo i usluge, Končanica, OIB 30284490301, Končanica 320, 43500 Končanica zastupanog po punomoćniku Želimir Vondra</izvorni_sadrzaj>
    <derivirana_varijabla naziv="DomainObject.Predmet.ProtustrankaFormatedWithAdressOIB_1"> VONDRA j.d.o.o. za građevinarstvo i usluge, Končanica, OIB 30284490301, Končanica 320, 43500 Končanica zastupanog po punomoćniku Želimir Vondra</derivirana_varijabla>
  </DomainObject.Predmet.ProtustrankaFormatedWithAdressOIB>
  <DomainObject.Predmet.ProtustrankaWithAdress>
    <izvorni_sadrzaj>VONDRA j.d.o.o. za građevinarstvo i usluge, Končanica Končanica 320, 43500 Končanica</izvorni_sadrzaj>
    <derivirana_varijabla naziv="DomainObject.Predmet.ProtustrankaWithAdress_1">VONDRA j.d.o.o. za građevinarstvo i usluge, Končanica Končanica 320, 43500 Končanica</derivirana_varijabla>
  </DomainObject.Predmet.ProtustrankaWithAdress>
  <DomainObject.Predmet.ProtustrankaWithAdressOIB>
    <izvorni_sadrzaj>VONDRA j.d.o.o. za građevinarstvo i usluge, Končanica, OIB 30284490301, Končanica 320, 43500 Končanica</izvorni_sadrzaj>
    <derivirana_varijabla naziv="DomainObject.Predmet.ProtustrankaWithAdressOIB_1">VONDRA j.d.o.o. za građevinarstvo i usluge, Končanica, OIB 30284490301, Končanica 320, 43500 Končanica</derivirana_varijabla>
  </DomainObject.Predmet.ProtustrankaWithAdressOIB>
  <DomainObject.Predmet.ProtustrankaNazivFormated>
    <izvorni_sadrzaj>VONDRA j.d.o.o. za građevinarstvo i usluge, Končanica</izvorni_sadrzaj>
    <derivirana_varijabla naziv="DomainObject.Predmet.ProtustrankaNazivFormated_1">VONDRA j.d.o.o. za građevinarstvo i usluge, Končanica</derivirana_varijabla>
  </DomainObject.Predmet.ProtustrankaNazivFormated>
  <DomainObject.Predmet.ProtustrankaNazivFormatedOIB>
    <izvorni_sadrzaj>VONDRA j.d.o.o. za građevinarstvo i usluge, Končanica, OIB 30284490301</izvorni_sadrzaj>
    <derivirana_varijabla naziv="DomainObject.Predmet.ProtustrankaNazivFormatedOIB_1">VONDRA j.d.o.o. za građevinarstvo i usluge, Končanica, OIB 30284490301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VONDRA j.d.o.o. za građevinarstvo i usluge, Končanica zastupanog po punomoćniku Želimir Vondra</item>
    </izvorni_sadrzaj>
    <derivirana_varijabla naziv="DomainObject.Predmet.ProtuStrankaListFormated_1">
      <item>VONDRA j.d.o.o. za građevinarstvo i usluge, Končanica zastupanog po punomoćniku Želimir Vondra</item>
    </derivirana_varijabla>
  </DomainObject.Predmet.ProtuStrankaListFormated>
  <DomainObject.Predmet.ProtuStrankaListFormatedOIB>
    <izvorni_sadrzaj>
      <item>VONDRA j.d.o.o. za građevinarstvo i usluge, Končanica, OIB 30284490301 zastupanog po punomoćniku Želimir Vondra</item>
    </izvorni_sadrzaj>
    <derivirana_varijabla naziv="DomainObject.Predmet.ProtuStrankaListFormatedOIB_1">
      <item>VONDRA j.d.o.o. za građevinarstvo i usluge, Končanica, OIB 30284490301 zastupanog po punomoćniku Želimir Vondra</item>
    </derivirana_varijabla>
  </DomainObject.Predmet.ProtuStrankaListFormatedOIB>
  <DomainObject.Predmet.ProtuStrankaListFormatedWithAdress>
    <izvorni_sadrzaj>
      <item>VONDRA j.d.o.o. za građevinarstvo i usluge, Končanica, Končanica 320, 43500 Končanica zastupanog po punomoćniku Želimir Vondra</item>
    </izvorni_sadrzaj>
    <derivirana_varijabla naziv="DomainObject.Predmet.ProtuStrankaListFormatedWithAdress_1">
      <item>VONDRA j.d.o.o. za građevinarstvo i usluge, Končanica, Končanica 320, 43500 Končanica zastupanog po punomoćniku Želimir Vondra</item>
    </derivirana_varijabla>
  </DomainObject.Predmet.ProtuStrankaListFormatedWithAdress>
  <DomainObject.Predmet.ProtuStrankaListFormatedWithAdressOIB>
    <izvorni_sadrzaj>
      <item>VONDRA j.d.o.o. za građevinarstvo i usluge, Končanica, OIB 30284490301, Končanica 320, 43500 Končanica zastupanog po punomoćniku Želimir Vondra</item>
    </izvorni_sadrzaj>
    <derivirana_varijabla naziv="DomainObject.Predmet.ProtuStrankaListFormatedWithAdressOIB_1">
      <item>VONDRA j.d.o.o. za građevinarstvo i usluge, Končanica, OIB 30284490301, Končanica 320, 43500 Končanica zastupanog po punomoćniku Želimir Vondra</item>
    </derivirana_varijabla>
  </DomainObject.Predmet.ProtuStrankaListFormatedWithAdressOIB>
  <DomainObject.Predmet.ProtuStrankaListNazivFormated>
    <izvorni_sadrzaj>
      <item>VONDRA j.d.o.o. za građevinarstvo i usluge, Končanica</item>
    </izvorni_sadrzaj>
    <derivirana_varijabla naziv="DomainObject.Predmet.ProtuStrankaListNazivFormated_1">
      <item>VONDRA j.d.o.o. za građevinarstvo i usluge, Končanica</item>
    </derivirana_varijabla>
  </DomainObject.Predmet.ProtuStrankaListNazivFormated>
  <DomainObject.Predmet.ProtuStrankaListNazivFormatedOIB>
    <izvorni_sadrzaj>
      <item>VONDRA j.d.o.o. za građevinarstvo i usluge, Končanica, OIB 30284490301</item>
    </izvorni_sadrzaj>
    <derivirana_varijabla naziv="DomainObject.Predmet.ProtuStrankaListNazivFormatedOIB_1">
      <item>VONDRA j.d.o.o. za građevinarstvo i usluge, Končanica, OIB 30284490301</item>
    </derivirana_varijabla>
  </DomainObject.Predmet.ProtuStrankaListNazivFormatedOIB>
  <DomainObject.Predmet.OstaliListFormated>
    <izvorni_sadrzaj>
      <item>Želimir Vondra punomoćnik sudionika u postupku VONDRA j.d.o.o. za građevinarstvo i usluge, Končanica</item>
    </izvorni_sadrzaj>
    <derivirana_varijabla naziv="DomainObject.Predmet.OstaliListFormated_1">
      <item>Želimir Vondra punomoćnik sudionika u postupku VONDRA j.d.o.o. za građevinarstvo i usluge, Končanica</item>
    </derivirana_varijabla>
  </DomainObject.Predmet.OstaliListFormated>
  <DomainObject.Predmet.OstaliListFormatedOIB>
    <izvorni_sadrzaj>
      <item>Želimir Vondra, OIB 22750273556 punomoćnik sudionika u postupku VONDRA j.d.o.o. za građevinarstvo i usluge, Končanica</item>
    </izvorni_sadrzaj>
    <derivirana_varijabla naziv="DomainObject.Predmet.OstaliListFormatedOIB_1">
      <item>Želimir Vondra, OIB 22750273556 punomoćnik sudionika u postupku VONDRA j.d.o.o. za građevinarstvo i usluge, Končanica</item>
    </derivirana_varijabla>
  </DomainObject.Predmet.OstaliListFormatedOIB>
  <DomainObject.Predmet.OstaliListFormatedWithAdress>
    <izvorni_sadrzaj>
      <item>Želimir Vondra, Končanica 320., 43500 Končanica punomoćnik sudionika u postupku VONDRA j.d.o.o. za građevinarstvo i usluge, Končanica</item>
    </izvorni_sadrzaj>
    <derivirana_varijabla naziv="DomainObject.Predmet.OstaliListFormatedWithAdress_1">
      <item>Želimir Vondra, Končanica 320., 43500 Končanica punomoćnik sudionika u postupku VONDRA j.d.o.o. za građevinarstvo i usluge, Končanica</item>
    </derivirana_varijabla>
  </DomainObject.Predmet.OstaliListFormatedWithAdress>
  <DomainObject.Predmet.OstaliListFormatedWithAdressOIB>
    <izvorni_sadrzaj>
      <item>Želimir Vondra, OIB 22750273556, Končanica 320., 43500 Končanica punomoćnik sudionika u postupku VONDRA j.d.o.o. za građevinarstvo i usluge, Končanica</item>
    </izvorni_sadrzaj>
    <derivirana_varijabla naziv="DomainObject.Predmet.OstaliListFormatedWithAdressOIB_1">
      <item>Želimir Vondra, OIB 22750273556, Končanica 320., 43500 Končanica punomoćnik sudionika u postupku VONDRA j.d.o.o. za građevinarstvo i usluge, Končanica</item>
    </derivirana_varijabla>
  </DomainObject.Predmet.OstaliListFormatedWithAdressOIB>
  <DomainObject.Predmet.OstaliListNazivFormated>
    <izvorni_sadrzaj>
      <item>Želimir Vondra</item>
    </izvorni_sadrzaj>
    <derivirana_varijabla naziv="DomainObject.Predmet.OstaliListNazivFormated_1">
      <item>Želimir Vondra</item>
    </derivirana_varijabla>
  </DomainObject.Predmet.OstaliListNazivFormated>
  <DomainObject.Predmet.OstaliListNazivFormatedOIB>
    <izvorni_sadrzaj>
      <item>Želimir Vondra, OIB 22750273556</item>
    </izvorni_sadrzaj>
    <derivirana_varijabla naziv="DomainObject.Predmet.OstaliListNazivFormatedOIB_1">
      <item>Želimir Vondra, OIB 22750273556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St-206/2016-14</izvorni_sadrzaj>
    <derivirana_varijabla naziv="DomainObject.PoslovniBrojDokumenta_1">St-206/2016-14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VONDRA j.d.o.o. za građevinarstvo i usluge, Končanica</izvorni_sadrzaj>
    <derivirana_varijabla naziv="DomainObject.Predmet.ProtustrankaIDrugi_1">VONDRA j.d.o.o. za građevinarstvo i usluge, Končanica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VONDRA j.d.o.o. za građevinarstvo i usluge, Končanica, OIB 30284490301, Končanica 320, 43500 Končanica</izvorni_sadrzaj>
    <derivirana_varijabla naziv="DomainObject.Predmet.ProtustrankaIDrugiAdressOIB_1">VONDRA j.d.o.o. za građevinarstvo i usluge, Končanica, OIB 30284490301, Končanica 320,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VONDRA j.d.o.o. za građevinarstvo i usluge, Končanica</item>
      <item>Želimir Vondra</item>
    </izvorni_sadrzaj>
    <derivirana_varijabla naziv="DomainObject.Predmet.SudioniciListNaziv_1">
      <item>FINA, RC ZAGREB, Podružnica Bjelovar</item>
      <item>VONDRA j.d.o.o. za građevinarstvo i usluge, Končanica</item>
      <item>Želimir Vondra</item>
    </derivirana_varijabla>
  </DomainObject.Predmet.SudioniciListNaziv>
  <DomainObject.Predmet.SudioniciListAdressOIB>
    <izvorni_sadrzaj>
      <item>FINA, RC ZAGREB, Podružnica Bjelovar, OIB 85821130368, F. Supila 4,43000 Bjelovar</item>
      <item>VONDRA j.d.o.o. za građevinarstvo i usluge, Končanica, OIB 30284490301, Končanica 320,43500 Končanica</item>
      <item>Želimir Vondra, OIB 22750273556, Končanica 320.,43500 Končanica</item>
    </izvorni_sadrzaj>
    <derivirana_varijabla naziv="DomainObject.Predmet.SudioniciListAdressOIB_1">
      <item>FINA, RC ZAGREB, Podružnica Bjelovar, OIB 85821130368, F. Supila 4,43000 Bjelovar</item>
      <item>VONDRA j.d.o.o. za građevinarstvo i usluge, Končanica, OIB 30284490301, Končanica 320,43500 Končanica</item>
      <item>Želimir Vondra, OIB 22750273556, Končanica 320.,43500 Končanica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408C3-6FAE-4D04-8B4C-3BA9229E3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1640</properties:Characters>
  <properties:Lines>62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2016-09-27T07:29:00Z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St-206/2016-14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