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8d48" w14:paraId="ed88d4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633069">
        <w:rPr>
          <w:lang w:val="hr-HR"/>
        </w:rPr>
        <w:t>72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43FE8">
        <w:rPr>
          <w:lang w:val="hr-HR"/>
        </w:rPr>
        <w:t xml:space="preserve">OROZ društvo s ograničenom odgovornošću za stočarstvo i poljoprivredu u likvidaciji, Noskovci, Noskovci 215,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475DC0">
        <w:rPr>
          <w:lang w:val="hr-HR"/>
        </w:rPr>
        <w:t>58960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475DC0">
        <w:rPr>
          <w:lang w:val="hr-HR"/>
        </w:rPr>
        <w:t>65715740243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475DC0">
        <w:rPr>
          <w:lang w:val="hr-HR"/>
        </w:rPr>
        <w:t>72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F0D3E">
        <w:rPr>
          <w:lang w:val="hr-HR"/>
        </w:rPr>
        <w:t>1.929,17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7F0D3E">
        <w:rPr>
          <w:lang w:val="hr-HR"/>
        </w:rPr>
        <w:t>Matija Perkovac, Donji Meljani Donji Meljani 73,</w:t>
      </w:r>
      <w:r w:rsidR="00291280">
        <w:rPr>
          <w:lang w:val="hr-HR"/>
        </w:rPr>
        <w:t xml:space="preserve"> </w:t>
      </w:r>
      <w:r w:rsidR="006612D1">
        <w:rPr>
          <w:lang w:val="hr-HR"/>
        </w:rPr>
        <w:t xml:space="preserve">OIB: </w:t>
      </w:r>
      <w:r w:rsidR="007F0D3E">
        <w:rPr>
          <w:lang w:val="hr-HR"/>
        </w:rPr>
        <w:t>38232292348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31C" w:rsidR="0079131C">
      <w:r>
        <w:separator/>
      </w:r>
    </w:p>
  </w:endnote>
  <w:endnote w:id="0" w:type="continuationSeparator">
    <w:p w:rsidRDefault="0079131C" w:rsidR="00791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31C" w:rsidR="0079131C">
      <w:r>
        <w:separator/>
      </w:r>
    </w:p>
  </w:footnote>
  <w:footnote w:id="0" w:type="continuationSeparator">
    <w:p w:rsidRDefault="0079131C" w:rsidR="00791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05C9E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9131C"/>
    <w:rsid w:val="007B6FF3"/>
    <w:rsid w:val="007D4CBC"/>
    <w:rsid w:val="007D5372"/>
    <w:rsid w:val="007E27E0"/>
    <w:rsid w:val="007F0D3E"/>
    <w:rsid w:val="00802D78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5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5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St-472/2015-2</izvorni_sadrzaj>
    <derivirana_varijabla naziv="DomainObject.Oznaka_1">St-472/2015-2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OROZ društvo s ograničenom odgovornošću za stočarstvo i poljoprivredu u likvidaciji, Noskovci</izvorni_sadrzaj>
    <derivirana_varijabla naziv="DomainObject.Predmet.ProtustrankaFormated_1">  OROZ društvo s ograničenom odgovornošću za stočarstvo i poljoprivredu u likvidaciji, Noskovci</derivirana_varijabla>
  </DomainObject.Predmet.ProtustrankaFormated>
  <DomainObject.Predmet.ProtustrankaFormatedOIB>
    <izvorni_sadrzaj>  OROZ društvo s ograničenom odgovornošću za stočarstvo i poljoprivredu u likvidaciji, Noskovci, OIB 65715740243</izvorni_sadrzaj>
    <derivirana_varijabla naziv="DomainObject.Predmet.ProtustrankaFormatedOIB_1">  OROZ društvo s ograničenom odgovornošću za stočarstvo i poljoprivredu u likvidaciji, Noskovci, OIB 65715740243</derivirana_varijabla>
  </DomainObject.Predmet.ProtustrankaFormatedOIB>
  <DomainObject.Predmet.ProtustrankaFormatedWithAdress>
    <izvorni_sadrzaj> OROZ društvo s ograničenom odgovornošću za stočarstvo i poljoprivredu u likvidaciji, Noskovci, Noskovci 215, 33523 Noskovci</izvorni_sadrzaj>
    <derivirana_varijabla naziv="DomainObject.Predmet.ProtustrankaFormatedWithAdress_1"> OROZ društvo s ograničenom odgovornošću za stočarstvo i poljoprivredu u likvidaciji, Noskovci, Noskovci 215, 33523 Noskovci</derivirana_varijabla>
  </DomainObject.Predmet.ProtustrankaFormatedWithAdress>
  <DomainObject.Predmet.ProtustrankaFormatedWithAdressOIB>
    <izvorni_sadrzaj> OROZ društvo s ograničenom odgovornošću za stočarstvo i poljoprivredu u likvidaciji, Noskovci, OIB 65715740243, Noskovci 215, 33523 Noskovci</izvorni_sadrzaj>
    <derivirana_varijabla naziv="DomainObject.Predmet.ProtustrankaFormatedWithAdressOIB_1"> OROZ društvo s ograničenom odgovornošću za stočarstvo i poljoprivredu u likvidaciji, Noskovci, OIB 65715740243, Noskovci 215, 33523 Noskovci</derivirana_varijabla>
  </DomainObject.Predmet.ProtustrankaFormatedWithAdressOIB>
  <DomainObject.Predmet.ProtustrankaWithAdress>
    <izvorni_sadrzaj>OROZ društvo s ograničenom odgovornošću za stočarstvo i poljoprivredu u likvidaciji, Noskovci Noskovci 215, 33523 Noskovci</izvorni_sadrzaj>
    <derivirana_varijabla naziv="DomainObject.Predmet.ProtustrankaWithAdress_1">OROZ društvo s ograničenom odgovornošću za stočarstvo i poljoprivredu u likvidaciji, Noskovci Noskovci 215, 33523 Noskovci</derivirana_varijabla>
  </DomainObject.Predmet.ProtustrankaWithAdress>
  <DomainObject.Predmet.ProtustrankaWithAdressOIB>
    <izvorni_sadrzaj>OROZ društvo s ograničenom odgovornošću za stočarstvo i poljoprivredu u likvidaciji, Noskovci, OIB 65715740243, Noskovci 215, 33523 Noskovci</izvorni_sadrzaj>
    <derivirana_varijabla naziv="DomainObject.Predmet.ProtustrankaWithAdressOIB_1">OROZ društvo s ograničenom odgovornošću za stočarstvo i poljoprivredu u likvidaciji, Noskovci, OIB 65715740243, Noskovci 215, 33523 Noskovci</derivirana_varijabla>
  </DomainObject.Predmet.ProtustrankaWithAdressOIB>
  <DomainObject.Predmet.ProtustrankaNazivFormated>
    <izvorni_sadrzaj>OROZ društvo s ograničenom odgovornošću za stočarstvo i poljoprivredu u likvidaciji, Noskovci</izvorni_sadrzaj>
    <derivirana_varijabla naziv="DomainObject.Predmet.ProtustrankaNazivFormated_1">OROZ društvo s ograničenom odgovornošću za stočarstvo i poljoprivredu u likvidaciji, Noskovci</derivirana_varijabla>
  </DomainObject.Predmet.ProtustrankaNazivFormated>
  <DomainObject.Predmet.ProtustrankaNazivFormatedOIB>
    <izvorni_sadrzaj>OROZ društvo s ograničenom odgovornošću za stočarstvo i poljoprivredu u likvidaciji, Noskovci, OIB 65715740243</izvorni_sadrzaj>
    <derivirana_varijabla naziv="DomainObject.Predmet.ProtustrankaNazivFormatedOIB_1">OROZ društvo s ograničenom odgovornošću za stočarstvo i poljoprivredu u likvidaciji, Noskovci, OIB 65715740243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OROZ društvo s ograničenom odgovornošću za stočarstvo i poljoprivredu u likvidaciji, Noskovci</item>
    </izvorni_sadrzaj>
    <derivirana_varijabla naziv="DomainObject.Predmet.ProtuStrankaListFormated_1">
      <item>OROZ društvo s ograničenom odgovornošću za stočarstvo i poljoprivredu u likvidaciji, Noskovci</item>
    </derivirana_varijabla>
  </DomainObject.Predmet.ProtuStrankaListFormated>
  <DomainObject.Predmet.ProtuStrankaListFormatedOIB>
    <izvorni_sadrzaj>
      <item>OROZ društvo s ograničenom odgovornošću za stočarstvo i poljoprivredu u likvidaciji, Noskovci, OIB 65715740243</item>
    </izvorni_sadrzaj>
    <derivirana_varijabla naziv="DomainObject.Predmet.ProtuStrankaListFormatedOIB_1">
      <item>OROZ društvo s ograničenom odgovornošću za stočarstvo i poljoprivredu u likvidaciji, Noskovci, OIB 65715740243</item>
    </derivirana_varijabla>
  </DomainObject.Predmet.ProtuStrankaListFormatedOIB>
  <DomainObject.Predmet.ProtuStrankaListFormatedWithAdress>
    <izvorni_sadrzaj>
      <item>OROZ društvo s ograničenom odgovornošću za stočarstvo i poljoprivredu u likvidaciji, Noskovci, Noskovci 215, 33523 Noskovci</item>
    </izvorni_sadrzaj>
    <derivirana_varijabla naziv="DomainObject.Predmet.ProtuStrankaListFormatedWithAdress_1">
      <item>OROZ društvo s ograničenom odgovornošću za stočarstvo i poljoprivredu u likvidaciji, Noskovci, Noskovci 215, 33523 Noskovci</item>
    </derivirana_varijabla>
  </DomainObject.Predmet.ProtuStrankaListFormatedWithAdress>
  <DomainObject.Predmet.ProtuStrankaListFormatedWithAdressOIB>
    <izvorni_sadrzaj>
      <item>OROZ društvo s ograničenom odgovornošću za stočarstvo i poljoprivredu u likvidaciji, Noskovci, OIB 65715740243, Noskovci 215, 33523 Noskovci</item>
    </izvorni_sadrzaj>
    <derivirana_varijabla naziv="DomainObject.Predmet.ProtuStrankaListFormatedWithAdressOIB_1">
      <item>OROZ društvo s ograničenom odgovornošću za stočarstvo i poljoprivredu u likvidaciji, Noskovci, OIB 65715740243, Noskovci 215, 33523 Noskovci</item>
    </derivirana_varijabla>
  </DomainObject.Predmet.ProtuStrankaListFormatedWithAdressOIB>
  <DomainObject.Predmet.ProtuStrankaListNazivFormated>
    <izvorni_sadrzaj>
      <item>OROZ društvo s ograničenom odgovornošću za stočarstvo i poljoprivredu u likvidaciji, Noskovci</item>
    </izvorni_sadrzaj>
    <derivirana_varijabla naziv="DomainObject.Predmet.ProtuStrankaListNazivFormated_1">
      <item>OROZ društvo s ograničenom odgovornošću za stočarstvo i poljoprivredu u likvidaciji, Noskovci</item>
    </derivirana_varijabla>
  </DomainObject.Predmet.ProtuStrankaListNazivFormated>
  <DomainObject.Predmet.ProtuStrankaListNazivFormatedOIB>
    <izvorni_sadrzaj>
      <item>OROZ društvo s ograničenom odgovornošću za stočarstvo i poljoprivredu u likvidaciji, Noskovci, OIB 65715740243</item>
    </izvorni_sadrzaj>
    <derivirana_varijabla naziv="DomainObject.Predmet.ProtuStrankaListNazivFormatedOIB_1">
      <item>OROZ društvo s ograničenom odgovornošću za stočarstvo i poljoprivredu u likvidaciji, Noskovci, OIB 65715740243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St-472/2015-2</izvorni_sadrzaj>
    <derivirana_varijabla naziv="DomainObject.PoslovniBrojDokumenta_1">St-472/2015-2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OROZ društvo s ograničenom odgovornošću za stočarstvo i poljoprivredu u likvidaciji, Noskovci</izvorni_sadrzaj>
    <derivirana_varijabla naziv="DomainObject.Predmet.ProtustrankaIDrugi_1">OROZ društvo s ograničenom odgovornošću za stočarstvo i poljoprivredu u likvidaciji, Noskovci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OROZ društvo s ograničenom odgovornošću za stočarstvo i poljoprivredu u likvidaciji, Noskovci, OIB 65715740243, Noskovci 215, 33523 Noskovci</izvorni_sadrzaj>
    <derivirana_varijabla naziv="DomainObject.Predmet.ProtustrankaIDrugiAdressOIB_1">OROZ društvo s ograničenom odgovornošću za stočarstvo i poljoprivredu u likvidaciji, Noskovci, OIB 65715740243, Noskovci 215, 33523 Noskovci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OROZ društvo s ograničenom odgovornošću za stočarstvo i poljoprivredu u likvidaciji, Noskovci</item>
    </izvorni_sadrzaj>
    <derivirana_varijabla naziv="DomainObject.Predmet.SudioniciListNaziv_1">
      <item>FINA, RC ZAGREB, Podružnica Bjelovar</item>
      <item>OROZ društvo s ograničenom odgovornošću za stočarstvo i poljoprivredu u likvidaciji, Noskovci</item>
    </derivirana_varijabla>
  </DomainObject.Predmet.SudioniciListNaziv>
  <DomainObject.Predmet.SudioniciListAdressOIB>
    <izvorni_sadrzaj>
      <item>FINA, RC ZAGREB, Podružnica Bjelovar, OIB 85821130368, F. Supila 4,43000 Bjelovar</item>
      <item>OROZ društvo s ograničenom odgovornošću za stočarstvo i poljoprivredu u likvidaciji, Noskovci, OIB 65715740243, Noskovci 215,33523 Noskovci</item>
    </izvorni_sadrzaj>
    <derivirana_varijabla naziv="DomainObject.Predmet.SudioniciListAdressOIB_1">
      <item>FINA, RC ZAGREB, Podružnica Bjelovar, OIB 85821130368, F. Supila 4,43000 Bjelovar</item>
      <item>OROZ društvo s ograničenom odgovornošću za stočarstvo i poljoprivredu u likvidaciji, Noskovci, OIB 65715740243, Noskovci 215,33523 Noskovci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65715740243</item>
    </izvorni_sadrzaj>
    <derivirana_varijabla naziv="DomainObject.Predmet.SudioniciListNazivOIB_1">
      <item>, OIB 85821130368</item>
      <item>, OIB 65715740243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1757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2015-12-16T07:57:00Z</dcterms:created>
  <dc:creator>ssabljic</dc:creator>
  <cp:lastModifiedBy>Suzana Sabljić</cp:lastModifiedBy>
  <cp:lastPrinted>2015-12-16T07:53:00Z</cp:lastPrinted>
  <dcterms:modified xmlns:xsi="http://www.w3.org/2001/XMLSchema-instance" xsi:type="dcterms:W3CDTF">2015-12-16T08:00:00Z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