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706d" w14:paraId="d64706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1E5957">
        <w:t>2</w:t>
      </w:r>
      <w:r w:rsidR="00600C0B">
        <w:t>79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600C0B">
        <w:t xml:space="preserve"> EKO LAGUNA j.d.o.o. za trgovinu i usluge </w:t>
      </w:r>
      <w:proofErr w:type="spellStart"/>
      <w:r w:rsidR="00600C0B">
        <w:t>Uglješ</w:t>
      </w:r>
      <w:proofErr w:type="spellEnd"/>
      <w:r w:rsidR="00600C0B">
        <w:t xml:space="preserve">, Baranjska ulica 25 A, </w:t>
      </w:r>
      <w:proofErr w:type="spellStart"/>
      <w:r w:rsidR="00600C0B">
        <w:t>OIB</w:t>
      </w:r>
      <w:proofErr w:type="spellEnd"/>
      <w:r w:rsidR="00600C0B">
        <w:t xml:space="preserve">: 22001638550, </w:t>
      </w:r>
      <w:proofErr w:type="spellStart"/>
      <w:r w:rsidR="00600C0B">
        <w:t>MBS</w:t>
      </w:r>
      <w:proofErr w:type="spellEnd"/>
      <w:r w:rsidR="00600C0B">
        <w:t xml:space="preserve">: 030191918, </w:t>
      </w:r>
      <w:r w:rsidR="001E5957">
        <w:t xml:space="preserve"> dana </w:t>
      </w:r>
      <w:r w:rsidR="00600C0B">
        <w:t>6. rujna</w:t>
      </w:r>
      <w:r w:rsidR="004E7671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00C0B">
        <w:t xml:space="preserve">EKO LAGUNA j.d.o.o. za trgovinu i usluge </w:t>
      </w:r>
      <w:proofErr w:type="spellStart"/>
      <w:r w:rsidR="00600C0B">
        <w:t>Uglješ</w:t>
      </w:r>
      <w:proofErr w:type="spellEnd"/>
      <w:r w:rsidR="00600C0B">
        <w:t xml:space="preserve">, Baranjska ulica 25 A, </w:t>
      </w:r>
      <w:proofErr w:type="spellStart"/>
      <w:r w:rsidR="00600C0B">
        <w:t>OIB</w:t>
      </w:r>
      <w:proofErr w:type="spellEnd"/>
      <w:r w:rsidR="00600C0B">
        <w:t xml:space="preserve">: 22001638550, </w:t>
      </w:r>
      <w:proofErr w:type="spellStart"/>
      <w:r w:rsidR="00600C0B">
        <w:t>MBS</w:t>
      </w:r>
      <w:proofErr w:type="spellEnd"/>
      <w:r w:rsidR="00600C0B">
        <w:t>: 030191918.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E5957">
        <w:t xml:space="preserve">Siniša </w:t>
      </w:r>
      <w:proofErr w:type="spellStart"/>
      <w:r w:rsidR="001E5957">
        <w:t>Rajnović</w:t>
      </w:r>
      <w:proofErr w:type="spellEnd"/>
      <w:r w:rsidR="001E5957">
        <w:t xml:space="preserve">, </w:t>
      </w:r>
      <w:proofErr w:type="spellStart"/>
      <w:r w:rsidR="001E5957">
        <w:t>OIB</w:t>
      </w:r>
      <w:proofErr w:type="spellEnd"/>
      <w:r w:rsidR="001E5957">
        <w:t xml:space="preserve">: 86217384445, Sv. Trojstva 87, </w:t>
      </w:r>
      <w:proofErr w:type="spellStart"/>
      <w:r w:rsidR="001E5957">
        <w:t>Milanovac</w:t>
      </w:r>
      <w:proofErr w:type="spellEnd"/>
      <w:r w:rsidR="001E5957">
        <w:t>, Virovitica.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00C0B">
        <w:t xml:space="preserve">EKO LAGUNA j.d.o.o. za trgovinu i usluge </w:t>
      </w:r>
      <w:proofErr w:type="spellStart"/>
      <w:r w:rsidR="00600C0B">
        <w:t>Uglješ</w:t>
      </w:r>
      <w:proofErr w:type="spellEnd"/>
      <w:r w:rsidR="00600C0B">
        <w:t xml:space="preserve">, Baranjska ulica 25 A, </w:t>
      </w:r>
      <w:proofErr w:type="spellStart"/>
      <w:r w:rsidR="00600C0B">
        <w:t>OIB</w:t>
      </w:r>
      <w:proofErr w:type="spellEnd"/>
      <w:r w:rsidR="00600C0B">
        <w:t xml:space="preserve">: 22001638550, </w:t>
      </w:r>
      <w:proofErr w:type="spellStart"/>
      <w:r w:rsidR="00600C0B">
        <w:t>MBS</w:t>
      </w:r>
      <w:proofErr w:type="spellEnd"/>
      <w:r w:rsidR="00600C0B">
        <w:t>: 030191918.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600C0B">
        <w:rPr>
          <w:bCs/>
        </w:rPr>
        <w:t>4. travnja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600C0B">
        <w:t xml:space="preserve">EKO LAGUNA j.d.o.o. za trgovinu i usluge </w:t>
      </w:r>
      <w:proofErr w:type="spellStart"/>
      <w:r w:rsidR="00600C0B">
        <w:t>Uglješ</w:t>
      </w:r>
      <w:proofErr w:type="spellEnd"/>
      <w:r w:rsidR="00600C0B">
        <w:t xml:space="preserve">, Baranjska ulica 25 A, </w:t>
      </w:r>
      <w:proofErr w:type="spellStart"/>
      <w:r w:rsidR="00600C0B">
        <w:t>OIB</w:t>
      </w:r>
      <w:proofErr w:type="spellEnd"/>
      <w:r w:rsidR="00600C0B">
        <w:t xml:space="preserve">: 22001638550, </w:t>
      </w:r>
      <w:proofErr w:type="spellStart"/>
      <w:r w:rsidR="00600C0B">
        <w:t>MBS</w:t>
      </w:r>
      <w:proofErr w:type="spellEnd"/>
      <w:r w:rsidR="00600C0B">
        <w:t>: 030191918.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600C0B">
        <w:t>27. travnja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8D083C">
        <w:t>2</w:t>
      </w:r>
      <w:r w:rsidR="00600C0B">
        <w:t>79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600C0B">
        <w:t xml:space="preserve"> 6. rujna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8D083C">
      <w:t>2</w:t>
    </w:r>
    <w:r w:rsidR="00600C0B">
      <w:t>79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00C0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67017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701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701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01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01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701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701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1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1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LAGUNA j.d.o.o. za trgovinu i usluge</izvorni_sadrzaj>
    <derivirana_varijabla naziv="DomainObject.Predmet.ProtustrankaFormated_1">  EKO LAGUNA j.d.o.o. za trgovinu i usluge</derivirana_varijabla>
  </DomainObject.Predmet.ProtustrankaFormated>
  <DomainObject.Predmet.ProtustrankaFormatedOIB>
    <izvorni_sadrzaj>  EKO LAGUNA j.d.o.o. za trgovinu i usluge, OIB 22001638550</izvorni_sadrzaj>
    <derivirana_varijabla naziv="DomainObject.Predmet.ProtustrankaFormatedOIB_1">  EKO LAGUNA j.d.o.o. za trgovinu i usluge, OIB 22001638550</derivirana_varijabla>
  </DomainObject.Predmet.ProtustrankaFormatedOIB>
  <DomainObject.Predmet.ProtustrankaFormatedWithAdress>
    <izvorni_sadrzaj> EKO LAGUNA j.d.o.o. za trgovinu i usluge, Baranjska ulica 25 A , 31326 Uglješ</izvorni_sadrzaj>
    <derivirana_varijabla naziv="DomainObject.Predmet.ProtustrankaFormatedWithAdress_1"> EKO LAGUNA j.d.o.o. za trgovinu i usluge, Baranjska ulica 25 A , 31326 Uglješ</derivirana_varijabla>
  </DomainObject.Predmet.ProtustrankaFormatedWithAdress>
  <DomainObject.Predmet.ProtustrankaFormatedWithAdressOIB>
    <izvorni_sadrzaj> EKO LAGUNA j.d.o.o. za trgovinu i usluge, OIB 22001638550, Baranjska ulica 25 A , 31326 Uglješ</izvorni_sadrzaj>
    <derivirana_varijabla naziv="DomainObject.Predmet.ProtustrankaFormatedWithAdressOIB_1"> EKO LAGUNA j.d.o.o. za trgovinu i usluge, OIB 22001638550, Baranjska ulica 25 A , 31326 Uglješ</derivirana_varijabla>
  </DomainObject.Predmet.ProtustrankaFormatedWithAdressOIB>
  <DomainObject.Predmet.ProtustrankaWithAdress>
    <izvorni_sadrzaj>EKO LAGUNA j.d.o.o. za trgovinu i usluge Baranjska ulica 25 A , 31326 Uglješ</izvorni_sadrzaj>
    <derivirana_varijabla naziv="DomainObject.Predmet.ProtustrankaWithAdress_1">EKO LAGUNA j.d.o.o. za trgovinu i usluge Baranjska ulica 25 A , 31326 Uglješ</derivirana_varijabla>
  </DomainObject.Predmet.ProtustrankaWithAdress>
  <DomainObject.Predmet.ProtustrankaWithAdressOIB>
    <izvorni_sadrzaj>EKO LAGUNA j.d.o.o. za trgovinu i usluge, OIB 22001638550, Baranjska ulica 25 A , 31326 Uglješ</izvorni_sadrzaj>
    <derivirana_varijabla naziv="DomainObject.Predmet.ProtustrankaWithAdressOIB_1">EKO LAGUNA j.d.o.o. za trgovinu i usluge, OIB 22001638550, Baranjska ulica 25 A , 31326 Uglješ</derivirana_varijabla>
  </DomainObject.Predmet.ProtustrankaWithAdressOIB>
  <DomainObject.Predmet.ProtustrankaNazivFormated>
    <izvorni_sadrzaj>EKO LAGUNA j.d.o.o. za trgovinu i usluge</izvorni_sadrzaj>
    <derivirana_varijabla naziv="DomainObject.Predmet.ProtustrankaNazivFormated_1">EKO LAGUNA j.d.o.o. za trgovinu i usluge</derivirana_varijabla>
  </DomainObject.Predmet.ProtustrankaNazivFormated>
  <DomainObject.Predmet.ProtustrankaNazivFormatedOIB>
    <izvorni_sadrzaj>EKO LAGUNA j.d.o.o. za trgovinu i usluge, OIB 22001638550</izvorni_sadrzaj>
    <derivirana_varijabla naziv="DomainObject.Predmet.ProtustrankaNazivFormatedOIB_1">EKO LAGUNA j.d.o.o. za trgovinu i usluge, OIB 22001638550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LAGUNA j.d.o.o. za trgovinu i usluge</item>
    </izvorni_sadrzaj>
    <derivirana_varijabla naziv="DomainObject.Predmet.ProtuStrankaListFormated_1">
      <item>EKO LAGUNA j.d.o.o. za trgovinu i usluge</item>
    </derivirana_varijabla>
  </DomainObject.Predmet.ProtuStrankaListFormated>
  <DomainObject.Predmet.ProtuStrankaListFormatedOIB>
    <izvorni_sadrzaj>
      <item>EKO LAGUNA j.d.o.o. za trgovinu i usluge, OIB 22001638550</item>
    </izvorni_sadrzaj>
    <derivirana_varijabla naziv="DomainObject.Predmet.ProtuStrankaListFormatedOIB_1">
      <item>EKO LAGUNA j.d.o.o. za trgovinu i usluge, OIB 22001638550</item>
    </derivirana_varijabla>
  </DomainObject.Predmet.ProtuStrankaListFormatedOIB>
  <DomainObject.Predmet.ProtuStrankaListFormatedWithAdress>
    <izvorni_sadrzaj>
      <item>EKO LAGUNA j.d.o.o. za trgovinu i usluge, Baranjska ulica 25 A , 31326 Uglješ</item>
    </izvorni_sadrzaj>
    <derivirana_varijabla naziv="DomainObject.Predmet.ProtuStrankaListFormatedWithAdress_1">
      <item>EKO LAGUNA j.d.o.o. za trgovinu i usluge, Baranjska ulica 25 A , 31326 Uglješ</item>
    </derivirana_varijabla>
  </DomainObject.Predmet.ProtuStrankaListFormatedWithAdress>
  <DomainObject.Predmet.ProtuStrankaListFormatedWithAdressOIB>
    <izvorni_sadrzaj>
      <item>EKO LAGUNA j.d.o.o. za trgovinu i usluge, OIB 22001638550, Baranjska ulica 25 A , 31326 Uglješ</item>
    </izvorni_sadrzaj>
    <derivirana_varijabla naziv="DomainObject.Predmet.ProtuStrankaListFormatedWithAdressOIB_1">
      <item>EKO LAGUNA j.d.o.o. za trgovinu i usluge, OIB 22001638550, Baranjska ulica 25 A , 31326 Uglješ</item>
    </derivirana_varijabla>
  </DomainObject.Predmet.ProtuStrankaListFormatedWithAdressOIB>
  <DomainObject.Predmet.ProtuStrankaListNazivFormated>
    <izvorni_sadrzaj>
      <item>EKO LAGUNA j.d.o.o. za trgovinu i usluge</item>
    </izvorni_sadrzaj>
    <derivirana_varijabla naziv="DomainObject.Predmet.ProtuStrankaListNazivFormated_1">
      <item>EKO LAGUNA j.d.o.o. za trgovinu i usluge</item>
    </derivirana_varijabla>
  </DomainObject.Predmet.ProtuStrankaListNazivFormated>
  <DomainObject.Predmet.ProtuStrankaListNazivFormatedOIB>
    <izvorni_sadrzaj>
      <item>EKO LAGUNA j.d.o.o. za trgovinu i usluge, OIB 22001638550</item>
    </izvorni_sadrzaj>
    <derivirana_varijabla naziv="DomainObject.Predmet.ProtuStrankaListNazivFormatedOIB_1">
      <item>EKO LAGUNA j.d.o.o. za trgovinu i usluge, OIB 22001638550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LAGUNA j.d.o.o. za trgovinu i usluge</izvorni_sadrzaj>
    <derivirana_varijabla naziv="DomainObject.Predmet.ProtustrankaIDrugi_1">EKO LAGUNA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LAGUNA j.d.o.o. za trgovinu i usluge, OIB 22001638550, Baranjska ulica 25 A , 31326 Uglješ</izvorni_sadrzaj>
    <derivirana_varijabla naziv="DomainObject.Predmet.ProtustrankaIDrugiAdressOIB_1">EKO LAGUNA j.d.o.o. za trgovinu i usluge, OIB 22001638550, Baranjska ulica 25 A , 31326 Uglješ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LAGUNA j.d.o.o. za trgovinu i usluge</item>
    </izvorni_sadrzaj>
    <derivirana_varijabla naziv="DomainObject.Predmet.SudioniciListNaziv_1">
      <item>FINA RC OSIJEK</item>
      <item>EKO LAGUNA j.d.o.o. za trgovinu i usluge</item>
    </derivirana_varijabla>
  </DomainObject.Predmet.SudioniciListNaziv>
  <DomainObject.Predmet.SudioniciListAdressOIB>
    <izvorni_sadrzaj>
      <item>FINA RC OSIJEK, OIB 85821130368</item>
      <item>EKO LAGUNA j.d.o.o. za trgovinu i usluge, OIB 22001638550, Baranjska ulica 25 A ,31326 Uglješ</item>
    </izvorni_sadrzaj>
    <derivirana_varijabla naziv="DomainObject.Predmet.SudioniciListAdressOIB_1">
      <item>FINA RC OSIJEK, OIB 85821130368</item>
      <item>EKO LAGUNA j.d.o.o. za trgovinu i usluge, OIB 22001638550, Baranjska ulica 25 A ,31326 Uglješ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22001638550</item>
    </izvorni_sadrzaj>
    <derivirana_varijabla naziv="DomainObject.Predmet.SudioniciListNazivOIB_1">
      <item>, OIB 85821130368</item>
      <item>, OIB 22001638550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DD5A5-B928-48D3-846B-EECC72B18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2790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2018-09-06T09:16:00Z</dcterms:created>
  <dc:creator>Korisnik</dc:creator>
  <cp:lastModifiedBy>Ljiljana Floršić</cp:lastModifiedBy>
  <cp:lastPrinted>2018-09-06T09:15:00Z</cp:lastPrinted>
  <dcterms:modified xmlns:xsi="http://www.w3.org/2001/XMLSchema-instance" xsi:type="dcterms:W3CDTF">2018-09-06T09:17:00Z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(St-279-18 - otvaranje i zaključenje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