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4b5c" w14:paraId="c214b5c" w:rsidRDefault="00AE47E0" w:rsidP="00AE47E0" w:rsidR="00AE47E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2A62BC">
        <w:rPr>
          <w:bCs/>
        </w:rPr>
        <w:t>1</w:t>
      </w:r>
      <w:r>
        <w:rPr>
          <w:bCs/>
        </w:rPr>
        <w:t>/</w:t>
      </w:r>
      <w:r w:rsidR="002A62BC">
        <w:rPr>
          <w:bCs/>
        </w:rPr>
        <w:t>2018-6</w:t>
      </w:r>
    </w:p>
    <w:p w:rsidRDefault="00AE47E0" w:rsidP="00AE47E0" w:rsidR="00213EAE">
      <w:pPr>
        <w:jc w:val="both"/>
        <w:rPr>
          <w:bCs/>
        </w:rPr>
      </w:pPr>
      <w:r>
        <w:rPr>
          <w:bCs/>
        </w:rPr>
        <w:t xml:space="preserve">     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2A62BC">
        <w:t xml:space="preserve">GALLA d.o.o., </w:t>
      </w:r>
      <w:proofErr w:type="spellStart"/>
      <w:r w:rsidR="002A62BC">
        <w:t>Prvić</w:t>
      </w:r>
      <w:proofErr w:type="spellEnd"/>
      <w:r w:rsidR="002A62BC">
        <w:t xml:space="preserve"> Luka, Ulica VI 9 C, OIB: 17879707271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2A62BC">
        <w:t>2</w:t>
      </w:r>
      <w:r>
        <w:t xml:space="preserve">. </w:t>
      </w:r>
      <w:r w:rsidR="00213EAE">
        <w:t>siječnja 2018</w:t>
      </w:r>
      <w:r>
        <w:t xml:space="preserve">., </w:t>
      </w:r>
      <w:r w:rsidR="00213EAE">
        <w:t>9</w:t>
      </w:r>
      <w:r>
        <w:t xml:space="preserve">. </w:t>
      </w:r>
      <w:r w:rsidR="00213EAE">
        <w:t>veljače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2A62BC">
        <w:t xml:space="preserve">GALLA d.o.o., </w:t>
      </w:r>
      <w:proofErr w:type="spellStart"/>
      <w:r w:rsidR="002A62BC">
        <w:t>Prvić</w:t>
      </w:r>
      <w:proofErr w:type="spellEnd"/>
      <w:r w:rsidR="002A62BC">
        <w:t xml:space="preserve"> Luka, Ulica VI 9 C, OIB: 17879707271</w:t>
      </w:r>
      <w:r>
        <w:t xml:space="preserve">, na temelju neizvršenih osnova za plaćanje iznosi </w:t>
      </w:r>
      <w:r w:rsidR="002A62BC">
        <w:t>6.178,10</w:t>
      </w:r>
      <w:r>
        <w:t xml:space="preserve"> kn. </w:t>
      </w:r>
    </w:p>
    <w:p w:rsidRDefault="00AE47E0" w:rsidP="00AE47E0" w:rsidR="00AE47E0">
      <w:pPr>
        <w:ind w:firstLine="315"/>
        <w:jc w:val="both"/>
      </w:pP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A86F79">
        <w:t>Anđelo Mornar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jc w:val="both"/>
      </w:pP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AE47E0" w:rsidR="00AE47E0">
      <w:pPr>
        <w:jc w:val="center"/>
      </w:pPr>
      <w:r>
        <w:t xml:space="preserve">U Zadru </w:t>
      </w:r>
      <w:r w:rsidR="00213EAE">
        <w:t>9</w:t>
      </w:r>
      <w:r>
        <w:t xml:space="preserve">. </w:t>
      </w:r>
      <w:r w:rsidR="00213EAE">
        <w:t>veljače</w:t>
      </w:r>
      <w:r>
        <w:t xml:space="preserve"> 2018.</w:t>
      </w:r>
    </w:p>
    <w:p w:rsidRDefault="00AE47E0" w:rsidP="00AE47E0" w:rsidR="00AE47E0"/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p w:rsidRDefault="00AE47E0" w:rsidP="00AE47E0" w:rsidR="00AE47E0">
      <w:pPr>
        <w:ind w:firstLine="720"/>
        <w:jc w:val="both"/>
      </w:pPr>
    </w:p>
    <w:p w:rsidRDefault="00AE47E0" w:rsidP="00AE47E0" w:rsidR="00AE47E0">
      <w:pPr>
        <w:ind w:firstLine="720"/>
        <w:jc w:val="both"/>
      </w:pPr>
    </w:p>
    <w:p w:rsidRDefault="00AE47E0" w:rsidP="00AE47E0" w:rsidR="00AE47E0"/>
    <w:p w:rsidRDefault="00AE47E0" w:rsidP="00AE47E0" w:rsidR="00AE47E0"/>
    <w:p w:rsidRDefault="009D68E3" w:rsidR="009D68E3"/>
    <w:sectPr w:rsidR="009D68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2A62BC" w:rsidR="009D203A">
    <w:pPr>
      <w:pStyle w:val="Zaglavlje"/>
      <w:tabs>
        <w:tab w:pos="4536" w:val="clear"/>
        <w:tab w:pos="9072" w:val="clear"/>
        <w:tab w:pos="647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213EAE"/>
    <w:rsid w:val="002A62BC"/>
    <w:rsid w:val="009D203A"/>
    <w:rsid w:val="009D68E3"/>
    <w:rsid w:val="00A60C28"/>
    <w:rsid w:val="00A86F79"/>
    <w:rsid w:val="00A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C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C2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C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C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C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C2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C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C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GALLA d.o.o. za turizam</izvorni_sadrzaj>
    <derivirana_varijabla naziv="DomainObject.Predmet.ProtustrankaFormated_1">  GALLA d.o.o. za turizam</derivirana_varijabla>
  </DomainObject.Predmet.ProtustrankaFormated>
  <DomainObject.Predmet.ProtustrankaFormatedOIB>
    <izvorni_sadrzaj>  GALLA d.o.o. za turizam, OIB 17879707271</izvorni_sadrzaj>
    <derivirana_varijabla naziv="DomainObject.Predmet.ProtustrankaFormatedOIB_1">  GALLA d.o.o. za turizam, OIB 17879707271</derivirana_varijabla>
  </DomainObject.Predmet.ProtustrankaFormatedOIB>
  <DomainObject.Predmet.ProtustrankaFormatedWithAdress>
    <izvorni_sadrzaj> GALLA d.o.o. za turizam, Ulica VI 9 C, 22233 Prvić Luka</izvorni_sadrzaj>
    <derivirana_varijabla naziv="DomainObject.Predmet.ProtustrankaFormatedWithAdress_1"> GALLA d.o.o. za turizam, Ulica VI 9 C, 22233 Prvić Luka</derivirana_varijabla>
  </DomainObject.Predmet.ProtustrankaFormatedWithAdress>
  <DomainObject.Predmet.ProtustrankaFormatedWithAdressOIB>
    <izvorni_sadrzaj> GALLA d.o.o. za turizam, OIB 17879707271, Ulica VI 9 C, 22233 Prvić Luka</izvorni_sadrzaj>
    <derivirana_varijabla naziv="DomainObject.Predmet.ProtustrankaFormatedWithAdressOIB_1"> GALLA d.o.o. za turizam, OIB 17879707271, Ulica VI 9 C, 22233 Prvić Luka</derivirana_varijabla>
  </DomainObject.Predmet.ProtustrankaFormatedWithAdressOIB>
  <DomainObject.Predmet.ProtustrankaWithAdress>
    <izvorni_sadrzaj>GALLA d.o.o. za turizam Ulica VI 9 C, 22233 Prvić Luka</izvorni_sadrzaj>
    <derivirana_varijabla naziv="DomainObject.Predmet.ProtustrankaWithAdress_1">GALLA d.o.o. za turizam Ulica VI 9 C, 22233 Prvić Luka</derivirana_varijabla>
  </DomainObject.Predmet.ProtustrankaWithAdress>
  <DomainObject.Predmet.ProtustrankaWithAdressOIB>
    <izvorni_sadrzaj>GALLA d.o.o. za turizam, OIB 17879707271, Ulica VI 9 C, 22233 Prvić Luka</izvorni_sadrzaj>
    <derivirana_varijabla naziv="DomainObject.Predmet.ProtustrankaWithAdressOIB_1">GALLA d.o.o. za turizam, OIB 17879707271, Ulica VI 9 C, 22233 Prvić Luka</derivirana_varijabla>
  </DomainObject.Predmet.ProtustrankaWithAdressOIB>
  <DomainObject.Predmet.ProtustrankaNazivFormated>
    <izvorni_sadrzaj>GALLA d.o.o. za turizam</izvorni_sadrzaj>
    <derivirana_varijabla naziv="DomainObject.Predmet.ProtustrankaNazivFormated_1">GALLA d.o.o. za turizam</derivirana_varijabla>
  </DomainObject.Predmet.ProtustrankaNazivFormated>
  <DomainObject.Predmet.ProtustrankaNazivFormatedOIB>
    <izvorni_sadrzaj>GALLA d.o.o. za turizam, OIB 17879707271</izvorni_sadrzaj>
    <derivirana_varijabla naziv="DomainObject.Predmet.ProtustrankaNazivFormatedOIB_1">GALLA d.o.o. za turizam, OIB 17879707271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GALLA d.o.o. za turizam</item>
    </izvorni_sadrzaj>
    <derivirana_varijabla naziv="DomainObject.Predmet.ProtuStrankaListFormated_1">
      <item>GALLA d.o.o. za turizam</item>
    </derivirana_varijabla>
  </DomainObject.Predmet.ProtuStrankaListFormated>
  <DomainObject.Predmet.ProtuStrankaListFormatedOIB>
    <izvorni_sadrzaj>
      <item>GALLA d.o.o. za turizam, OIB 17879707271</item>
    </izvorni_sadrzaj>
    <derivirana_varijabla naziv="DomainObject.Predmet.ProtuStrankaListFormatedOIB_1">
      <item>GALLA d.o.o. za turizam, OIB 17879707271</item>
    </derivirana_varijabla>
  </DomainObject.Predmet.ProtuStrankaListFormatedOIB>
  <DomainObject.Predmet.ProtuStrankaListFormatedWithAdress>
    <izvorni_sadrzaj>
      <item>GALLA d.o.o. za turizam, Ulica VI 9 C, 22233 Prvić Luka</item>
    </izvorni_sadrzaj>
    <derivirana_varijabla naziv="DomainObject.Predmet.ProtuStrankaListFormatedWithAdress_1">
      <item>GALLA d.o.o. za turizam, Ulica VI 9 C, 22233 Prvić Luka</item>
    </derivirana_varijabla>
  </DomainObject.Predmet.ProtuStrankaListFormatedWithAdress>
  <DomainObject.Predmet.ProtuStrankaListFormatedWithAdressOIB>
    <izvorni_sadrzaj>
      <item>GALLA d.o.o. za turizam, OIB 17879707271, Ulica VI 9 C, 22233 Prvić Luka</item>
    </izvorni_sadrzaj>
    <derivirana_varijabla naziv="DomainObject.Predmet.ProtuStrankaListFormatedWithAdressOIB_1">
      <item>GALLA d.o.o. za turizam, OIB 17879707271, Ulica VI 9 C, 22233 Prvić Luka</item>
    </derivirana_varijabla>
  </DomainObject.Predmet.ProtuStrankaListFormatedWithAdressOIB>
  <DomainObject.Predmet.ProtuStrankaListNazivFormated>
    <izvorni_sadrzaj>
      <item>GALLA d.o.o. za turizam</item>
    </izvorni_sadrzaj>
    <derivirana_varijabla naziv="DomainObject.Predmet.ProtuStrankaListNazivFormated_1">
      <item>GALLA d.o.o. za turizam</item>
    </derivirana_varijabla>
  </DomainObject.Predmet.ProtuStrankaListNazivFormated>
  <DomainObject.Predmet.ProtuStrankaListNazivFormatedOIB>
    <izvorni_sadrzaj>
      <item>GALLA d.o.o. za turizam, OIB 17879707271</item>
    </izvorni_sadrzaj>
    <derivirana_varijabla naziv="DomainObject.Predmet.ProtuStrankaListNazivFormatedOIB_1">
      <item>GALLA d.o.o. za turizam, OIB 17879707271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GALLA d.o.o. za turizam</izvorni_sadrzaj>
    <derivirana_varijabla naziv="DomainObject.Predmet.ProtustrankaIDrugi_1">GALLA d.o.o. za turizam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GALLA d.o.o. za turizam, OIB 17879707271, Ulica VI 9 C, 22233 Prvić Luka</izvorni_sadrzaj>
    <derivirana_varijabla naziv="DomainObject.Predmet.ProtustrankaIDrugiAdressOIB_1">GALLA d.o.o. za turizam, OIB 17879707271, Ulica VI 9 C,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GALLA d.o.o. za turizam</item>
    </izvorni_sadrzaj>
    <derivirana_varijabla naziv="DomainObject.Predmet.SudioniciListNaziv_1">
      <item>Financijska agencija</item>
      <item>GALLA d.o.o. za turizam</item>
    </derivirana_varijabla>
  </DomainObject.Predmet.SudioniciListNaziv>
  <DomainObject.Predmet.SudioniciListAdressOIB>
    <izvorni_sadrzaj>
      <item>Financijska agencija, OIB 85821130368, Perivoj Luje Marune 1,22000 Šibenik</item>
      <item>GALLA d.o.o. za turizam, OIB 17879707271, Ulica VI 9 C,22233 Prvić Luka</item>
    </izvorni_sadrzaj>
    <derivirana_varijabla naziv="DomainObject.Predmet.SudioniciListAdressOIB_1">
      <item>Financijska agencija, OIB 85821130368, Perivoj Luje Marune 1,22000 Šibenik</item>
      <item>GALLA d.o.o. za turizam, OIB 17879707271, Ulica VI 9 C,22233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17879707271</item>
    </izvorni_sadrzaj>
    <derivirana_varijabla naziv="DomainObject.Predmet.SudioniciListNazivOIB_1">
      <item>, OIB 85821130368</item>
      <item>, OIB 17879707271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2006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2018-02-09T11:35:00Z</dcterms:created>
  <dc:creator>Anamarija Kovačić Milković</dc:creator>
  <cp:lastModifiedBy>Anita Ivandić</cp:lastModifiedBy>
  <cp:lastPrinted>2018-02-09T13:05:00Z</cp:lastPrinted>
  <dcterms:modified xmlns:xsi="http://www.w3.org/2001/XMLSchema-instance" xsi:type="dcterms:W3CDTF">2018-02-09T13:18:00Z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