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d3c4" w14:paraId="97ed3c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E56068">
        <w:rPr>
          <w:rStyle w:val="Naglaeno"/>
          <w:b w:val="false"/>
        </w:rPr>
        <w:t>6</w:t>
      </w:r>
      <w:r w:rsidR="0048694B">
        <w:rPr>
          <w:rStyle w:val="Naglaeno"/>
          <w:b w:val="false"/>
        </w:rPr>
        <w:t>1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0B4166">
        <w:t>NIKOLINA CHEF</w:t>
      </w:r>
      <w:r w:rsidR="00A52D3D">
        <w:t xml:space="preserve"> jednostavno društvo s ograničenom odgovornošću</w:t>
      </w:r>
      <w:r w:rsidR="0048694B">
        <w:t xml:space="preserve"> za usluge</w:t>
      </w:r>
      <w:r w:rsidR="000B4166">
        <w:t xml:space="preserve"> i trgovinu</w:t>
      </w:r>
      <w:r w:rsidR="00A52D3D">
        <w:t xml:space="preserve">, </w:t>
      </w:r>
      <w:r w:rsidR="000B4166">
        <w:t>Rakovec Tomaševečki</w:t>
      </w:r>
      <w:r w:rsidR="009407D7">
        <w:t xml:space="preserve">, </w:t>
      </w:r>
      <w:r w:rsidR="000B4166">
        <w:t>Rakovec Tomaševečki 9</w:t>
      </w:r>
      <w:r w:rsidR="005B7C0B">
        <w:t xml:space="preserve">, </w:t>
      </w:r>
      <w:r w:rsidR="006152FF">
        <w:t xml:space="preserve">MBS: </w:t>
      </w:r>
      <w:r w:rsidR="00353CAC">
        <w:t>081120899</w:t>
      </w:r>
      <w:r w:rsidR="006152FF">
        <w:t xml:space="preserve">, OIB: </w:t>
      </w:r>
      <w:r w:rsidR="00353CAC">
        <w:t>18426786099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F7B94">
        <w:t>NIKOLINA CHEF jednostavno društvo s ograničenom odgovornošću za usluge i trgovinu, Rakovec Tomaševečki, Rakovec Tomaševečki 9, MBS: 081120899, OIB: 18426786099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F7B94">
        <w:t>55.245,16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F7B94">
        <w:t>Nikolina Antončić</w:t>
      </w:r>
      <w:r w:rsidR="00167B70">
        <w:t xml:space="preserve">, </w:t>
      </w:r>
      <w:r w:rsidR="00DF7B94">
        <w:t>Rakovec Tomaševečki, Rakovec Tomaševečki 9</w:t>
      </w:r>
      <w:r w:rsidR="005B044A">
        <w:t>,</w:t>
      </w:r>
      <w:r w:rsidR="006244B4">
        <w:t xml:space="preserve"> OIB: </w:t>
      </w:r>
      <w:r w:rsidR="00DF7B94">
        <w:t>50449008413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E56068">
        <w:t>6</w:t>
      </w:r>
      <w:r w:rsidR="0048694B">
        <w:t>1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760" w:rsidR="004B0760">
      <w:r>
        <w:separator/>
      </w:r>
    </w:p>
  </w:endnote>
  <w:endnote w:id="0" w:type="continuationSeparator">
    <w:p w:rsidRDefault="004B0760" w:rsidR="004B0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760" w:rsidR="004B0760">
      <w:r>
        <w:separator/>
      </w:r>
    </w:p>
  </w:footnote>
  <w:footnote w:id="0" w:type="continuationSeparator">
    <w:p w:rsidRDefault="004B0760" w:rsidR="004B0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4166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3CAC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436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694B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0760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044A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AF3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DF7B94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56068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24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24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4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4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124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24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4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4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St-1661/2018</izvorni_sadrzaj>
    <derivirana_varijabla naziv="DomainObject.Predmet.OznakaBroj_1">St-1661/2018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NIKOLINA CHEF jednostavno društvo s ograničenom odgovornošću za usluge i trgovinu</izvorni_sadrzaj>
    <derivirana_varijabla naziv="DomainObject.Predmet.ProtustrankaFormated_1">  NIKOLINA CHEF jednostavno društvo s ograničenom odgovornošću za usluge i trgovinu</derivirana_varijabla>
  </DomainObject.Predmet.ProtustrankaFormated>
  <DomainObject.Predmet.ProtustrankaFormatedOIB>
    <izvorni_sadrzaj>  NIKOLINA CHEF jednostavno društvo s ograničenom odgovornošću za usluge i trgovinu, OIB 18426786099</izvorni_sadrzaj>
    <derivirana_varijabla naziv="DomainObject.Predmet.ProtustrankaFormatedOIB_1">  NIKOLINA CHEF jednostavno društvo s ograničenom odgovornošću za usluge i trgovinu, OIB 18426786099</derivirana_varijabla>
  </DomainObject.Predmet.ProtustrankaFormatedOIB>
  <DomainObject.Predmet.ProtustrankaFormatedWithAdress>
    <izvorni_sadrzaj> NIKOLINA CHEF jednostavno društvo s ograničenom odgovornošću za usluge i trgovinu, Rakovec Tomaševečki 9, 49290 Rakovec Tomaševečki</izvorni_sadrzaj>
    <derivirana_varijabla naziv="DomainObject.Predmet.ProtustrankaFormatedWithAdress_1"> NIKOLINA CHEF jednostavno društvo s ograničenom odgovornošću za usluge i trgovinu, Rakovec Tomaševečki 9, 49290 Rakovec Tomaševečki</derivirana_varijabla>
  </DomainObject.Predmet.ProtustrankaFormatedWithAdress>
  <DomainObject.Predmet.ProtustrankaFormatedWithAdressOIB>
    <izvorni_sadrzaj> NIKOLINA CHEF jednostavno društvo s ograničenom odgovornošću za usluge i trgovinu, OIB 18426786099, Rakovec Tomaševečki 9, 49290 Rakovec Tomaševečki</izvorni_sadrzaj>
    <derivirana_varijabla naziv="DomainObject.Predmet.ProtustrankaFormatedWithAdressOIB_1"> NIKOLINA CHEF jednostavno društvo s ograničenom odgovornošću za usluge i trgovinu, OIB 18426786099, Rakovec Tomaševečki 9, 49290 Rakovec Tomaševečki</derivirana_varijabla>
  </DomainObject.Predmet.ProtustrankaFormatedWithAdressOIB>
  <DomainObject.Predmet.ProtustrankaWithAdress>
    <izvorni_sadrzaj>NIKOLINA CHEF jednostavno društvo s ograničenom odgovornošću za usluge i trgovinu Rakovec Tomaševečki 9, 49290 Rakovec Tomaševečki</izvorni_sadrzaj>
    <derivirana_varijabla naziv="DomainObject.Predmet.ProtustrankaWithAdress_1">NIKOLINA CHEF jednostavno društvo s ograničenom odgovornošću za usluge i trgovinu Rakovec Tomaševečki 9, 49290 Rakovec Tomaševečki</derivirana_varijabla>
  </DomainObject.Predmet.ProtustrankaWithAdress>
  <DomainObject.Predmet.ProtustrankaWithAdressOIB>
    <izvorni_sadrzaj>NIKOLINA CHEF jednostavno društvo s ograničenom odgovornošću za usluge i trgovinu, OIB 18426786099, Rakovec Tomaševečki 9, 49290 Rakovec Tomaševečki</izvorni_sadrzaj>
    <derivirana_varijabla naziv="DomainObject.Predmet.ProtustrankaWithAdressOIB_1">NIKOLINA CHEF jednostavno društvo s ograničenom odgovornošću za usluge i trgovinu, OIB 18426786099, Rakovec Tomaševečki 9, 49290 Rakovec Tomaševečki</derivirana_varijabla>
  </DomainObject.Predmet.ProtustrankaWithAdressOIB>
  <DomainObject.Predmet.ProtustrankaNazivFormated>
    <izvorni_sadrzaj>NIKOLINA CHEF jednostavno društvo s ograničenom odgovornošću za usluge i trgovinu</izvorni_sadrzaj>
    <derivirana_varijabla naziv="DomainObject.Predmet.ProtustrankaNazivFormated_1">NIKOLINA CHEF jednostavno društvo s ograničenom odgovornošću za usluge i trgovinu</derivirana_varijabla>
  </DomainObject.Predmet.ProtustrankaNazivFormated>
  <DomainObject.Predmet.ProtustrankaNazivFormatedOIB>
    <izvorni_sadrzaj>NIKOLINA CHEF jednostavno društvo s ograničenom odgovornošću za usluge i trgovinu, OIB 18426786099</izvorni_sadrzaj>
    <derivirana_varijabla naziv="DomainObject.Predmet.ProtustrankaNazivFormatedOIB_1">NIKOLINA CHEF jednostavno društvo s ograničenom odgovornošću za usluge i trgovinu, OIB 18426786099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CHEF jednostavno društvo s ograničenom odgovornošću za usluge i trgovinu</item>
    </izvorni_sadrzaj>
    <derivirana_varijabla naziv="DomainObject.Predmet.ProtuStrankaListFormated_1">
      <item>NIKOLINA CHEF jednostavno društvo s ograničenom odgovornošću za usluge i trgovinu</item>
    </derivirana_varijabla>
  </DomainObject.Predmet.ProtuStrankaListFormated>
  <DomainObject.Predmet.ProtuStrankaListFormatedOIB>
    <izvorni_sadrzaj>
      <item>NIKOLINA CHEF jednostavno društvo s ograničenom odgovornošću za usluge i trgovinu, OIB 18426786099</item>
    </izvorni_sadrzaj>
    <derivirana_varijabla naziv="DomainObject.Predmet.ProtuStrankaListFormatedOIB_1">
      <item>NIKOLINA CHEF jednostavno društvo s ograničenom odgovornošću za usluge i trgovinu, OIB 18426786099</item>
    </derivirana_varijabla>
  </DomainObject.Predmet.ProtuStrankaListFormatedOIB>
  <DomainObject.Predmet.ProtuStrankaListFormatedWithAdress>
    <izvorni_sadrzaj>
      <item>NIKOLINA CHEF jednostavno društvo s ograničenom odgovornošću za usluge i trgovinu, Rakovec Tomaševečki 9, 49290 Rakovec Tomaševečki</item>
    </izvorni_sadrzaj>
    <derivirana_varijabla naziv="DomainObject.Predmet.ProtuStrankaListFormatedWithAdress_1">
      <item>NIKOLINA CHEF jednostavno društvo s ograničenom odgovornošću za usluge i trgovinu, Rakovec Tomaševečki 9, 49290 Rakovec Tomaševečki</item>
    </derivirana_varijabla>
  </DomainObject.Predmet.ProtuStrankaListFormatedWithAdress>
  <DomainObject.Predmet.ProtuStrankaListFormatedWithAdressOIB>
    <izvorni_sadrzaj>
      <item>NIKOLINA CHEF jednostavno društvo s ograničenom odgovornošću za usluge i trgovinu, OIB 18426786099, Rakovec Tomaševečki 9, 49290 Rakovec Tomaševečki</item>
    </izvorni_sadrzaj>
    <derivirana_varijabla naziv="DomainObject.Predmet.ProtuStrankaListFormatedWithAdressOIB_1">
      <item>NIKOLINA CHEF jednostavno društvo s ograničenom odgovornošću za usluge i trgovinu, OIB 18426786099, Rakovec Tomaševečki 9, 49290 Rakovec Tomaševečki</item>
    </derivirana_varijabla>
  </DomainObject.Predmet.ProtuStrankaListFormatedWithAdressOIB>
  <DomainObject.Predmet.ProtuStrankaListNazivFormated>
    <izvorni_sadrzaj>
      <item>NIKOLINA CHEF jednostavno društvo s ograničenom odgovornošću za usluge i trgovinu</item>
    </izvorni_sadrzaj>
    <derivirana_varijabla naziv="DomainObject.Predmet.ProtuStrankaListNazivFormated_1">
      <item>NIKOLINA CHEF jednostavno društvo s ograničenom odgovornošću za usluge i trgovinu</item>
    </derivirana_varijabla>
  </DomainObject.Predmet.ProtuStrankaListNazivFormated>
  <DomainObject.Predmet.ProtuStrankaListNazivFormatedOIB>
    <izvorni_sadrzaj>
      <item>NIKOLINA CHEF jednostavno društvo s ograničenom odgovornošću za usluge i trgovinu, OIB 18426786099</item>
    </izvorni_sadrzaj>
    <derivirana_varijabla naziv="DomainObject.Predmet.ProtuStrankaListNazivFormatedOIB_1">
      <item>NIKOLINA CHEF jednostavno društvo s ograničenom odgovornošću za usluge i trgovinu, OIB 18426786099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CHEF jednostavno društvo s ograničenom odgovornošću za usluge i trgovinu</izvorni_sadrzaj>
    <derivirana_varijabla naziv="DomainObject.Predmet.ProtustrankaIDrugi_1">NIKOLINA CHEF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CHEF jednostavno društvo s ograničenom odgovornošću za usluge i trgovinu, OIB 18426786099, Rakovec Tomaševečki 9, 49290 Rakovec Tomaševečki</izvorni_sadrzaj>
    <derivirana_varijabla naziv="DomainObject.Predmet.ProtustrankaIDrugiAdressOIB_1">NIKOLINA CHEF jednostavno društvo s ograničenom odgovornošću za usluge i trgovinu, OIB 18426786099, Rakovec Tomaševečki 9,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CHEF jednostavno društvo s ograničenom odgovornošću za usluge i trgovinu</item>
      <item>FINA Regionalni centar Zagreb</item>
    </izvorni_sadrzaj>
    <derivirana_varijabla naziv="DomainObject.Predmet.SudioniciListNaziv_1">
      <item>NIKOLINA CHEF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NIKOLINA CHEF jednostavno društvo s ograničenom odgovornošću za usluge i trgovinu, OIB 18426786099, Rakovec Tomaševečki 9,49290 Rakovec Tomaševečki</item>
      <item>FINA Regionalni centar Zagreb, OIB 85821130368, Trg svibanjskih žrtava 1995. 1,10000 Zagreb</item>
    </izvorni_sadrzaj>
    <derivirana_varijabla naziv="DomainObject.Predmet.SudioniciListAdressOIB_1">
      <item>NIKOLINA CHEF jednostavno društvo s ograničenom odgovornošću za usluge i trgovinu, OIB 18426786099, Rakovec Tomaševečki 9,49290 Rakovec Tomaševečki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18426786099</item>
      <item>, OIB 85821130368</item>
    </izvorni_sadrzaj>
    <derivirana_varijabla naziv="DomainObject.Predmet.SudioniciListNazivOIB_1">
      <item>, OIB 18426786099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338D7-50AE-4B9E-BF7C-77BC1DD34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2245</properties:Characters>
  <properties:Lines>52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2019-01-15T07:09:00Z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2019-01-15T07:14:00Z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- 1661-18-ZG.docx)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