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f54f" w14:paraId="722f54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F6E67">
        <w:rPr>
          <w:sz w:val="22"/>
          <w:szCs w:val="22"/>
        </w:rPr>
        <w:t>271</w:t>
      </w:r>
      <w:r w:rsidR="00DC17C3">
        <w:rPr>
          <w:sz w:val="22"/>
          <w:szCs w:val="22"/>
        </w:rPr>
        <w:t>4</w:t>
      </w:r>
      <w:r w:rsidR="00AF6E67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DC17C3">
        <w:rPr>
          <w:sz w:val="22"/>
          <w:szCs w:val="22"/>
        </w:rPr>
        <w:t>Tart</w:t>
      </w:r>
      <w:proofErr w:type="spellEnd"/>
      <w:r w:rsidR="00DC17C3">
        <w:rPr>
          <w:sz w:val="22"/>
          <w:szCs w:val="22"/>
        </w:rPr>
        <w:t>-</w:t>
      </w:r>
      <w:proofErr w:type="spellStart"/>
      <w:r w:rsidR="00DC17C3">
        <w:rPr>
          <w:sz w:val="22"/>
          <w:szCs w:val="22"/>
        </w:rPr>
        <w:t>Trade</w:t>
      </w:r>
      <w:proofErr w:type="spellEnd"/>
      <w:r w:rsidR="00DC17C3">
        <w:rPr>
          <w:sz w:val="22"/>
          <w:szCs w:val="22"/>
        </w:rPr>
        <w:t xml:space="preserve"> </w:t>
      </w:r>
      <w:proofErr w:type="spellStart"/>
      <w:r w:rsidR="00DC17C3">
        <w:rPr>
          <w:sz w:val="22"/>
          <w:szCs w:val="22"/>
        </w:rPr>
        <w:t>Art</w:t>
      </w:r>
      <w:proofErr w:type="spellEnd"/>
      <w:r w:rsidR="00DC17C3">
        <w:rPr>
          <w:sz w:val="22"/>
          <w:szCs w:val="22"/>
        </w:rPr>
        <w:t xml:space="preserve"> j.d.o.o. za usluge, Sisak, Rimska 2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DC17C3">
        <w:rPr>
          <w:sz w:val="22"/>
          <w:szCs w:val="22"/>
        </w:rPr>
        <w:t>77692467508</w:t>
      </w:r>
      <w:r w:rsidRPr="00190E50">
        <w:rPr>
          <w:sz w:val="22"/>
          <w:szCs w:val="22"/>
        </w:rPr>
        <w:t xml:space="preserve">, dana </w:t>
      </w:r>
      <w:r w:rsidR="00AF6E67">
        <w:rPr>
          <w:sz w:val="22"/>
          <w:szCs w:val="22"/>
        </w:rPr>
        <w:t>16. siječnja</w:t>
      </w:r>
      <w:r w:rsidRPr="00190E50">
        <w:rPr>
          <w:sz w:val="22"/>
          <w:szCs w:val="22"/>
        </w:rPr>
        <w:t xml:space="preserve"> 201</w:t>
      </w:r>
      <w:r w:rsidR="00AF6E67">
        <w:rPr>
          <w:sz w:val="22"/>
          <w:szCs w:val="22"/>
        </w:rPr>
        <w:t>8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</w:t>
      </w:r>
      <w:r w:rsidR="00AF6E67">
        <w:rPr>
          <w:sz w:val="22"/>
          <w:szCs w:val="22"/>
        </w:rPr>
        <w:t>, 16. siječnja 2018</w:t>
      </w:r>
      <w:r w:rsidR="00190E50" w:rsidRPr="00190E50">
        <w:rPr>
          <w:sz w:val="22"/>
          <w:szCs w:val="22"/>
        </w:rPr>
        <w:t>. godine</w:t>
      </w:r>
    </w:p>
    <w:p w:rsidRDefault="00E90467" w:rsidP="003E0E6A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3E0E6A" w:rsidR="003E0E6A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3E0E6A">
        <w:rPr>
          <w:sz w:val="22"/>
          <w:szCs w:val="22"/>
        </w:rPr>
        <w:t xml:space="preserve">, </w:t>
      </w:r>
      <w:r w:rsidR="003E0E6A">
        <w:t>v.r.</w:t>
      </w:r>
    </w:p>
    <w:p w:rsidRDefault="003E0E6A" w:rsidP="003E0E6A" w:rsidR="003E0E6A">
      <w:pPr>
        <w:jc w:val="right"/>
      </w:pPr>
    </w:p>
    <w:p w:rsidRDefault="003E0E6A" w:rsidP="003E0E6A" w:rsidR="003E0E6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E0E6A" w:rsidP="003E0E6A" w:rsidR="003E0E6A">
      <w:pPr>
        <w:jc w:val="right"/>
      </w:pPr>
      <w:r>
        <w:t>ovlašteni službenik</w:t>
      </w:r>
    </w:p>
    <w:p w:rsidRDefault="003E0E6A" w:rsidP="003E0E6A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26578C"/>
    <w:rsid w:val="002D642B"/>
    <w:rsid w:val="003E0E6A"/>
    <w:rsid w:val="00427301"/>
    <w:rsid w:val="0043039F"/>
    <w:rsid w:val="00712648"/>
    <w:rsid w:val="007D721C"/>
    <w:rsid w:val="00802DA3"/>
    <w:rsid w:val="009247DD"/>
    <w:rsid w:val="00997C3E"/>
    <w:rsid w:val="00AF6E67"/>
    <w:rsid w:val="00B0006C"/>
    <w:rsid w:val="00B96E30"/>
    <w:rsid w:val="00CF2D7D"/>
    <w:rsid w:val="00CF4C5C"/>
    <w:rsid w:val="00D236D1"/>
    <w:rsid w:val="00DC17C3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E0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E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E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E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E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E0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E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E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E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E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St-2714/2017</izvorni_sadrzaj>
    <derivirana_varijabla naziv="DomainObject.Predmet.OznakaBroj_1">St-2714/2017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Tart-Trade Art j.d.o.o. za usluge zastupanog po punomoćniku Iva Stefanovski Horvatić</izvorni_sadrzaj>
    <derivirana_varijabla naziv="DomainObject.Predmet.ProtustrankaFormated_1">  Tart-Trade Art j.d.o.o. za usluge zastupanog po punomoćniku Iva Stefanovski Horvatić</derivirana_varijabla>
  </DomainObject.Predmet.ProtustrankaFormated>
  <DomainObject.Predmet.ProtustrankaFormatedOIB>
    <izvorni_sadrzaj>  Tart-Trade Art j.d.o.o. za usluge, OIB 77692467508 zastupanog po punomoćniku Iva Stefanovski Horvatić</izvorni_sadrzaj>
    <derivirana_varijabla naziv="DomainObject.Predmet.ProtustrankaFormatedOIB_1">  Tart-Trade Art j.d.o.o. za usluge, OIB 77692467508 zastupanog po punomoćniku Iva Stefanovski Horvatić</derivirana_varijabla>
  </DomainObject.Predmet.ProtustrankaFormatedOIB>
  <DomainObject.Predmet.ProtustrankaFormatedWithAdress>
    <izvorni_sadrzaj> Tart-Trade Art j.d.o.o. za usluge, Rimska 2, 44000 Sisak zastupanog po punomoćniku Iva Stefanovski Horvatić</izvorni_sadrzaj>
    <derivirana_varijabla naziv="DomainObject.Predmet.ProtustrankaFormatedWithAdress_1"> Tart-Trade Art j.d.o.o. za usluge, Rimska 2, 44000 Sisak zastupanog po punomoćniku Iva Stefanovski Horvatić</derivirana_varijabla>
  </DomainObject.Predmet.ProtustrankaFormatedWithAdress>
  <DomainObject.Predmet.ProtustrankaFormatedWithAdressOIB>
    <izvorni_sadrzaj> Tart-Trade Art j.d.o.o. za usluge, OIB 77692467508, Rimska 2, 44000 Sisak zastupanog po punomoćniku Iva Stefanovski Horvatić</izvorni_sadrzaj>
    <derivirana_varijabla naziv="DomainObject.Predmet.ProtustrankaFormatedWithAdressOIB_1"> Tart-Trade Art j.d.o.o. za usluge, OIB 77692467508, Rimska 2, 44000 Sisak zastupanog po punomoćniku Iva Stefanovski Horvatić</derivirana_varijabla>
  </DomainObject.Predmet.ProtustrankaFormatedWithAdressOIB>
  <DomainObject.Predmet.ProtustrankaWithAdress>
    <izvorni_sadrzaj>Tart-Trade Art j.d.o.o. za usluge Rimska 2, 44000 Sisak</izvorni_sadrzaj>
    <derivirana_varijabla naziv="DomainObject.Predmet.ProtustrankaWithAdress_1">Tart-Trade Art j.d.o.o. za usluge Rimska 2, 44000 Sisak</derivirana_varijabla>
  </DomainObject.Predmet.ProtustrankaWithAdress>
  <DomainObject.Predmet.ProtustrankaWithAdressOIB>
    <izvorni_sadrzaj>Tart-Trade Art j.d.o.o. za usluge, OIB 77692467508, Rimska 2, 44000 Sisak</izvorni_sadrzaj>
    <derivirana_varijabla naziv="DomainObject.Predmet.ProtustrankaWithAdressOIB_1">Tart-Trade Art j.d.o.o. za usluge, OIB 77692467508, Rimska 2, 44000 Sisak</derivirana_varijabla>
  </DomainObject.Predmet.ProtustrankaWithAdressOIB>
  <DomainObject.Predmet.ProtustrankaNazivFormated>
    <izvorni_sadrzaj>Tart-Trade Art j.d.o.o. za usluge</izvorni_sadrzaj>
    <derivirana_varijabla naziv="DomainObject.Predmet.ProtustrankaNazivFormated_1">Tart-Trade Art j.d.o.o. za usluge</derivirana_varijabla>
  </DomainObject.Predmet.ProtustrankaNazivFormated>
  <DomainObject.Predmet.ProtustrankaNazivFormatedOIB>
    <izvorni_sadrzaj>Tart-Trade Art j.d.o.o. za usluge, OIB 77692467508</izvorni_sadrzaj>
    <derivirana_varijabla naziv="DomainObject.Predmet.ProtustrankaNazivFormatedOIB_1">Tart-Trade Art j.d.o.o. za usluge, OIB 77692467508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Tart-Trade Art j.d.o.o. za usluge zastupanog po punomoćniku Iva Stefanovski Horvatić</item>
    </izvorni_sadrzaj>
    <derivirana_varijabla naziv="DomainObject.Predmet.ProtuStrankaListFormated_1">
      <item>Tart-Trade Art j.d.o.o. za usluge zastupanog po punomoćniku Iva Stefanovski Horvatić</item>
    </derivirana_varijabla>
  </DomainObject.Predmet.ProtuStrankaListFormated>
  <DomainObject.Predmet.ProtuStrankaListFormatedOIB>
    <izvorni_sadrzaj>
      <item>Tart-Trade Art j.d.o.o. za usluge, OIB 77692467508 zastupanog po punomoćniku Iva Stefanovski Horvatić</item>
    </izvorni_sadrzaj>
    <derivirana_varijabla naziv="DomainObject.Predmet.ProtuStrankaListFormatedOIB_1">
      <item>Tart-Trade Art j.d.o.o. za usluge, OIB 77692467508 zastupanog po punomoćniku Iva Stefanovski Horvatić</item>
    </derivirana_varijabla>
  </DomainObject.Predmet.ProtuStrankaListFormatedOIB>
  <DomainObject.Predmet.ProtuStrankaListFormatedWithAdress>
    <izvorni_sadrzaj>
      <item>Tart-Trade Art j.d.o.o. za usluge, Rimska 2, 44000 Sisak zastupanog po punomoćniku Iva Stefanovski Horvatić</item>
    </izvorni_sadrzaj>
    <derivirana_varijabla naziv="DomainObject.Predmet.ProtuStrankaListFormatedWithAdress_1">
      <item>Tart-Trade Art j.d.o.o. za usluge, Rimska 2, 44000 Sisak zastupanog po punomoćniku Iva Stefanovski Horvatić</item>
    </derivirana_varijabla>
  </DomainObject.Predmet.ProtuStrankaListFormatedWithAdress>
  <DomainObject.Predmet.ProtuStrankaListFormatedWithAdressOIB>
    <izvorni_sadrzaj>
      <item>Tart-Trade Art j.d.o.o. za usluge, OIB 77692467508, Rimska 2, 44000 Sisak zastupanog po punomoćniku Iva Stefanovski Horvatić</item>
    </izvorni_sadrzaj>
    <derivirana_varijabla naziv="DomainObject.Predmet.ProtuStrankaListFormatedWithAdressOIB_1">
      <item>Tart-Trade Art j.d.o.o. za usluge, OIB 77692467508, Rimska 2, 44000 Sisak zastupanog po punomoćniku Iva Stefanovski Horvatić</item>
    </derivirana_varijabla>
  </DomainObject.Predmet.ProtuStrankaListFormatedWithAdressOIB>
  <DomainObject.Predmet.ProtuStrankaListNazivFormated>
    <izvorni_sadrzaj>
      <item>Tart-Trade Art j.d.o.o. za usluge</item>
    </izvorni_sadrzaj>
    <derivirana_varijabla naziv="DomainObject.Predmet.ProtuStrankaListNazivFormated_1">
      <item>Tart-Trade Art j.d.o.o. za usluge</item>
    </derivirana_varijabla>
  </DomainObject.Predmet.ProtuStrankaListNazivFormated>
  <DomainObject.Predmet.ProtuStrankaListNazivFormatedOIB>
    <izvorni_sadrzaj>
      <item>Tart-Trade Art j.d.o.o. za usluge, OIB 77692467508</item>
    </izvorni_sadrzaj>
    <derivirana_varijabla naziv="DomainObject.Predmet.ProtuStrankaListNazivFormatedOIB_1">
      <item>Tart-Trade Art j.d.o.o. za usluge, OIB 77692467508</item>
    </derivirana_varijabla>
  </DomainObject.Predmet.ProtuStrankaListNazivFormatedOIB>
  <DomainObject.Predmet.OstaliListFormated>
    <izvorni_sadrzaj>
      <item>Iva Stefanovski Horvatić punomoćnik sudionika u postupku Tart-Trade Art j.d.o.o. za usluge</item>
    </izvorni_sadrzaj>
    <derivirana_varijabla naziv="DomainObject.Predmet.OstaliListFormated_1">
      <item>Iva Stefanovski Horvatić punomoćnik sudionika u postupku Tart-Trade Art j.d.o.o. za usluge</item>
    </derivirana_varijabla>
  </DomainObject.Predmet.OstaliListFormated>
  <DomainObject.Predmet.OstaliListFormatedOIB>
    <izvorni_sadrzaj>
      <item>Iva Stefanovski Horvatić, OIB 94601121656 punomoćnik sudionika u postupku Tart-Trade Art j.d.o.o. za usluge</item>
    </izvorni_sadrzaj>
    <derivirana_varijabla naziv="DomainObject.Predmet.OstaliListFormatedOIB_1">
      <item>Iva Stefanovski Horvatić, OIB 94601121656 punomoćnik sudionika u postupku Tart-Trade Art j.d.o.o. za usluge</item>
    </derivirana_varijabla>
  </DomainObject.Predmet.OstaliListFormatedOIB>
  <DomainObject.Predmet.OstaliListFormatedWithAdress>
    <izvorni_sadrzaj>
      <item>Iva Stefanovski Horvatić, Ulica Jurja Križanića 10, 44000 Sisak punomoćnik sudionika u postupku Tart-Trade Art j.d.o.o. za usluge</item>
    </izvorni_sadrzaj>
    <derivirana_varijabla naziv="DomainObject.Predmet.OstaliListFormatedWithAdress_1">
      <item>Iva Stefanovski Horvatić, Ulica Jurja Križanića 10, 44000 Sisak punomoćnik sudionika u postupku Tart-Trade Art j.d.o.o. za usluge</item>
    </derivirana_varijabla>
  </DomainObject.Predmet.OstaliListFormatedWithAdress>
  <DomainObject.Predmet.OstaliListFormatedWithAdressOIB>
    <izvorni_sadrzaj>
      <item>Iva Stefanovski Horvatić, OIB 94601121656, Ulica Jurja Križanića 10, 44000 Sisak punomoćnik sudionika u postupku Tart-Trade Art j.d.o.o. za usluge</item>
    </izvorni_sadrzaj>
    <derivirana_varijabla naziv="DomainObject.Predmet.OstaliListFormatedWithAdressOIB_1">
      <item>Iva Stefanovski Horvatić, OIB 94601121656, Ulica Jurja Križanića 10, 44000 Sisak punomoćnik sudionika u postupku Tart-Trade Art j.d.o.o. za usluge</item>
    </derivirana_varijabla>
  </DomainObject.Predmet.OstaliListFormatedWithAdressOIB>
  <DomainObject.Predmet.OstaliListNazivFormated>
    <izvorni_sadrzaj>
      <item>Iva Stefanovski Horvatić</item>
    </izvorni_sadrzaj>
    <derivirana_varijabla naziv="DomainObject.Predmet.OstaliListNazivFormated_1">
      <item>Iva Stefanovski Horvatić</item>
    </derivirana_varijabla>
  </DomainObject.Predmet.OstaliListNazivFormated>
  <DomainObject.Predmet.OstaliListNazivFormatedOIB>
    <izvorni_sadrzaj>
      <item>Iva Stefanovski Horvatić, OIB 94601121656</item>
    </izvorni_sadrzaj>
    <derivirana_varijabla naziv="DomainObject.Predmet.OstaliListNazivFormatedOIB_1">
      <item>Iva Stefanovski Horvatić, OIB 94601121656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Tart-Trade Art j.d.o.o. za usluge</izvorni_sadrzaj>
    <derivirana_varijabla naziv="DomainObject.Predmet.ProtustrankaIDrugi_1">Tart-Trade Art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Tart-Trade Art j.d.o.o. za usluge, OIB 77692467508, Rimska 2, 44000 Sisak</izvorni_sadrzaj>
    <derivirana_varijabla naziv="DomainObject.Predmet.ProtustrankaIDrugiAdressOIB_1">Tart-Trade Art j.d.o.o. za usluge, OIB 77692467508, Rimska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Tart-Trade Art j.d.o.o. za usluge</item>
      <item>Iva Stefanovski Horvatić</item>
    </izvorni_sadrzaj>
    <derivirana_varijabla naziv="DomainObject.Predmet.SudioniciListNaziv_1">
      <item>FINA Regionalni centar Zagreb</item>
      <item>Tart-Trade Art j.d.o.o. za usluge</item>
      <item>Iva Stefanovski Horvatić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Tart-Trade Art j.d.o.o. za usluge, OIB 77692467508, Rimska 2,44000 Sisak</item>
      <item>Iva Stefanovski Horvatić, OIB 94601121656, Ulica Jurja Križanića 10,44000 Sisak</item>
    </izvorni_sadrzaj>
    <derivirana_varijabla naziv="DomainObject.Predmet.SudioniciListAdressOIB_1">
      <item>FINA Regionalni centar Zagreb, OIB 85821130368, Trg svibanjskih žrtava 1995. br. 1,10000 Zagreb</item>
      <item>Tart-Trade Art j.d.o.o. za usluge, OIB 77692467508, Rimska 2,44000 Sisak</item>
      <item>Iva Stefanovski Horvatić, OIB 94601121656, Ulica Jurja Križanića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77692467508</item>
      <item>, OIB 94601121656</item>
    </izvorni_sadrzaj>
    <derivirana_varijabla naziv="DomainObject.Predmet.SudioniciListNazivOIB_1">
      <item>, OIB 85821130368</item>
      <item>, OIB 77692467508</item>
      <item>, OIB 94601121656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AABD4-DAD5-467B-A5AB-3953CE83D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1640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2018-01-16T13:29:00Z</dcterms:created>
  <dc:creator>Ksenija Nol</dc:creator>
  <cp:lastModifiedBy>Ksenija Nol</cp:lastModifiedBy>
  <cp:lastPrinted>2018-01-16T13:39:00Z</cp:lastPrinted>
  <dcterms:modified xmlns:xsi="http://www.w3.org/2001/XMLSchema-instance" xsi:type="dcterms:W3CDTF">2018-01-16T13:39:00Z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