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b7de" w14:paraId="e99b7de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5B11E1">
        <w:rPr>
          <w:rStyle w:val="Naglaeno"/>
          <w:b w:val="false"/>
        </w:rPr>
        <w:t>70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Podružnica Osijek,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5B11E1">
        <w:t>SAVEZ SEKTORA ZA ZAPOŠLJAVANJE, NEOVISAN ŽIVOT I CJELOVITU INTEGRACIJU OSOBA S INVALIDITETOM REPUBLIKE HRVATSKE, Vukovar, Matice hrvatske 53, Reg. broj: 16001695</w:t>
      </w:r>
      <w:r w:rsidR="00331402">
        <w:t xml:space="preserve">, OIB: </w:t>
      </w:r>
      <w:r w:rsidR="005B11E1">
        <w:t>11199396243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B11E1">
        <w:t>31</w:t>
      </w:r>
      <w:r w:rsidR="000408AE">
        <w:t xml:space="preserve">. </w:t>
      </w:r>
      <w:r w:rsidR="00316796">
        <w:t>siječnj</w:t>
      </w:r>
      <w:r w:rsidR="00867612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5B11E1">
        <w:t>SAVEZ SEKTORA ZA ZAPOŠLJAVANJE, NEOVISAN ŽIVOT I CJELOVITU INTEGRACIJU OSOBA S INVALIDITETOM REPUBLIKE HRVATSKE, Vukovar, Matice hrvatske 53, Reg. broj: 16001695, OIB: 11199396243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734496">
        <w:t>5.422,00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734496">
        <w:t>predsjednica</w:t>
      </w:r>
      <w:r w:rsidR="00530A9B">
        <w:t xml:space="preserve"> dužnika </w:t>
      </w:r>
      <w:r w:rsidR="00734496">
        <w:t>Ljubica Prekodravac,</w:t>
      </w:r>
      <w:r w:rsidR="004846CF">
        <w:t xml:space="preserve"> Vukovar, Olajnica 17</w:t>
      </w:r>
      <w:r w:rsidR="00AE66C9">
        <w:t xml:space="preserve">, OIB </w:t>
      </w:r>
      <w:r w:rsidR="004846CF">
        <w:t>54395745450</w:t>
      </w:r>
      <w:r w:rsidR="00037CE9">
        <w:t xml:space="preserve">, </w:t>
      </w:r>
      <w:r w:rsidR="008852E9">
        <w:t xml:space="preserve">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4846CF">
        <w:t>70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846CF">
        <w:t>31</w:t>
      </w:r>
      <w:r w:rsidR="000408AE">
        <w:t xml:space="preserve">. </w:t>
      </w:r>
      <w:r w:rsidR="00A519A5">
        <w:t>siječnj</w:t>
      </w:r>
      <w:r w:rsidR="00E313B6">
        <w:t>a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846CF">
        <w:t>30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6CF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11E1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5B8E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496"/>
    <w:rsid w:val="00734726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17F4"/>
    <w:rsid w:val="00AD251E"/>
    <w:rsid w:val="00AE66C9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5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95B8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95B8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B8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B8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5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95B8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95B8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B8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B8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SEKTORA ZA ZAPOŠLJAVANJE, NEOVISAN ŽIVOT I CJELOVITU INTEGRACIJU OSOBA S INVALIDITETOM REPUBLIKE HRVATSKE</izvorni_sadrzaj>
    <derivirana_varijabla naziv="DomainObject.Predmet.ProtustrankaFormated_1">  SAVEZ SEKTORA ZA ZAPOŠLJAVANJE, NEOVISAN ŽIVOT I CJELOVITU INTEGRACIJU OSOBA S INVALIDITETOM REPUBLIKE HRVATSKE</derivirana_varijabla>
  </DomainObject.Predmet.ProtustrankaFormated>
  <DomainObject.Predmet.ProtustrankaFormatedOIB>
    <izvorni_sadrzaj>  SAVEZ SEKTORA ZA ZAPOŠLJAVANJE, NEOVISAN ŽIVOT I CJELOVITU INTEGRACIJU OSOBA S INVALIDITETOM REPUBLIKE HRVATSKE, OIB 11199396243</izvorni_sadrzaj>
    <derivirana_varijabla naziv="DomainObject.Predmet.ProtustrankaFormatedOIB_1">  SAVEZ SEKTORA ZA ZAPOŠLJAVANJE, NEOVISAN ŽIVOT I CJELOVITU INTEGRACIJU OSOBA S INVALIDITETOM REPUBLIKE HRVATSKE, OIB 11199396243</derivirana_varijabla>
  </DomainObject.Predmet.ProtustrankaFormatedOIB>
  <DomainObject.Predmet.ProtustrankaFormatedWithAdress>
    <izvorni_sadrzaj> SAVEZ SEKTORA ZA ZAPOŠLJAVANJE, NEOVISAN ŽIVOT I CJELOVITU INTEGRACIJU OSOBA S INVALIDITETOM REPUBLIKE HRVATSKE, Matice hrvatske 53, 32000 Vukovar</izvorni_sadrzaj>
    <derivirana_varijabla naziv="DomainObject.Predmet.ProtustrankaFormatedWithAdress_1"> SAVEZ SEKTORA ZA ZAPOŠLJAVANJE, NEOVISAN ŽIVOT I CJELOVITU INTEGRACIJU OSOBA S INVALIDITETOM REPUBLIKE HRVATSKE, Matice hrvatske 53, 32000 Vukovar</derivirana_varijabla>
  </DomainObject.Predmet.ProtustrankaFormatedWithAdress>
  <DomainObject.Predmet.ProtustrankaFormatedWithAdressOIB>
    <izvorni_sadrzaj> SAVEZ SEKTORA ZA ZAPOŠLJAVANJE, NEOVISAN ŽIVOT I CJELOVITU INTEGRACIJU OSOBA S INVALIDITETOM REPUBLIKE HRVATSKE, OIB 11199396243, Matice hrvatske 53, 32000 Vukovar</izvorni_sadrzaj>
    <derivirana_varijabla naziv="DomainObject.Predmet.ProtustrankaFormatedWithAdressOIB_1"> SAVEZ SEKTORA ZA ZAPOŠLJAVANJE, NEOVISAN ŽIVOT I CJELOVITU INTEGRACIJU OSOBA S INVALIDITETOM REPUBLIKE HRVATSKE, OIB 11199396243, Matice hrvatske 53, 32000 Vukovar</derivirana_varijabla>
  </DomainObject.Predmet.ProtustrankaFormatedWithAdressOIB>
  <DomainObject.Predmet.ProtustrankaWithAdress>
    <izvorni_sadrzaj>SAVEZ SEKTORA ZA ZAPOŠLJAVANJE, NEOVISAN ŽIVOT I CJELOVITU INTEGRACIJU OSOBA S INVALIDITETOM REPUBLIKE HRVATSKE Matice hrvatske 53, 32000 Vukovar</izvorni_sadrzaj>
    <derivirana_varijabla naziv="DomainObject.Predmet.ProtustrankaWithAdress_1">SAVEZ SEKTORA ZA ZAPOŠLJAVANJE, NEOVISAN ŽIVOT I CJELOVITU INTEGRACIJU OSOBA S INVALIDITETOM REPUBLIKE HRVATSKE Matice hrvatske 53, 32000 Vukovar</derivirana_varijabla>
  </DomainObject.Predmet.ProtustrankaWithAdress>
  <DomainObject.Predmet.ProtustrankaWithAdressOIB>
    <izvorni_sadrzaj>SAVEZ SEKTORA ZA ZAPOŠLJAVANJE, NEOVISAN ŽIVOT I CJELOVITU INTEGRACIJU OSOBA S INVALIDITETOM REPUBLIKE HRVATSKE, OIB 11199396243, Matice hrvatske 53, 32000 Vukovar</izvorni_sadrzaj>
    <derivirana_varijabla naziv="DomainObject.Predmet.ProtustrankaWithAdressOIB_1">SAVEZ SEKTORA ZA ZAPOŠLJAVANJE, NEOVISAN ŽIVOT I CJELOVITU INTEGRACIJU OSOBA S INVALIDITETOM REPUBLIKE HRVATSKE, OIB 11199396243, Matice hrvatske 53, 32000 Vukovar</derivirana_varijabla>
  </DomainObject.Predmet.ProtustrankaWithAdressOIB>
  <DomainObject.Predmet.ProtustrankaNazivFormated>
    <izvorni_sadrzaj>SAVEZ SEKTORA ZA ZAPOŠLJAVANJE, NEOVISAN ŽIVOT I CJELOVITU INTEGRACIJU OSOBA S INVALIDITETOM REPUBLIKE HRVATSKE</izvorni_sadrzaj>
    <derivirana_varijabla naziv="DomainObject.Predmet.ProtustrankaNazivFormated_1">SAVEZ SEKTORA ZA ZAPOŠLJAVANJE, NEOVISAN ŽIVOT I CJELOVITU INTEGRACIJU OSOBA S INVALIDITETOM REPUBLIKE HRVATSKE</derivirana_varijabla>
  </DomainObject.Predmet.ProtustrankaNazivFormated>
  <DomainObject.Predmet.ProtustrankaNazivFormatedOIB>
    <izvorni_sadrzaj>SAVEZ SEKTORA ZA ZAPOŠLJAVANJE, NEOVISAN ŽIVOT I CJELOVITU INTEGRACIJU OSOBA S INVALIDITETOM REPUBLIKE HRVATSKE, OIB 11199396243</izvorni_sadrzaj>
    <derivirana_varijabla naziv="DomainObject.Predmet.ProtustrankaNazivFormatedOIB_1">SAVEZ SEKTORA ZA ZAPOŠLJAVANJE, NEOVISAN ŽIVOT I CJELOVITU INTEGRACIJU OSOBA S INVALIDITETOM REPUBLIKE HRVATSKE, OIB 11199396243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SAVEZ SEKTORA ZA ZAPOŠLJAVANJE, NEOVISAN ŽIVOT I CJELOVITU INTEGRACIJU OSOBA S INVALIDITETOM REPUBLIKE HRVATSKE</item>
    </izvorni_sadrzaj>
    <derivirana_varijabla naziv="DomainObject.Predmet.ProtuStrankaListFormated_1">
      <item>SAVEZ SEKTORA ZA ZAPOŠLJAVANJE, NEOVISAN ŽIVOT I CJELOVITU INTEGRACIJU OSOBA S INVALIDITETOM REPUBLIKE HRVATSKE</item>
    </derivirana_varijabla>
  </DomainObject.Predmet.ProtuStrankaListFormated>
  <DomainObject.Predmet.ProtuStrankaListFormatedOIB>
    <izvorni_sadrzaj>
      <item>SAVEZ SEKTORA ZA ZAPOŠLJAVANJE, NEOVISAN ŽIVOT I CJELOVITU INTEGRACIJU OSOBA S INVALIDITETOM REPUBLIKE HRVATSKE, OIB 11199396243</item>
    </izvorni_sadrzaj>
    <derivirana_varijabla naziv="DomainObject.Predmet.ProtuStrankaListFormatedOIB_1">
      <item>SAVEZ SEKTORA ZA ZAPOŠLJAVANJE, NEOVISAN ŽIVOT I CJELOVITU INTEGRACIJU OSOBA S INVALIDITETOM REPUBLIKE HRVATSKE, OIB 11199396243</item>
    </derivirana_varijabla>
  </DomainObject.Predmet.ProtuStrankaListFormatedOIB>
  <DomainObject.Predmet.ProtuStrankaListFormatedWithAdress>
    <izvorni_sadrzaj>
      <item>SAVEZ SEKTORA ZA ZAPOŠLJAVANJE, NEOVISAN ŽIVOT I CJELOVITU INTEGRACIJU OSOBA S INVALIDITETOM REPUBLIKE HRVATSKE, Matice hrvatske 53, 32000 Vukovar</item>
    </izvorni_sadrzaj>
    <derivirana_varijabla naziv="DomainObject.Predmet.ProtuStrankaListFormatedWithAdress_1">
      <item>SAVEZ SEKTORA ZA ZAPOŠLJAVANJE, NEOVISAN ŽIVOT I CJELOVITU INTEGRACIJU OSOBA S INVALIDITETOM REPUBLIKE HRVATSKE, Matice hrvatske 53, 32000 Vukovar</item>
    </derivirana_varijabla>
  </DomainObject.Predmet.ProtuStrankaListFormatedWithAdress>
  <DomainObject.Predmet.ProtuStrankaListFormatedWithAdressOIB>
    <izvorni_sadrzaj>
      <item>SAVEZ SEKTORA ZA ZAPOŠLJAVANJE, NEOVISAN ŽIVOT I CJELOVITU INTEGRACIJU OSOBA S INVALIDITETOM REPUBLIKE HRVATSKE, OIB 11199396243, Matice hrvatske 53, 32000 Vukovar</item>
    </izvorni_sadrzaj>
    <derivirana_varijabla naziv="DomainObject.Predmet.ProtuStrankaListFormatedWithAdressOIB_1">
      <item>SAVEZ SEKTORA ZA ZAPOŠLJAVANJE, NEOVISAN ŽIVOT I CJELOVITU INTEGRACIJU OSOBA S INVALIDITETOM REPUBLIKE HRVATSKE, OIB 11199396243, Matice hrvatske 53, 32000 Vukovar</item>
    </derivirana_varijabla>
  </DomainObject.Predmet.ProtuStrankaListFormatedWithAdressOIB>
  <DomainObject.Predmet.ProtuStrankaListNazivFormated>
    <izvorni_sadrzaj>
      <item>SAVEZ SEKTORA ZA ZAPOŠLJAVANJE, NEOVISAN ŽIVOT I CJELOVITU INTEGRACIJU OSOBA S INVALIDITETOM REPUBLIKE HRVATSKE</item>
    </izvorni_sadrzaj>
    <derivirana_varijabla naziv="DomainObject.Predmet.ProtuStrankaListNazivFormated_1">
      <item>SAVEZ SEKTORA ZA ZAPOŠLJAVANJE, NEOVISAN ŽIVOT I CJELOVITU INTEGRACIJU OSOBA S INVALIDITETOM REPUBLIKE HRVATSKE</item>
    </derivirana_varijabla>
  </DomainObject.Predmet.ProtuStrankaListNazivFormated>
  <DomainObject.Predmet.ProtuStrankaListNazivFormatedOIB>
    <izvorni_sadrzaj>
      <item>SAVEZ SEKTORA ZA ZAPOŠLJAVANJE, NEOVISAN ŽIVOT I CJELOVITU INTEGRACIJU OSOBA S INVALIDITETOM REPUBLIKE HRVATSKE, OIB 11199396243</item>
    </izvorni_sadrzaj>
    <derivirana_varijabla naziv="DomainObject.Predmet.ProtuStrankaListNazivFormatedOIB_1">
      <item>SAVEZ SEKTORA ZA ZAPOŠLJAVANJE, NEOVISAN ŽIVOT I CJELOVITU INTEGRACIJU OSOBA S INVALIDITETOM REPUBLIKE HRVATSKE, OIB 11199396243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SAVEZ SEKTORA ZA ZAPOŠLJAVANJE, NEOVISAN ŽIVOT I CJELOVITU INTEGRACIJU OSOBA S INVALIDITETOM REPUBLIKE HRVATSKE</izvorni_sadrzaj>
    <derivirana_varijabla naziv="DomainObject.Predmet.ProtustrankaIDrugi_1">SAVEZ SEKTORA ZA ZAPOŠLJAVANJE, NEOVISAN ŽIVOT I CJELOVITU INTEGRACIJU OSOBA S INVALIDITETOM REPUBLIKE HRVATSKE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SAVEZ SEKTORA ZA ZAPOŠLJAVANJE, NEOVISAN ŽIVOT I CJELOVITU INTEGRACIJU OSOBA S INVALIDITETOM REPUBLIKE HRVATSKE, OIB 11199396243, Matice hrvatske 53, 32000 Vukovar</izvorni_sadrzaj>
    <derivirana_varijabla naziv="DomainObject.Predmet.ProtustrankaIDrugiAdressOIB_1">SAVEZ SEKTORA ZA ZAPOŠLJAVANJE, NEOVISAN ŽIVOT I CJELOVITU INTEGRACIJU OSOBA S INVALIDITETOM REPUBLIKE HRVATSKE, OIB 11199396243, Matice hrvatske 53,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SAVEZ SEKTORA ZA ZAPOŠLJAVANJE, NEOVISAN ŽIVOT I CJELOVITU INTEGRACIJU OSOBA S INVALIDITETOM REPUBLIKE HRVATSKE</item>
    </izvorni_sadrzaj>
    <derivirana_varijabla naziv="DomainObject.Predmet.SudioniciListNaziv_1">
      <item>FINA RC OSIJEK</item>
      <item>SAVEZ SEKTORA ZA ZAPOŠLJAVANJE, NEOVISAN ŽIVOT I CJELOVITU INTEGRACIJU OSOBA S INVALIDITETOM REPUBLIKE HRVATSKE</item>
    </derivirana_varijabla>
  </DomainObject.Predmet.SudioniciListNaziv>
  <DomainObject.Predmet.SudioniciListAdressOIB>
    <izvorni_sadrzaj>
      <item>FINA RC OSIJEK, OIB 85821130368</item>
      <item>SAVEZ SEKTORA ZA ZAPOŠLJAVANJE, NEOVISAN ŽIVOT I CJELOVITU INTEGRACIJU OSOBA S INVALIDITETOM REPUBLIKE HRVATSKE, OIB 11199396243, Matice hrvatske 53,32000 Vukovar</item>
    </izvorni_sadrzaj>
    <derivirana_varijabla naziv="DomainObject.Predmet.SudioniciListAdressOIB_1">
      <item>FINA RC OSIJEK, OIB 85821130368</item>
      <item>SAVEZ SEKTORA ZA ZAPOŠLJAVANJE, NEOVISAN ŽIVOT I CJELOVITU INTEGRACIJU OSOBA S INVALIDITETOM REPUBLIKE HRVATSKE, OIB 11199396243, Matice hrvatske 53,32000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11199396243</item>
    </izvorni_sadrzaj>
    <derivirana_varijabla naziv="DomainObject.Predmet.SudioniciListNazivOIB_1">
      <item>, OIB 85821130368</item>
      <item>, OIB 11199396243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46E5E4-6F8D-415B-B5FF-D244EABCDE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422</properties:Words>
  <properties:Characters>2303</properties:Characters>
  <properties:Lines>54</properties:Lines>
  <properties:Paragraphs>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2017-01-31T09:50:00Z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