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930e" w14:paraId="64d930e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9642D8" w:rsidP="009642D8" w:rsidR="009642D8" w:rsidRPr="00C94EF3">
      <w:pPr>
        <w:ind w:firstLine="708"/>
        <w:jc w:val="both"/>
      </w:pPr>
      <w:r w:rsidRPr="00C94EF3">
        <w:rPr>
          <w:color w:val="000000"/>
        </w:rPr>
        <w:t xml:space="preserve">Trgovački sud u Osijeku, </w:t>
      </w:r>
      <w:r w:rsidRPr="00C94EF3">
        <w:t>po stečajnom sucu mr. sc. Borisu Vukoviću</w:t>
      </w:r>
      <w:r w:rsidRPr="00C94EF3">
        <w:rPr>
          <w:color w:val="000000"/>
        </w:rPr>
        <w:t xml:space="preserve">, povodom prijedloga </w:t>
      </w:r>
      <w:r w:rsidR="007131DD" w:rsidRPr="00C94EF3">
        <w:t>predlagatelja Republika Hrvatska, Ministarstvo financija, Porezna uprava Područni ured Slavonija i Baranja, Vukovar, OIB 18683136487, zastupana po Županijskom državnom odvjetništvu u Vukovaru za otvaranje stečajnog postupka nad dužnikom INSTALORAD jednostavno društvo s ograničenom odgovornošću za instalacijske usluge, Štitar, Kralja Tomislava 46, MBS: 030138995, OIB: 30977403435</w:t>
      </w:r>
      <w:r w:rsidRPr="00C94EF3">
        <w:rPr>
          <w:color w:val="000000"/>
        </w:rPr>
        <w:t>, dana 1</w:t>
      </w:r>
      <w:r w:rsidR="007131DD" w:rsidRPr="00C94EF3">
        <w:rPr>
          <w:color w:val="000000"/>
        </w:rPr>
        <w:t>9</w:t>
      </w:r>
      <w:r w:rsidRPr="00C94EF3">
        <w:rPr>
          <w:color w:val="000000"/>
        </w:rPr>
        <w:t xml:space="preserve">. svibnja 2017. godine 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9526B0" w:rsidRPr="00C94EF3">
        <w:rPr>
          <w:sz w:val="24"/>
        </w:rPr>
        <w:t>2752</w:t>
      </w:r>
      <w:r w:rsidR="002C000F" w:rsidRPr="00C94EF3">
        <w:rPr>
          <w:sz w:val="24"/>
        </w:rPr>
        <w:t>/16-</w:t>
      </w:r>
      <w:r w:rsidR="009526B0" w:rsidRPr="00C94EF3">
        <w:rPr>
          <w:sz w:val="24"/>
        </w:rPr>
        <w:t>10</w:t>
      </w:r>
      <w:r w:rsidRPr="00C94EF3">
        <w:rPr>
          <w:sz w:val="24"/>
        </w:rPr>
        <w:t xml:space="preserve"> od </w:t>
      </w:r>
      <w:r w:rsidR="009526B0" w:rsidRPr="00C94EF3">
        <w:rPr>
          <w:sz w:val="24"/>
        </w:rPr>
        <w:t>21. veljače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750581" w:rsidRPr="00C94EF3">
        <w:rPr>
          <w:sz w:val="24"/>
        </w:rPr>
        <w:t>INSTALORAD jednostavno društvo s ograničenom odgovornošću za instalacijske usluge, Štitar, Kralja Tomislava 46, MBS: 030138995, OIB: 30977403435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>Zvonko Tomljanović, Našice, J. 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lastRenderedPageBreak/>
        <w:t xml:space="preserve">Privremeni stečajni upravitelj obavio je sve potrebne radnje, te je sastavio i dostavio 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 xml:space="preserve">svoje pisano izvješće i sudjelovao na ročištu radi izjašnjenja o prijedlogu za otvaranje stečajnog postupka i ročištu radi rasprave o uvjetima za otvaranje stečajnog postupka, </w:t>
      </w:r>
      <w:r w:rsidR="00750581" w:rsidRPr="00C94EF3">
        <w:rPr>
          <w:rFonts w:hAnsi="Times New Roman" w:ascii="Times New Roman"/>
          <w:sz w:val="24"/>
          <w:szCs w:val="24"/>
        </w:rPr>
        <w:t>na kojem ročištu je predložio da mu se odredi nagrada za obavljanje poslova privremenog stečajnog upravitelja</w:t>
      </w:r>
      <w:r w:rsidRPr="00C94EF3">
        <w:rPr>
          <w:rFonts w:hAnsi="Times New Roman" w:ascii="Times New Roman"/>
          <w:sz w:val="24"/>
          <w:szCs w:val="24"/>
        </w:rPr>
        <w:t>, te je sud vodeći računa o složenosti poslova koje je obavio privremeni stečajni upravitelj,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E21329" w:rsidRPr="00C94EF3">
        <w:rPr>
          <w:bCs/>
        </w:rPr>
        <w:t>1</w:t>
      </w:r>
      <w:r w:rsidR="00750581" w:rsidRPr="00C94EF3">
        <w:rPr>
          <w:bCs/>
        </w:rPr>
        <w:t>9</w:t>
      </w:r>
      <w:r w:rsidR="00E21329" w:rsidRPr="00C94EF3">
        <w:rPr>
          <w:bCs/>
        </w:rPr>
        <w:t xml:space="preserve">. </w:t>
      </w:r>
      <w:r w:rsidR="002C000F" w:rsidRPr="00C94EF3">
        <w:rPr>
          <w:bCs/>
        </w:rPr>
        <w:t xml:space="preserve">svibnja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– </w:t>
      </w:r>
      <w:r w:rsidRPr="00C94EF3">
        <w:rPr>
          <w:b/>
          <w:sz w:val="24"/>
        </w:rPr>
        <w:t>nakon pravomoćnosti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>kal. 12.6.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AF8" w:rsidR="00030AF8">
      <w:r>
        <w:separator/>
      </w:r>
    </w:p>
  </w:endnote>
  <w:endnote w:id="0" w:type="continuationSeparator">
    <w:p w:rsidRDefault="00030AF8" w:rsidR="0003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AF8" w:rsidR="00030AF8">
      <w:r>
        <w:separator/>
      </w:r>
    </w:p>
  </w:footnote>
  <w:footnote w:id="0" w:type="continuationSeparator">
    <w:p w:rsidRDefault="00030AF8" w:rsidR="00030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A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131DD" w:rsidR="007131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131DD">
      <w:t>7 St-2752/16-27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131DD">
      <w:t>2752</w:t>
    </w:r>
    <w:r w:rsidR="00BB7210">
      <w:t>/16-</w:t>
    </w:r>
    <w:r w:rsidR="007131DD">
      <w:t>27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AF8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4A86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1D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A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34A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34A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131D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A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34A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34A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INSTALORAD jednostavno društvo s ograničenom odgovornošću za instalacijske usluge zastupanog po punomoćniku Željko Pejić</izvorni_sadrzaj>
    <derivirana_varijabla naziv="DomainObject.Predmet.ProtustrankaFormated_1">  INSTALORAD jednostavno društvo s ograničenom odgovornošću za instalacijske usluge zastupanog po punomoćniku Željko Pejić</derivirana_varijabla>
  </DomainObject.Predmet.ProtustrankaFormated>
  <DomainObject.Predmet.ProtustrankaFormatedOIB>
    <izvorni_sadrzaj>  INSTALORAD jednostavno društvo s ograničenom odgovornošću za instalacijske usluge, OIB 30977403435 zastupanog po punomoćniku Željko Pejić</izvorni_sadrzaj>
    <derivirana_varijabla naziv="DomainObject.Predmet.ProtustrankaFormatedOIB_1">  INSTALORAD jednostavno društvo s ograničenom odgovornošću za instalacijske usluge, OIB 30977403435 zastupanog po punomoćniku Željko Pejić</derivirana_varijabla>
  </DomainObject.Predmet.ProtustrankaFormatedOIB>
  <DomainObject.Predmet.ProtustrankaFormatedWithAdress>
    <izvorni_sadrzaj> INSTALORAD jednostavno društvo s ograničenom odgovornošću za instalacijske usluge, Kralja Tomislava 46, 32274 Štitar zastupanog po punomoćniku Željko Pejić</izvorni_sadrzaj>
    <derivirana_varijabla naziv="DomainObject.Predmet.ProtustrankaFormatedWithAdress_1"> INSTALORAD jednostavno društvo s ograničenom odgovornošću za instalacijske usluge, Kralja Tomislava 46, 32274 Štitar zastupanog po punomoćniku Željko Pejić</derivirana_varijabla>
  </DomainObject.Predmet.ProtustrankaFormatedWithAdress>
  <DomainObject.Predmet.ProtustrankaFormatedWithAdressOIB>
    <izvorni_sadrzaj> INSTALORAD jednostavno društvo s ograničenom odgovornošću za instalacijske usluge, OIB 30977403435, Kralja Tomislava 46, 32274 Štitar zastupanog po punomoćniku Željko Pejić</izvorni_sadrzaj>
    <derivirana_varijabla naziv="DomainObject.Predmet.ProtustrankaFormatedWithAdressOIB_1"> INSTALORAD jednostavno društvo s ograničenom odgovornošću za instalacijske usluge, OIB 30977403435, Kralja Tomislava 46, 32274 Štitar zastupanog po punomoćniku Željko Pejić</derivirana_varijabla>
  </DomainObject.Predmet.ProtustrankaFormatedWithAdressOIB>
  <DomainObject.Predmet.ProtustrankaWithAdress>
    <izvorni_sadrzaj>INSTALORAD jednostavno društvo s ograničenom odgovornošću za instalacijske usluge Kralja Tomislava 46, 32274 Štitar</izvorni_sadrzaj>
    <derivirana_varijabla naziv="DomainObject.Predmet.ProtustrankaWithAdress_1">INSTALORAD jednostavno društvo s ograničenom odgovornošću za instalacijske usluge Kralja Tomislava 46, 32274 Štitar</derivirana_varijabla>
  </DomainObject.Predmet.ProtustrankaWithAdress>
  <DomainObject.Predmet.ProtustrankaWithAdressOIB>
    <izvorni_sadrzaj>INSTALORAD jednostavno društvo s ograničenom odgovornošću za instalacijske usluge, OIB 30977403435, Kralja Tomislava 46, 32274 Štitar</izvorni_sadrzaj>
    <derivirana_varijabla naziv="DomainObject.Predmet.ProtustrankaWithAdressOIB_1">INSTALORAD jednostavno društvo s ograničenom odgovornošću za instalacijske usluge, OIB 30977403435, Kralja Tomislava 46, 32274 Štitar</derivirana_varijabla>
  </DomainObject.Predmet.ProtustrankaWithAdressOIB>
  <DomainObject.Predmet.ProtustrankaNazivFormated>
    <izvorni_sadrzaj>INSTALORAD jednostavno društvo s ograničenom odgovornošću za instalacijske usluge</izvorni_sadrzaj>
    <derivirana_varijabla naziv="DomainObject.Predmet.ProtustrankaNazivFormated_1">INSTALORAD jednostavno društvo s ograničenom odgovornošću za instalacijske usluge</derivirana_varijabla>
  </DomainObject.Predmet.ProtustrankaNazivFormated>
  <DomainObject.Predmet.ProtustrankaNazivFormatedOIB>
    <izvorni_sadrzaj>INSTALORAD jednostavno društvo s ograničenom odgovornošću za instalacijske usluge, OIB 30977403435</izvorni_sadrzaj>
    <derivirana_varijabla naziv="DomainObject.Predmet.ProtustrankaNazivFormatedOIB_1">INSTALORAD jednostavno društvo s ograničenom odgovornošću za instalacijske usluge, OIB 30977403435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 zastupanog po punomoćniku Županijsko državno odvjetništvo u Vukovaru GUO</izvorni_sadrzaj>
    <derivirana_varijabla naziv="DomainObject.Predmet.StrankaFormated_1">  RH MF PU PODRUČNI URED SLAVONIJE I BARANJE POREZNO MJESTO VUKOVAR zastupanog po punomoćniku Županijsko državno odvjetništvo u Vukovaru GUO</derivirana_varijabla>
  </DomainObject.Predmet.StrankaFormated>
  <DomainObject.Predmet.StrankaFormatedOIB>
    <izvorni_sadrzaj>  RH MF PU PODRUČNI URED SLAVONIJE I BARANJE POREZNO MJESTO VUKOVAR, OIB 18683136487 zastupanog po punomoćniku Županijsko državno odvjetništvo u Vukovaru GUO</izvorni_sadrzaj>
    <derivirana_varijabla naziv="DomainObject.Predmet.StrankaFormatedOIB_1">  RH MF PU PODRUČNI URED SLAVONIJE I BARANJE POREZNO MJESTO VUKOVAR, OIB 18683136487 zastupanog po punomoćniku Županijsko državno odvjetništvo u Vukovaru GUO</derivirana_varijabla>
  </DomainObject.Predmet.StrankaFormatedOIB>
  <DomainObject.Predmet.StrankaFormatedWithAdress>
    <izvorni_sadrzaj> RH MF PU PODRUČNI URED SLAVONIJE I BARANJE POREZNO MJESTO VUKOVAR zastupanog po punomoćniku Županijsko državno odvjetništvo u Vukovaru GUO</izvorni_sadrzaj>
    <derivirana_varijabla naziv="DomainObject.Predmet.StrankaFormatedWithAdress_1"> RH MF PU PODRUČNI URED SLAVONIJE I BARANJE POREZNO MJESTO VUKOVAR zastupanog po punomoćniku Županijsko državno odvjetništvo u Vukovaru GUO</derivirana_varijabla>
  </DomainObject.Predmet.StrankaFormatedWithAdress>
  <DomainObject.Predmet.StrankaFormatedWithAdressOIB>
    <izvorni_sadrzaj> RH MF PU PODRUČNI URED SLAVONIJE I BARANJE POREZNO MJESTO VUKOVAR, OIB 18683136487 zastupanog po punomoćniku Županijsko državno odvjetništvo u Vukovaru GUO</izvorni_sadrzaj>
    <derivirana_varijabla naziv="DomainObject.Predmet.StrankaFormatedWithAdressOIB_1"> RH MF PU PODRUČNI URED SLAVONIJE I BARANJE POREZNO MJESTO VUKOVAR, OIB 18683136487 zastupanog po punomoćniku Županijsko državno odvjetništvo u Vukovaru GUO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_1">
      <item>RH MF PU PODRUČNI URED SLAVONIJE I BARANJE POREZNO MJESTO VUKOVAR zastupanog po punomoćniku Županijsko državno odvjetništvo u Vukovaru GUO</item>
    </derivirana_varijabla>
  </DomainObject.Predmet.StrankaListFormated>
  <DomainObject.Predmet.StrankaListFormated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OIB_1">
      <item>RH MF PU PODRUČNI URED SLAVONIJE I BARANJE POREZNO MJESTO VUKOVAR, OIB 18683136487 zastupanog po punomoćniku Županijsko državno odvjetništvo u Vukovaru GUO</item>
    </derivirana_varijabla>
  </DomainObject.Predmet.StrankaListFormatedOIB>
  <DomainObject.Predmet.StrankaListFormatedWithAdress>
    <izvorni_sadrzaj>
      <item>RH MF PU PODRUČNI URED SLAVONIJE I BARANJE POREZNO MJESTO VUKOVAR zastupanog po punomoćniku Županijsko državno odvjetništvo u Vukovaru GUO</item>
    </izvorni_sadrzaj>
    <derivirana_varijabla naziv="DomainObject.Predmet.StrankaListFormatedWithAdress_1">
      <item>RH MF PU PODRUČNI URED SLAVONIJE I BARANJE POREZNO MJESTO VUKOVAR zastupanog po punomoćniku Županijsko državno odvjetništvo u Vukovaru GUO</item>
    </derivirana_varijabla>
  </DomainObject.Predmet.StrankaListFormatedWithAdress>
  <DomainObject.Predmet.StrankaListFormatedWithAdressOIB>
    <izvorni_sadrzaj>
      <item>RH MF PU PODRUČNI URED SLAVONIJE I BARANJE POREZNO MJESTO VUKOVAR, OIB 18683136487 zastupanog po punomoćniku Županijsko državno odvjetništvo u Vukovaru GUO</item>
    </izvorni_sadrzaj>
    <derivirana_varijabla naziv="DomainObject.Predmet.StrankaListFormatedWithAdressOIB_1">
      <item>RH MF PU PODRUČNI URED SLAVONIJE I BARANJE POREZNO MJESTO VUKOVAR, OIB 18683136487 zastupanog po punomoćniku Županijsko državno odvjetništvo u Vukovaru GUO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INSTALORAD jednostavno društvo s ograničenom odgovornošću za instalacijske usluge zastupanog po punomoćniku Željko Pejić</item>
    </izvorni_sadrzaj>
    <derivirana_varijabla naziv="DomainObject.Predmet.ProtuStrankaListFormated_1">
      <item>INSTALORAD jednostavno društvo s ograničenom odgovornošću za instalacijske usluge zastupanog po punomoćniku Željko Pejić</item>
    </derivirana_varijabla>
  </DomainObject.Predmet.ProtuStrankaListFormated>
  <DomainObject.Predmet.ProtuStrankaListFormatedOIB>
    <izvorni_sadrzaj>
      <item>INSTALORAD jednostavno društvo s ograničenom odgovornošću za instalacijske usluge, OIB 30977403435 zastupanog po punomoćniku Željko Pejić</item>
    </izvorni_sadrzaj>
    <derivirana_varijabla naziv="DomainObject.Predmet.ProtuStrankaListFormatedOIB_1">
      <item>INSTALORAD jednostavno društvo s ograničenom odgovornošću za instalacijske usluge, OIB 30977403435 zastupanog po punomoćniku Željko Pejić</item>
    </derivirana_varijabla>
  </DomainObject.Predmet.ProtuStrankaListFormatedOIB>
  <DomainObject.Predmet.ProtuStrankaListFormatedWithAdress>
    <izvorni_sadrzaj>
      <item>INSTALORAD jednostavno društvo s ograničenom odgovornošću za instalacijske usluge, Kralja Tomislava 46, 32274 Štitar zastupanog po punomoćniku Željko Pejić</item>
    </izvorni_sadrzaj>
    <derivirana_varijabla naziv="DomainObject.Predmet.ProtuStrankaListFormatedWithAdress_1">
      <item>INSTALORAD jednostavno društvo s ograničenom odgovornošću za instalacijske usluge, Kralja Tomislava 46, 32274 Štitar zastupanog po punomoćniku Željko Pejić</item>
    </derivirana_varijabla>
  </DomainObject.Predmet.ProtuStrankaListFormatedWithAdress>
  <DomainObject.Predmet.ProtuStrankaListFormatedWithAdressOIB>
    <izvorni_sadrzaj>
      <item>INSTALORAD jednostavno društvo s ograničenom odgovornošću za instalacijske usluge, OIB 30977403435, Kralja Tomislava 46, 32274 Štitar zastupanog po punomoćniku Željko Pejić</item>
    </izvorni_sadrzaj>
    <derivirana_varijabla naziv="DomainObject.Predmet.ProtuStrankaListFormatedWithAdressOIB_1">
      <item>INSTALORAD jednostavno društvo s ograničenom odgovornošću za instalacijske usluge, OIB 30977403435, Kralja Tomislava 46, 32274 Štitar zastupanog po punomoćniku Željko Pejić</item>
    </derivirana_varijabla>
  </DomainObject.Predmet.ProtuStrankaListFormatedWithAdressOIB>
  <DomainObject.Predmet.ProtuStrankaListNazivFormated>
    <izvorni_sadrzaj>
      <item>INSTALORAD jednostavno društvo s ograničenom odgovornošću za instalacijske usluge</item>
    </izvorni_sadrzaj>
    <derivirana_varijabla naziv="DomainObject.Predmet.ProtuStrankaListNazivFormated_1">
      <item>INSTALORAD jednostavno društvo s ograničenom odgovornošću za instalacijske usluge</item>
    </derivirana_varijabla>
  </DomainObject.Predmet.ProtuStrankaListNazivFormated>
  <DomainObject.Predmet.ProtuStrankaListNazivFormatedOIB>
    <izvorni_sadrzaj>
      <item>INSTALORAD jednostavno društvo s ograničenom odgovornošću za instalacijske usluge, OIB 30977403435</item>
    </izvorni_sadrzaj>
    <derivirana_varijabla naziv="DomainObject.Predmet.ProtuStrankaListNazivFormatedOIB_1">
      <item>INSTALORAD jednostavno društvo s ograničenom odgovornošću za instalacijske usluge, OIB 30977403435</item>
    </derivirana_varijabla>
  </DomainObject.Predmet.ProtuStrankaListNazivFormatedOIB>
  <DomainObject.Predmet.OstaliListFormated>
    <izvorni_sadrzaj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izvorni_sadrzaj>
    <derivirana_varijabla naziv="DomainObject.Predmet.OstaliListFormated_1">
      <item>Županijsko državno odvjetništvo u Vukovaru GUO punomoćnik sudionika u postupku RH MF PU PODRUČNI URED SLAVONIJE I BARANJE POREZNO MJESTO VUKOVAR</item>
      <item>Željko Pejić punomoćnik sudionika u postupku INSTALORAD jednostavno društvo s ograničenom odgovornošću za instalacijske usluge</item>
    </derivirana_varijabla>
  </DomainObject.Predmet.OstaliListFormated>
  <DomainObject.Predmet.OstaliListFormatedOIB>
    <izvorni_sadrzaj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izvorni_sadrzaj>
    <derivirana_varijabla naziv="DomainObject.Predmet.OstaliListFormatedOIB_1">
      <item>Županijsko državno odvjetništvo u Vukovaru GUO punomoćnik sudionika u postupku RH MF PU PODRUČNI URED SLAVONIJE I BARANJE POREZNO MJESTO VUKOVAR</item>
      <item>Željko Pejić, OIB 48287558086 punomoćnik sudionika u postupku INSTALORAD jednostavno društvo s ograničenom odgovornošću za instalacijske usluge</item>
    </derivirana_varijabla>
  </DomainObject.Predmet.OstaliListFormatedOIB>
  <DomainObject.Predmet.OstaliListFormatedWithAdress>
    <izvorni_sadrzaj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izvorni_sadrzaj>
    <derivirana_varijabla naziv="DomainObject.Predmet.OstaliListFormatedWithAdress_1">
      <item>Županijsko državno odvjetništvo u Vukovaru GUO, Ul. Andrije Hebranga 2, 32000 Vukovar punomoćnik sudionika u postupku RH MF PU PODRUČNI URED SLAVONIJE I BARANJE POREZNO MJESTO VUKOVAR</item>
      <item>Željko Pejić, Kralja Tomislava 46, 32274 Štitar punomoćnik sudionika u postupku INSTALORAD jednostavno društvo s ograničenom odgovornošću za instalacijske usluge</item>
    </derivirana_varijabla>
  </DomainObject.Predmet.OstaliListFormatedWithAdress>
  <DomainObject.Predmet.OstaliListFormatedWithAdressOIB>
    <izvorni_sadrzaj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izvorni_sadrzaj>
    <derivirana_varijabla naziv="DomainObject.Predmet.OstaliListFormatedWithAdressOIB_1">
      <item>Županijsko državno odvjetništvo u Vukovaru GUO, Ul. Andrije Hebranga 2, 32000 Vukovar punomoćnik sudionika u postupku RH MF PU PODRUČNI URED SLAVONIJE I BARANJE POREZNO MJESTO VUKOVAR</item>
      <item>Željko Pejić, OIB 48287558086, Kralja Tomislava 46, 32274 Štitar punomoćnik sudionika u postupku INSTALORAD jednostavno društvo s ograničenom odgovornošću za instalacijske usluge</item>
    </derivirana_varijabla>
  </DomainObject.Predmet.OstaliListFormatedWithAdressOIB>
  <DomainObject.Predmet.OstaliListNazivFormated>
    <izvorni_sadrzaj>
      <item>Županijsko državno odvjetništvo u Vukovaru GUO</item>
      <item>Željko Pejić</item>
    </izvorni_sadrzaj>
    <derivirana_varijabla naziv="DomainObject.Predmet.OstaliListNazivFormated_1">
      <item>Županijsko državno odvjetništvo u Vukovaru GUO</item>
      <item>Željko Pejić</item>
    </derivirana_varijabla>
  </DomainObject.Predmet.OstaliListNazivFormated>
  <DomainObject.Predmet.OstaliListNazivFormatedOIB>
    <izvorni_sadrzaj>
      <item>Županijsko državno odvjetništvo u Vukovaru GUO</item>
      <item>Željko Pejić, OIB 48287558086</item>
    </izvorni_sadrzaj>
    <derivirana_varijabla naziv="DomainObject.Predmet.OstaliListNazivFormatedOIB_1">
      <item>Županijsko državno odvjetništvo u Vukovaru GUO</item>
      <item>Željko Pejić, OIB 48287558086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INSTALORAD jednostavno društvo s ograničenom odgovornošću za instalacijske usluge</izvorni_sadrzaj>
    <derivirana_varijabla naziv="DomainObject.Predmet.ProtustrankaIDrugi_1">INSTALORAD jednostavno društvo s ograničenom odgovornošću za instalacijske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INSTALORAD jednostavno društvo s ograničenom odgovornošću za instalacijske usluge, OIB 30977403435, Kralja Tomislava 46, 32274 Štitar</izvorni_sadrzaj>
    <derivirana_varijabla naziv="DomainObject.Predmet.ProtustrankaIDrugiAdressOIB_1">INSTALORAD jednostavno društvo s ograničenom odgovornošću za instalacijske usluge, OIB 30977403435, Kralja Tomislava 46,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St-2752/2016-22</izvorni_sadrzaj>
    <derivirana_varijabla naziv="DomainObject.Predmet.OdlukaRjesenje.Oznaka_1">St-2752/2016-22</derivirana_varijabla>
  </DomainObject.Predmet.OdlukaRjesenje.Oznaka>
  <DomainObject.Predmet.SudioniciListNaziv>
    <izvorni_sadrzaj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izvorni_sadrzaj>
    <derivirana_varijabla naziv="DomainObject.Predmet.SudioniciListNaziv_1">
      <item>RH MF PU PODRUČNI URED SLAVONIJE I BARANJE POREZNO MJESTO VUKOVAR</item>
      <item>INSTALORAD jednostavno društvo s ograničenom odgovornošću za instalacijske usluge</item>
      <item>Županijsko državno odvjetništvo u Vukovaru GUO</item>
      <item>Željko Pejić</item>
    </derivirana_varijabla>
  </DomainObject.Predmet.SudioniciListNaziv>
  <DomainObject.Predmet.SudioniciListAdressOIB>
    <izvorni_sadrzaj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izvorni_sadrzaj>
    <derivirana_varijabla naziv="DomainObject.Predmet.SudioniciListAdressOIB_1">
      <item>RH MF PU PODRUČNI URED SLAVONIJE I BARANJE POREZNO MJESTO VUKOVAR, OIB 18683136487</item>
      <item>INSTALORAD jednostavno društvo s ograničenom odgovornošću za instalacijske usluge, OIB 30977403435, Kralja Tomislava 46,32274 Štitar</item>
      <item>Županijsko državno odvjetništvo u Vukovaru GUO, Ul. Andrije Hebranga 2,32000 Vukovar</item>
      <item>Željko Pejić, OIB 48287558086, Kralja Tomislava 46,32274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30977403435</item>
      <item>, OIB null</item>
      <item>, OIB 48287558086</item>
    </izvorni_sadrzaj>
    <derivirana_varijabla naziv="DomainObject.Predmet.SudioniciListNazivOIB_1">
      <item>, OIB 18683136487</item>
      <item>, OIB 30977403435</item>
      <item>, OIB null</item>
      <item>, OIB 48287558086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67873-F4BA-4595-96E3-8BFA62298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2638</properties:Characters>
  <properties:Lines>144</properties:Lines>
  <properties:Paragraphs>23</properties:Paragraphs>
  <properties:TotalTime>550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2017-05-19T10:10:00Z</dcterms:modified>
  <cp:revision>411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