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27de" w14:paraId="33a27d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ZADRUGA ZUM-GRADNJA, Zagreb, </w:t>
      </w:r>
      <w:proofErr w:type="spellStart"/>
      <w:r w:rsid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>Zapoljska</w:t>
      </w:r>
      <w:proofErr w:type="spellEnd"/>
      <w:r w:rsid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30</w:t>
      </w:r>
      <w:r w:rsidR="00103463" w:rsidRP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55797969833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03463" w:rsidRP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ZADRUGA ZUM-GRADNJA, Zagreb, </w:t>
      </w:r>
      <w:proofErr w:type="spellStart"/>
      <w:r w:rsidR="00103463" w:rsidRP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>Zapoljska</w:t>
      </w:r>
      <w:proofErr w:type="spellEnd"/>
      <w:r w:rsidR="00103463" w:rsidRP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30, OIB: 55797969833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David Jakovljević, Sesvete, </w:t>
      </w:r>
      <w:proofErr w:type="spellStart"/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</w:t>
      </w:r>
      <w:proofErr w:type="spellEnd"/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03463" w:rsidRP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ZADRUGA ZUM-GRADNJA, Zagreb, </w:t>
      </w:r>
      <w:proofErr w:type="spellStart"/>
      <w:r w:rsidR="00103463" w:rsidRP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>Zapoljska</w:t>
      </w:r>
      <w:proofErr w:type="spellEnd"/>
      <w:r w:rsidR="00103463" w:rsidRPr="001034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30, OIB: 55797969833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E52CD1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0346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4688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03463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F65CC"/>
    <w:rsid w:val="00703BA7"/>
    <w:rsid w:val="00762436"/>
    <w:rsid w:val="007E6A2E"/>
    <w:rsid w:val="00832CFF"/>
    <w:rsid w:val="008A2ECC"/>
    <w:rsid w:val="008D00E8"/>
    <w:rsid w:val="008E3D6D"/>
    <w:rsid w:val="009861EC"/>
    <w:rsid w:val="0099143D"/>
    <w:rsid w:val="009921A8"/>
    <w:rsid w:val="009A2345"/>
    <w:rsid w:val="00A03E9E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A2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2E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2E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2E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A2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2E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2E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2E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4688</izvorni_sadrzaj>
    <derivirana_varijabla naziv="DomainObject.Predmet.Broj_1">4688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St-4688/2015</izvorni_sadrzaj>
    <derivirana_varijabla naziv="DomainObject.Predmet.OznakaBroj_1">St-4688/2015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ZUM-GRADNJA, zadruga za trgovinu i projektiranje</izvorni_sadrzaj>
    <derivirana_varijabla naziv="DomainObject.Predmet.ProtustrankaFormated_1">  ZADRUGA ZUM-GRADNJA, zadruga za trgovinu i projektiranje</derivirana_varijabla>
  </DomainObject.Predmet.ProtustrankaFormated>
  <DomainObject.Predmet.ProtustrankaFormatedOIB>
    <izvorni_sadrzaj>  ZADRUGA ZUM-GRADNJA, zadruga za trgovinu i projektiranje, OIB 55797969833</izvorni_sadrzaj>
    <derivirana_varijabla naziv="DomainObject.Predmet.ProtustrankaFormatedOIB_1">  ZADRUGA ZUM-GRADNJA, zadruga za trgovinu i projektiranje, OIB 55797969833</derivirana_varijabla>
  </DomainObject.Predmet.ProtustrankaFormatedOIB>
  <DomainObject.Predmet.ProtustrankaFormatedWithAdress>
    <izvorni_sadrzaj> ZADRUGA ZUM-GRADNJA, zadruga za trgovinu i projektiranje, Zapoljska 30, 10000 Zagreb</izvorni_sadrzaj>
    <derivirana_varijabla naziv="DomainObject.Predmet.ProtustrankaFormatedWithAdress_1"> ZADRUGA ZUM-GRADNJA, zadruga za trgovinu i projektiranje, Zapoljska 30, 10000 Zagreb</derivirana_varijabla>
  </DomainObject.Predmet.ProtustrankaFormatedWithAdress>
  <DomainObject.Predmet.ProtustrankaFormatedWithAdressOIB>
    <izvorni_sadrzaj> ZADRUGA ZUM-GRADNJA, zadruga za trgovinu i projektiranje, OIB 55797969833, Zapoljska 30, 10000 Zagreb</izvorni_sadrzaj>
    <derivirana_varijabla naziv="DomainObject.Predmet.ProtustrankaFormatedWithAdressOIB_1"> ZADRUGA ZUM-GRADNJA, zadruga za trgovinu i projektiranje, OIB 55797969833, Zapoljska 30, 10000 Zagreb</derivirana_varijabla>
  </DomainObject.Predmet.ProtustrankaFormatedWithAdressOIB>
  <DomainObject.Predmet.ProtustrankaWithAdress>
    <izvorni_sadrzaj>ZADRUGA ZUM-GRADNJA, zadruga za trgovinu i projektiranje Zapoljska 30, 10000 Zagreb</izvorni_sadrzaj>
    <derivirana_varijabla naziv="DomainObject.Predmet.ProtustrankaWithAdress_1">ZADRUGA ZUM-GRADNJA, zadruga za trgovinu i projektiranje Zapoljska 30, 10000 Zagreb</derivirana_varijabla>
  </DomainObject.Predmet.ProtustrankaWithAdress>
  <DomainObject.Predmet.ProtustrankaWithAdressOIB>
    <izvorni_sadrzaj>ZADRUGA ZUM-GRADNJA, zadruga za trgovinu i projektiranje, OIB 55797969833, Zapoljska 30, 10000 Zagreb</izvorni_sadrzaj>
    <derivirana_varijabla naziv="DomainObject.Predmet.ProtustrankaWithAdressOIB_1">ZADRUGA ZUM-GRADNJA, zadruga za trgovinu i projektiranje, OIB 55797969833, Zapoljska 30, 10000 Zagreb</derivirana_varijabla>
  </DomainObject.Predmet.ProtustrankaWithAdressOIB>
  <DomainObject.Predmet.ProtustrankaNazivFormated>
    <izvorni_sadrzaj>ZADRUGA ZUM-GRADNJA, zadruga za trgovinu i projektiranje</izvorni_sadrzaj>
    <derivirana_varijabla naziv="DomainObject.Predmet.ProtustrankaNazivFormated_1">ZADRUGA ZUM-GRADNJA, zadruga za trgovinu i projektiranje</derivirana_varijabla>
  </DomainObject.Predmet.ProtustrankaNazivFormated>
  <DomainObject.Predmet.ProtustrankaNazivFormatedOIB>
    <izvorni_sadrzaj>ZADRUGA ZUM-GRADNJA, zadruga za trgovinu i projektiranje, OIB 55797969833</izvorni_sadrzaj>
    <derivirana_varijabla naziv="DomainObject.Predmet.ProtustrankaNazivFormatedOIB_1">ZADRUGA ZUM-GRADNJA, zadruga za trgovinu i projektiranje, OIB 55797969833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ZUM-GRADNJA, zadruga za trgovinu i projektiranje</item>
    </izvorni_sadrzaj>
    <derivirana_varijabla naziv="DomainObject.Predmet.ProtuStrankaListFormated_1">
      <item>ZADRUGA ZUM-GRADNJA, zadruga za trgovinu i projektiranje</item>
    </derivirana_varijabla>
  </DomainObject.Predmet.ProtuStrankaListFormated>
  <DomainObject.Predmet.ProtuStrankaListFormatedOIB>
    <izvorni_sadrzaj>
      <item>ZADRUGA ZUM-GRADNJA, zadruga za trgovinu i projektiranje, OIB 55797969833</item>
    </izvorni_sadrzaj>
    <derivirana_varijabla naziv="DomainObject.Predmet.ProtuStrankaListFormatedOIB_1">
      <item>ZADRUGA ZUM-GRADNJA, zadruga za trgovinu i projektiranje, OIB 55797969833</item>
    </derivirana_varijabla>
  </DomainObject.Predmet.ProtuStrankaListFormatedOIB>
  <DomainObject.Predmet.ProtuStrankaListFormatedWithAdress>
    <izvorni_sadrzaj>
      <item>ZADRUGA ZUM-GRADNJA, zadruga za trgovinu i projektiranje, Zapoljska 30, 10000 Zagreb</item>
    </izvorni_sadrzaj>
    <derivirana_varijabla naziv="DomainObject.Predmet.ProtuStrankaListFormatedWithAdress_1">
      <item>ZADRUGA ZUM-GRADNJA, zadruga za trgovinu i projektiranje, Zapoljska 30, 10000 Zagreb</item>
    </derivirana_varijabla>
  </DomainObject.Predmet.ProtuStrankaListFormatedWithAdress>
  <DomainObject.Predmet.ProtuStrankaListFormatedWithAdressOIB>
    <izvorni_sadrzaj>
      <item>ZADRUGA ZUM-GRADNJA, zadruga za trgovinu i projektiranje, OIB 55797969833, Zapoljska 30, 10000 Zagreb</item>
    </izvorni_sadrzaj>
    <derivirana_varijabla naziv="DomainObject.Predmet.ProtuStrankaListFormatedWithAdressOIB_1">
      <item>ZADRUGA ZUM-GRADNJA, zadruga za trgovinu i projektiranje, OIB 55797969833, Zapoljska 30, 10000 Zagreb</item>
    </derivirana_varijabla>
  </DomainObject.Predmet.ProtuStrankaListFormatedWithAdressOIB>
  <DomainObject.Predmet.ProtuStrankaListNazivFormated>
    <izvorni_sadrzaj>
      <item>ZADRUGA ZUM-GRADNJA, zadruga za trgovinu i projektiranje</item>
    </izvorni_sadrzaj>
    <derivirana_varijabla naziv="DomainObject.Predmet.ProtuStrankaListNazivFormated_1">
      <item>ZADRUGA ZUM-GRADNJA, zadruga za trgovinu i projektiranje</item>
    </derivirana_varijabla>
  </DomainObject.Predmet.ProtuStrankaListNazivFormated>
  <DomainObject.Predmet.ProtuStrankaListNazivFormatedOIB>
    <izvorni_sadrzaj>
      <item>ZADRUGA ZUM-GRADNJA, zadruga za trgovinu i projektiranje, OIB 55797969833</item>
    </izvorni_sadrzaj>
    <derivirana_varijabla naziv="DomainObject.Predmet.ProtuStrankaListNazivFormatedOIB_1">
      <item>ZADRUGA ZUM-GRADNJA, zadruga za trgovinu i projektiranje, OIB 55797969833</item>
    </derivirana_varijabla>
  </DomainObject.Predmet.ProtuStrankaListNazivFormatedOIB>
  <DomainObject.Predmet.OstaliListFormated>
    <izvorni_sadrzaj>
      <item>SMILJAN TOMIĆ</item>
    </izvorni_sadrzaj>
    <derivirana_varijabla naziv="DomainObject.Predmet.OstaliListFormated_1">
      <item>SMILJAN TOMIĆ</item>
    </derivirana_varijabla>
  </DomainObject.Predmet.OstaliListFormated>
  <DomainObject.Predmet.OstaliListFormatedOIB>
    <izvorni_sadrzaj>
      <item>SMILJAN TOMIĆ, OIB 45000852423</item>
    </izvorni_sadrzaj>
    <derivirana_varijabla naziv="DomainObject.Predmet.OstaliListFormatedOIB_1">
      <item>SMILJAN TOMIĆ, OIB 45000852423</item>
    </derivirana_varijabla>
  </DomainObject.Predmet.OstaliListFormatedOIB>
  <DomainObject.Predmet.OstaliListFormatedWithAdress>
    <izvorni_sadrzaj>
      <item>SMILJAN TOMIĆ, Jurja Neidhardta 1, 10000 Zagreb</item>
    </izvorni_sadrzaj>
    <derivirana_varijabla naziv="DomainObject.Predmet.OstaliListFormatedWithAdress_1">
      <item>SMILJAN TOMIĆ, Jurja Neidhardta 1, 10000 Zagreb</item>
    </derivirana_varijabla>
  </DomainObject.Predmet.OstaliListFormatedWithAdress>
  <DomainObject.Predmet.OstaliListFormatedWithAdressOIB>
    <izvorni_sadrzaj>
      <item>SMILJAN TOMIĆ, OIB 45000852423, Jurja Neidhardta 1, 10000 Zagreb</item>
    </izvorni_sadrzaj>
    <derivirana_varijabla naziv="DomainObject.Predmet.OstaliListFormatedWithAdressOIB_1">
      <item>SMILJAN TOMIĆ, OIB 45000852423, Jurja Neidhardta 1, 10000 Zagreb</item>
    </derivirana_varijabla>
  </DomainObject.Predmet.OstaliListFormatedWithAdressOIB>
  <DomainObject.Predmet.OstaliListNazivFormated>
    <izvorni_sadrzaj>
      <item>SMILJAN TOMIĆ</item>
    </izvorni_sadrzaj>
    <derivirana_varijabla naziv="DomainObject.Predmet.OstaliListNazivFormated_1">
      <item>SMILJAN TOMIĆ</item>
    </derivirana_varijabla>
  </DomainObject.Predmet.OstaliListNazivFormated>
  <DomainObject.Predmet.OstaliListNazivFormatedOIB>
    <izvorni_sadrzaj>
      <item>SMILJAN TOMIĆ, OIB 45000852423</item>
    </izvorni_sadrzaj>
    <derivirana_varijabla naziv="DomainObject.Predmet.OstaliListNazivFormatedOIB_1">
      <item>SMILJAN TOMIĆ, OIB 45000852423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ZUM-GRADNJA, zadruga za trgovinu i projektiranje</izvorni_sadrzaj>
    <derivirana_varijabla naziv="DomainObject.Predmet.ProtustrankaIDrugi_1">ZADRUGA ZUM-GRADNJA, zadruga za trgovinu i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ZUM-GRADNJA, zadruga za trgovinu i projektiranje, OIB 55797969833, Zapoljska 30, 10000 Zagreb</izvorni_sadrzaj>
    <derivirana_varijabla naziv="DomainObject.Predmet.ProtustrankaIDrugiAdressOIB_1">ZADRUGA ZUM-GRADNJA, zadruga za trgovinu i projektiranje, OIB 55797969833, Zapoljska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ZUM-GRADNJA, zadruga za trgovinu i projektiranje</item>
      <item>SMILJAN TOMIĆ</item>
    </izvorni_sadrzaj>
    <derivirana_varijabla naziv="DomainObject.Predmet.SudioniciListNaziv_1">
      <item>FINA Regionalni centar Zagreb</item>
      <item>ZADRUGA ZUM-GRADNJA, zadruga za trgovinu i projektiranje</item>
      <item>SMILJAN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ZUM-GRADNJA, zadruga za trgovinu i projektiranje, OIB 55797969833, Zapoljska 30,10000 Zagreb</item>
      <item>SMILJAN TOMIĆ, OIB 45000852423, Jurja Neidhardta 1,10000 Zagreb</item>
    </izvorni_sadrzaj>
    <derivirana_varijabla naziv="DomainObject.Predmet.SudioniciListAdressOIB_1">
      <item>FINA Regionalni centar Zagreb, OIB 85821130368, Trg svibanjskih žrtava 1995. 1,10000 Zagreb</item>
      <item>ZADRUGA ZUM-GRADNJA, zadruga za trgovinu i projektiranje, OIB 55797969833, Zapoljska 30,10000 Zagreb</item>
      <item>SMILJAN TOMIĆ, OIB 45000852423, Jurja Neidhardta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55797969833</item>
      <item>, OIB 45000852423</item>
    </izvorni_sadrzaj>
    <derivirana_varijabla naziv="DomainObject.Predmet.SudioniciListNazivOIB_1">
      <item>, OIB 85821130368</item>
      <item>, OIB 55797969833</item>
      <item>, OIB 45000852423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2582</properties:Characters>
  <properties:Lines>93</properties:Lines>
  <properties:Paragraphs>33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2016-04-29T06:48:00Z</cp:lastPrinted>
  <dcterms:modified xmlns:xsi="http://www.w3.org/2001/XMLSchema-instance" xsi:type="dcterms:W3CDTF">2016-04-29T06:48:00Z</dcterms:modified>
  <cp:revision>38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