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77dd" w14:paraId="d9077dd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</w:t>
      </w:r>
      <w:r w:rsidR="006C5BEF">
        <w:rPr>
          <w:b/>
          <w:sz w:val="22"/>
          <w:szCs w:val="22"/>
        </w:rPr>
        <w:t>418</w:t>
      </w:r>
      <w:r w:rsidR="004E2A1F">
        <w:rPr>
          <w:b/>
          <w:sz w:val="22"/>
          <w:szCs w:val="22"/>
        </w:rPr>
        <w:t>/2015-</w:t>
      </w:r>
      <w:r w:rsidR="00FE2DD0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6C5BEF">
        <w:rPr>
          <w:b/>
        </w:rPr>
        <w:t>SPIAZZI</w:t>
      </w:r>
      <w:r w:rsidR="002733BE">
        <w:rPr>
          <w:b/>
        </w:rPr>
        <w:t xml:space="preserve"> d.o.o.</w:t>
      </w:r>
      <w:r w:rsidR="002733BE">
        <w:t xml:space="preserve">, </w:t>
      </w:r>
      <w:r w:rsidR="006C5BEF">
        <w:t>Orašac</w:t>
      </w:r>
      <w:r w:rsidR="0001106E">
        <w:t xml:space="preserve">, </w:t>
      </w:r>
      <w:r w:rsidR="006C5BEF">
        <w:t>Na brijegu 6</w:t>
      </w:r>
      <w:r w:rsidR="003C31ED">
        <w:t>,</w:t>
      </w:r>
      <w:r w:rsidR="00AC519C">
        <w:t xml:space="preserve"> </w:t>
      </w:r>
      <w:r>
        <w:t xml:space="preserve">OIB: </w:t>
      </w:r>
      <w:r w:rsidR="006C5BEF">
        <w:t>53986972941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E2DD0" w:rsidRPr="00FE2DD0">
        <w:rPr>
          <w:b/>
        </w:rPr>
        <w:t xml:space="preserve"> </w:t>
      </w:r>
      <w:r w:rsidR="006C5BEF">
        <w:rPr>
          <w:b/>
        </w:rPr>
        <w:t>SPIAZZI d.o.o.</w:t>
      </w:r>
      <w:r w:rsidR="006C5BEF">
        <w:t>, Orašac, Na brijegu 6, OIB: 53986972941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6C5BEF">
        <w:rPr>
          <w:sz w:val="22"/>
          <w:szCs w:val="22"/>
        </w:rPr>
        <w:t>11.116,38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1106E"/>
    <w:rsid w:val="00030D6E"/>
    <w:rsid w:val="00166031"/>
    <w:rsid w:val="001F0678"/>
    <w:rsid w:val="002733BE"/>
    <w:rsid w:val="003C31ED"/>
    <w:rsid w:val="00447F0F"/>
    <w:rsid w:val="004E2A1F"/>
    <w:rsid w:val="00656F92"/>
    <w:rsid w:val="00674A8E"/>
    <w:rsid w:val="006C5BEF"/>
    <w:rsid w:val="007C71CF"/>
    <w:rsid w:val="007D1F61"/>
    <w:rsid w:val="008B1FE5"/>
    <w:rsid w:val="009641F0"/>
    <w:rsid w:val="00A1036C"/>
    <w:rsid w:val="00AC519C"/>
    <w:rsid w:val="00DE0478"/>
    <w:rsid w:val="00DF0529"/>
    <w:rsid w:val="00FA1EDD"/>
    <w:rsid w:val="00FE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47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47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47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47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47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47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47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47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St-2418/2015</izvorni_sadrzaj>
    <derivirana_varijabla naziv="DomainObject.Predmet.OznakaBroj_1">St-2418/2015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SPIAZZI d.o.o. za poslovanje nekretninama, trgovinu, turizam i ugostiteljstvo</izvorni_sadrzaj>
    <derivirana_varijabla naziv="DomainObject.Predmet.ProtustrankaFormated_1">  SPIAZZI d.o.o. za poslovanje nekretninama, trgovinu, turizam i ugostiteljstvo</derivirana_varijabla>
  </DomainObject.Predmet.ProtustrankaFormated>
  <DomainObject.Predmet.ProtustrankaFormatedOIB>
    <izvorni_sadrzaj>  SPIAZZI d.o.o. za poslovanje nekretninama, trgovinu, turizam i ugostiteljstvo, OIB 53986972941</izvorni_sadrzaj>
    <derivirana_varijabla naziv="DomainObject.Predmet.ProtustrankaFormatedOIB_1">  SPIAZZI d.o.o. za poslovanje nekretninama, trgovinu, turizam i ugostiteljstvo, OIB 53986972941</derivirana_varijabla>
  </DomainObject.Predmet.ProtustrankaFormatedOIB>
  <DomainObject.Predmet.ProtustrankaFormatedWithAdress>
    <izvorni_sadrzaj> SPIAZZI d.o.o. za poslovanje nekretninama, trgovinu, turizam i ugostiteljstvo, Na brijegu 6, 20235 Orašac</izvorni_sadrzaj>
    <derivirana_varijabla naziv="DomainObject.Predmet.ProtustrankaFormatedWithAdress_1"> SPIAZZI d.o.o. za poslovanje nekretninama, trgovinu, turizam i ugostiteljstvo, Na brijegu 6, 20235 Orašac</derivirana_varijabla>
  </DomainObject.Predmet.ProtustrankaFormatedWithAdress>
  <DomainObject.Predmet.ProtustrankaFormatedWithAdressOIB>
    <izvorni_sadrzaj> SPIAZZI d.o.o. za poslovanje nekretninama, trgovinu, turizam i ugostiteljstvo, OIB 53986972941, Na brijegu 6, 20235 Orašac</izvorni_sadrzaj>
    <derivirana_varijabla naziv="DomainObject.Predmet.ProtustrankaFormatedWithAdressOIB_1"> SPIAZZI d.o.o. za poslovanje nekretninama, trgovinu, turizam i ugostiteljstvo, OIB 53986972941, Na brijegu 6, 20235 Orašac</derivirana_varijabla>
  </DomainObject.Predmet.ProtustrankaFormatedWithAdressOIB>
  <DomainObject.Predmet.ProtustrankaWithAdress>
    <izvorni_sadrzaj>SPIAZZI d.o.o. za poslovanje nekretninama, trgovinu, turizam i ugostiteljstvo Na brijegu 6, 20235 Orašac</izvorni_sadrzaj>
    <derivirana_varijabla naziv="DomainObject.Predmet.ProtustrankaWithAdress_1">SPIAZZI d.o.o. za poslovanje nekretninama, trgovinu, turizam i ugostiteljstvo Na brijegu 6, 20235 Orašac</derivirana_varijabla>
  </DomainObject.Predmet.ProtustrankaWithAdress>
  <DomainObject.Predmet.ProtustrankaWithAdressOIB>
    <izvorni_sadrzaj>SPIAZZI d.o.o. za poslovanje nekretninama, trgovinu, turizam i ugostiteljstvo, OIB 53986972941, Na brijegu 6, 20235 Orašac</izvorni_sadrzaj>
    <derivirana_varijabla naziv="DomainObject.Predmet.ProtustrankaWithAdressOIB_1">SPIAZZI d.o.o. za poslovanje nekretninama, trgovinu, turizam i ugostiteljstvo, OIB 53986972941, Na brijegu 6, 20235 Orašac</derivirana_varijabla>
  </DomainObject.Predmet.ProtustrankaWithAdressOIB>
  <DomainObject.Predmet.ProtustrankaNazivFormated>
    <izvorni_sadrzaj>SPIAZZI d.o.o. za poslovanje nekretninama, trgovinu, turizam i ugostiteljstvo</izvorni_sadrzaj>
    <derivirana_varijabla naziv="DomainObject.Predmet.ProtustrankaNazivFormated_1">SPIAZZI d.o.o. za poslovanje nekretninama, trgovinu, turizam i ugostiteljstvo</derivirana_varijabla>
  </DomainObject.Predmet.ProtustrankaNazivFormated>
  <DomainObject.Predmet.ProtustrankaNazivFormatedOIB>
    <izvorni_sadrzaj>SPIAZZI d.o.o. za poslovanje nekretninama, trgovinu, turizam i ugostiteljstvo, OIB 53986972941</izvorni_sadrzaj>
    <derivirana_varijabla naziv="DomainObject.Predmet.ProtustrankaNazivFormatedOIB_1">SPIAZZI d.o.o. za poslovanje nekretninama, trgovinu, turizam i ugostiteljstvo, OIB 53986972941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11116.38</izvorni_sadrzaj>
    <derivirana_varijabla naziv="DomainObject.Predmet.TrenutnaVrijednost_1">11116.38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SPIAZZI d.o.o. za poslovanje nekretninama, trgovinu, turizam i ugostiteljstvo</item>
    </izvorni_sadrzaj>
    <derivirana_varijabla naziv="DomainObject.Predmet.ProtuStrankaListFormated_1">
      <item>SPIAZZI d.o.o. za poslovanje nekretninama, trgovinu, turizam i ugostiteljstvo</item>
    </derivirana_varijabla>
  </DomainObject.Predmet.ProtuStrankaListFormated>
  <DomainObject.Predmet.ProtuStrankaListFormatedOIB>
    <izvorni_sadrzaj>
      <item>SPIAZZI d.o.o. za poslovanje nekretninama, trgovinu, turizam i ugostiteljstvo, OIB 53986972941</item>
    </izvorni_sadrzaj>
    <derivirana_varijabla naziv="DomainObject.Predmet.ProtuStrankaListFormatedOIB_1">
      <item>SPIAZZI d.o.o. za poslovanje nekretninama, trgovinu, turizam i ugostiteljstvo, OIB 53986972941</item>
    </derivirana_varijabla>
  </DomainObject.Predmet.ProtuStrankaListFormatedOIB>
  <DomainObject.Predmet.ProtuStrankaListFormatedWithAdress>
    <izvorni_sadrzaj>
      <item>SPIAZZI d.o.o. za poslovanje nekretninama, trgovinu, turizam i ugostiteljstvo, Na brijegu 6, 20235 Orašac</item>
    </izvorni_sadrzaj>
    <derivirana_varijabla naziv="DomainObject.Predmet.ProtuStrankaListFormatedWithAdress_1">
      <item>SPIAZZI d.o.o. za poslovanje nekretninama, trgovinu, turizam i ugostiteljstvo, Na brijegu 6, 20235 Orašac</item>
    </derivirana_varijabla>
  </DomainObject.Predmet.ProtuStrankaListFormatedWithAdress>
  <DomainObject.Predmet.ProtuStrankaListFormatedWithAdressOIB>
    <izvorni_sadrzaj>
      <item>SPIAZZI d.o.o. za poslovanje nekretninama, trgovinu, turizam i ugostiteljstvo, OIB 53986972941, Na brijegu 6, 20235 Orašac</item>
    </izvorni_sadrzaj>
    <derivirana_varijabla naziv="DomainObject.Predmet.ProtuStrankaListFormatedWithAdressOIB_1">
      <item>SPIAZZI d.o.o. za poslovanje nekretninama, trgovinu, turizam i ugostiteljstvo, OIB 53986972941, Na brijegu 6, 20235 Orašac</item>
    </derivirana_varijabla>
  </DomainObject.Predmet.ProtuStrankaListFormatedWithAdressOIB>
  <DomainObject.Predmet.ProtuStrankaListNazivFormated>
    <izvorni_sadrzaj>
      <item>SPIAZZI d.o.o. za poslovanje nekretninama, trgovinu, turizam i ugostiteljstvo</item>
    </izvorni_sadrzaj>
    <derivirana_varijabla naziv="DomainObject.Predmet.ProtuStrankaListNazivFormated_1">
      <item>SPIAZZI d.o.o. za poslovanje nekretninama, trgovinu, turizam i ugostiteljstvo</item>
    </derivirana_varijabla>
  </DomainObject.Predmet.ProtuStrankaListNazivFormated>
  <DomainObject.Predmet.ProtuStrankaListNazivFormatedOIB>
    <izvorni_sadrzaj>
      <item>SPIAZZI d.o.o. za poslovanje nekretninama, trgovinu, turizam i ugostiteljstvo, OIB 53986972941</item>
    </izvorni_sadrzaj>
    <derivirana_varijabla naziv="DomainObject.Predmet.ProtuStrankaListNazivFormatedOIB_1">
      <item>SPIAZZI d.o.o. za poslovanje nekretninama, trgovinu, turizam i ugostiteljstvo, OIB 53986972941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SPIAZZI d.o.o. za poslovanje nekretninama, trgovinu, turizam i ugostiteljstvo</izvorni_sadrzaj>
    <derivirana_varijabla naziv="DomainObject.Predmet.ProtustrankaIDrugi_1">SPIAZZI d.o.o. za poslovanje nekretninama,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SPIAZZI d.o.o. za poslovanje nekretninama, trgovinu, turizam i ugostiteljstvo, OIB 53986972941, Na brijegu 6, 20235 Orašac</izvorni_sadrzaj>
    <derivirana_varijabla naziv="DomainObject.Predmet.ProtustrankaIDrugiAdressOIB_1">SPIAZZI d.o.o. za poslovanje nekretninama, trgovinu, turizam i ugostiteljstvo, OIB 53986972941, Na brijegu 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SPIAZZI d.o.o. za poslovanje nekretninama, trgovinu, turizam i ugostiteljstvo</item>
    </izvorni_sadrzaj>
    <derivirana_varijabla naziv="DomainObject.Predmet.SudioniciListNaziv_1">
      <item>FINA, RC Split, Podružnica Dubrovnik</item>
      <item>SPIAZZI d.o.o. za poslovanje nekretninama, trgovinu,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SPIAZZI d.o.o. za poslovanje nekretninama, trgovinu, turizam i ugostiteljstvo, OIB 53986972941, Na brijegu 6,20235 Orašac</item>
    </izvorni_sadrzaj>
    <derivirana_varijabla naziv="DomainObject.Predmet.SudioniciListAdressOIB_1">
      <item>FINA, RC Split, Podružnica Dubrovnik, OIB 85821130368, Vukovarska 2,20000 Dubrovnik</item>
      <item>SPIAZZI d.o.o. za poslovanje nekretninama, trgovinu, turizam i ugostiteljstvo, OIB 53986972941, Na brijegu 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53986972941</item>
    </izvorni_sadrzaj>
    <derivirana_varijabla naziv="DomainObject.Predmet.SudioniciListNazivOIB_1">
      <item>, OIB 85821130368</item>
      <item>, OIB 53986972941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1605</properties:Characters>
  <properties:Lines>49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2015-12-23T13:51:00Z</dcterms:created>
  <dc:creator>Mirjana Mihović</dc:creator>
  <cp:lastModifiedBy>Mara Marčinko</cp:lastModifiedBy>
  <cp:lastPrinted>2015-12-28T09:24:00Z</cp:lastPrinted>
  <dcterms:modified xmlns:xsi="http://www.w3.org/2001/XMLSchema-instance" xsi:type="dcterms:W3CDTF">2015-12-28T09:24:00Z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