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ac0f" w14:paraId="961ac0f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AF53A9">
        <w:t>ĐUMIĆ j.d.o.o., Osijek, B. Kašića 62, MBS: 030187796, OIB: 25288480008</w:t>
      </w:r>
      <w:r w:rsidR="00A16C5A">
        <w:rPr>
          <w:color w:val="000000"/>
        </w:rPr>
        <w:t xml:space="preserve">, dana </w:t>
      </w:r>
      <w:r w:rsidR="00AF53A9">
        <w:rPr>
          <w:color w:val="000000"/>
        </w:rPr>
        <w:t>9</w:t>
      </w:r>
      <w:r w:rsidR="00A32B37">
        <w:rPr>
          <w:color w:val="000000"/>
        </w:rPr>
        <w:t>. svibnja</w:t>
      </w:r>
      <w:r w:rsidR="00A16C5A">
        <w:rPr>
          <w:color w:val="000000"/>
        </w:rPr>
        <w:t xml:space="preserve"> 2018. godine</w:t>
      </w:r>
    </w:p>
    <w:p w:rsidRDefault="00D07F68" w:rsidP="00EA232D" w:rsidR="00D07F68">
      <w:pPr>
        <w:ind w:firstLine="708"/>
        <w:jc w:val="both"/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D07F68">
        <w:t>ĐUMIĆ j.d.o.o., Osijek, B. Kašića 62, MBS: 030187796, OIB: 25288480008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F23A0A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7. lipanj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D07F68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D07F68">
        <w:rPr>
          <w:b/>
          <w:u w:val="single"/>
        </w:rPr>
        <w:t>2</w:t>
      </w:r>
      <w:r w:rsidR="00C11680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B23ED5" w:rsidP="00B23ED5" w:rsidR="00B23ED5">
      <w:pPr>
        <w:jc w:val="both"/>
      </w:pPr>
      <w:r>
        <w:t>-FINA</w:t>
      </w:r>
    </w:p>
    <w:p w:rsidRDefault="00B23ED5" w:rsidP="00B23ED5" w:rsidR="00B23ED5">
      <w:pPr>
        <w:jc w:val="both"/>
      </w:pPr>
      <w:r>
        <w:t>-ŽDO GUO Osijek</w:t>
      </w:r>
    </w:p>
    <w:p w:rsidRDefault="00B23ED5" w:rsidP="00B23ED5" w:rsidR="00B23ED5">
      <w:pPr>
        <w:jc w:val="both"/>
      </w:pPr>
      <w:r>
        <w:t xml:space="preserve">-zakonski zastupnik dužnika </w:t>
      </w:r>
      <w:r w:rsidRPr="00B23ED5">
        <w:t xml:space="preserve">Bernard </w:t>
      </w:r>
      <w:proofErr w:type="spellStart"/>
      <w:r w:rsidRPr="00B23ED5">
        <w:t>Đumić</w:t>
      </w:r>
      <w:proofErr w:type="spellEnd"/>
      <w:r w:rsidRPr="00B23ED5">
        <w:t>, OIB: 32417283215</w:t>
      </w:r>
      <w:r>
        <w:t xml:space="preserve">, </w:t>
      </w:r>
      <w:r w:rsidRPr="00B23ED5">
        <w:t xml:space="preserve">Osijek, Josipa </w:t>
      </w:r>
      <w:proofErr w:type="spellStart"/>
      <w:r w:rsidRPr="00B23ED5">
        <w:t>Jurja</w:t>
      </w:r>
      <w:proofErr w:type="spellEnd"/>
      <w:r w:rsidRPr="00B23ED5">
        <w:t xml:space="preserve"> Strossmayera 159</w:t>
      </w:r>
    </w:p>
    <w:p w:rsidRDefault="00A170A4" w:rsidP="00A170A4" w:rsidR="00A170A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23ED5">
        <w:t>9</w:t>
      </w:r>
      <w:r w:rsidR="00A170A4">
        <w:t>. svibnja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317FBC" w:rsidP="00317FBC" w:rsidR="00317FBC" w:rsidRPr="00317FB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17FBC">
        <w:rPr>
          <w:color w:val="000000"/>
        </w:rPr>
        <w:t>FINA</w:t>
      </w:r>
    </w:p>
    <w:p w:rsidRDefault="00317FBC" w:rsidP="00317FBC" w:rsidR="00317FBC" w:rsidRPr="00317FB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17FBC">
        <w:rPr>
          <w:color w:val="000000"/>
        </w:rPr>
        <w:t>ŽDO GUO Osijek</w:t>
      </w:r>
    </w:p>
    <w:p w:rsidRDefault="00317FBC" w:rsidP="00317FBC" w:rsidR="00317FBC" w:rsidRPr="00317FB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317FBC">
        <w:rPr>
          <w:color w:val="000000"/>
        </w:rPr>
        <w:t>eOgl</w:t>
      </w:r>
      <w:proofErr w:type="spellEnd"/>
      <w:r w:rsidRPr="00317FBC">
        <w:rPr>
          <w:color w:val="000000"/>
        </w:rPr>
        <w:t>. ploča uz prijedlog</w:t>
      </w:r>
    </w:p>
    <w:p w:rsidRDefault="00317FBC" w:rsidP="00317FBC" w:rsidR="00317FBC" w:rsidRPr="00317FB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317FBC">
        <w:rPr>
          <w:color w:val="000000"/>
        </w:rPr>
        <w:t>zz</w:t>
      </w:r>
      <w:proofErr w:type="spellEnd"/>
      <w:r w:rsidRPr="00317FBC">
        <w:rPr>
          <w:color w:val="000000"/>
        </w:rPr>
        <w:t xml:space="preserve"> dužnika</w:t>
      </w:r>
      <w:r w:rsidR="00E422F8" w:rsidRPr="00E422F8">
        <w:t xml:space="preserve"> </w:t>
      </w:r>
      <w:r w:rsidR="00E422F8" w:rsidRPr="00B23ED5">
        <w:t xml:space="preserve">Bernard </w:t>
      </w:r>
      <w:proofErr w:type="spellStart"/>
      <w:r w:rsidR="00E422F8" w:rsidRPr="00B23ED5">
        <w:t>Đumić</w:t>
      </w:r>
      <w:proofErr w:type="spellEnd"/>
      <w:r w:rsidR="00E422F8" w:rsidRPr="00B23ED5">
        <w:t xml:space="preserve">, Osijek, Josipa </w:t>
      </w:r>
      <w:proofErr w:type="spellStart"/>
      <w:r w:rsidR="00E422F8" w:rsidRPr="00B23ED5">
        <w:t>Jurja</w:t>
      </w:r>
      <w:proofErr w:type="spellEnd"/>
      <w:r w:rsidR="00E422F8" w:rsidRPr="00B23ED5">
        <w:t xml:space="preserve"> Strossmayera 159</w:t>
      </w:r>
    </w:p>
    <w:p w:rsidRDefault="00317FBC" w:rsidP="00317FBC" w:rsidR="0033460E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17FBC">
        <w:rPr>
          <w:color w:val="000000"/>
        </w:rPr>
        <w:t xml:space="preserve">R </w:t>
      </w:r>
      <w:r>
        <w:rPr>
          <w:color w:val="000000"/>
        </w:rPr>
        <w:t>0</w:t>
      </w:r>
      <w:r w:rsidRPr="00317FBC">
        <w:rPr>
          <w:color w:val="000000"/>
        </w:rPr>
        <w:t>7.</w:t>
      </w:r>
      <w:r>
        <w:rPr>
          <w:color w:val="000000"/>
        </w:rPr>
        <w:t>0</w:t>
      </w:r>
      <w:r w:rsidRPr="00317FBC">
        <w:rPr>
          <w:color w:val="000000"/>
        </w:rPr>
        <w:t>6.</w:t>
      </w:r>
      <w:r>
        <w:rPr>
          <w:color w:val="000000"/>
        </w:rPr>
        <w:t>20</w:t>
      </w:r>
      <w:r w:rsidRPr="00317FBC">
        <w:rPr>
          <w:color w:val="000000"/>
        </w:rPr>
        <w:t>18. u 9,20</w:t>
      </w:r>
    </w:p>
    <w:sectPr w:rsidR="0033460E" w:rsidRPr="003A37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D29" w:rsidR="00802D29">
      <w:r>
        <w:separator/>
      </w:r>
    </w:p>
  </w:endnote>
  <w:endnote w:id="0" w:type="continuationSeparator">
    <w:p w:rsidRDefault="00802D29" w:rsidR="00802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D29" w:rsidR="00802D29">
      <w:r>
        <w:separator/>
      </w:r>
    </w:p>
  </w:footnote>
  <w:footnote w:id="0" w:type="continuationSeparator">
    <w:p w:rsidRDefault="00802D29" w:rsidR="00802D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E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E7" w:rsidP="006462E7" w:rsidR="006462E7">
    <w:pPr>
      <w:jc w:val="right"/>
    </w:pPr>
    <w:r>
      <w:t>7 St-</w:t>
    </w:r>
    <w:r w:rsidR="00AF53A9">
      <w:t>780</w:t>
    </w:r>
    <w:r>
      <w:t>/18-</w:t>
    </w:r>
    <w:r w:rsidR="00AF53A9">
      <w:t>6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17FBC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62E7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2D29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920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210B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53A9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3ED5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A182A"/>
    <w:rsid w:val="00CB6CB8"/>
    <w:rsid w:val="00CC6036"/>
    <w:rsid w:val="00CD6314"/>
    <w:rsid w:val="00CF3132"/>
    <w:rsid w:val="00CF4B7E"/>
    <w:rsid w:val="00CF5BF2"/>
    <w:rsid w:val="00CF77A6"/>
    <w:rsid w:val="00D000CC"/>
    <w:rsid w:val="00D022C2"/>
    <w:rsid w:val="00D076F7"/>
    <w:rsid w:val="00D07F68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22F8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8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1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8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1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2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ĐUMIĆ j.d.o.o. za ugostiteljstvo</izvorni_sadrzaj>
    <derivirana_varijabla naziv="DomainObject.Predmet.ProtustrankaFormated_1">  ĐUMIĆ j.d.o.o. za ugostiteljstvo</derivirana_varijabla>
  </DomainObject.Predmet.ProtustrankaFormated>
  <DomainObject.Predmet.ProtustrankaFormatedOIB>
    <izvorni_sadrzaj>  ĐUMIĆ j.d.o.o. za ugostiteljstvo, OIB 25288480008</izvorni_sadrzaj>
    <derivirana_varijabla naziv="DomainObject.Predmet.ProtustrankaFormatedOIB_1">  ĐUMIĆ j.d.o.o. za ugostiteljstvo, OIB 25288480008</derivirana_varijabla>
  </DomainObject.Predmet.ProtustrankaFormatedOIB>
  <DomainObject.Predmet.ProtustrankaFormatedWithAdress>
    <izvorni_sadrzaj> ĐUMIĆ j.d.o.o. za ugostiteljstvo, B. Kašića 62, 31000 Osijek</izvorni_sadrzaj>
    <derivirana_varijabla naziv="DomainObject.Predmet.ProtustrankaFormatedWithAdress_1"> ĐUMIĆ j.d.o.o. za ugostiteljstvo, B. Kašića 62, 31000 Osijek</derivirana_varijabla>
  </DomainObject.Predmet.ProtustrankaFormatedWithAdress>
  <DomainObject.Predmet.ProtustrankaFormatedWithAdressOIB>
    <izvorni_sadrzaj> ĐUMIĆ j.d.o.o. za ugostiteljstvo, OIB 25288480008, B. Kašića 62, 31000 Osijek</izvorni_sadrzaj>
    <derivirana_varijabla naziv="DomainObject.Predmet.ProtustrankaFormatedWithAdressOIB_1"> ĐUMIĆ j.d.o.o. za ugostiteljstvo, OIB 25288480008, B. Kašića 62, 31000 Osijek</derivirana_varijabla>
  </DomainObject.Predmet.ProtustrankaFormatedWithAdressOIB>
  <DomainObject.Predmet.ProtustrankaWithAdress>
    <izvorni_sadrzaj>ĐUMIĆ j.d.o.o. za ugostiteljstvo B. Kašića 62, 31000 Osijek</izvorni_sadrzaj>
    <derivirana_varijabla naziv="DomainObject.Predmet.ProtustrankaWithAdress_1">ĐUMIĆ j.d.o.o. za ugostiteljstvo B. Kašića 62, 31000 Osijek</derivirana_varijabla>
  </DomainObject.Predmet.ProtustrankaWithAdress>
  <DomainObject.Predmet.ProtustrankaWithAdressOIB>
    <izvorni_sadrzaj>ĐUMIĆ j.d.o.o. za ugostiteljstvo, OIB 25288480008, B. Kašića 62, 31000 Osijek</izvorni_sadrzaj>
    <derivirana_varijabla naziv="DomainObject.Predmet.ProtustrankaWithAdressOIB_1">ĐUMIĆ j.d.o.o. za ugostiteljstvo, OIB 25288480008, B. Kašića 62, 31000 Osijek</derivirana_varijabla>
  </DomainObject.Predmet.ProtustrankaWithAdressOIB>
  <DomainObject.Predmet.ProtustrankaNazivFormated>
    <izvorni_sadrzaj>ĐUMIĆ j.d.o.o. za ugostiteljstvo</izvorni_sadrzaj>
    <derivirana_varijabla naziv="DomainObject.Predmet.ProtustrankaNazivFormated_1">ĐUMIĆ j.d.o.o. za ugostiteljstvo</derivirana_varijabla>
  </DomainObject.Predmet.ProtustrankaNazivFormated>
  <DomainObject.Predmet.ProtustrankaNazivFormatedOIB>
    <izvorni_sadrzaj>ĐUMIĆ j.d.o.o. za ugostiteljstvo, OIB 25288480008</izvorni_sadrzaj>
    <derivirana_varijabla naziv="DomainObject.Predmet.ProtustrankaNazivFormatedOIB_1">ĐUMIĆ j.d.o.o. za ugostiteljstvo, OIB 25288480008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ĐUMIĆ j.d.o.o. za ugostiteljstvo</item>
    </izvorni_sadrzaj>
    <derivirana_varijabla naziv="DomainObject.Predmet.ProtuStrankaListFormated_1">
      <item>ĐUMIĆ j.d.o.o. za ugostiteljstvo</item>
    </derivirana_varijabla>
  </DomainObject.Predmet.ProtuStrankaListFormated>
  <DomainObject.Predmet.ProtuStrankaListFormatedOIB>
    <izvorni_sadrzaj>
      <item>ĐUMIĆ j.d.o.o. za ugostiteljstvo, OIB 25288480008</item>
    </izvorni_sadrzaj>
    <derivirana_varijabla naziv="DomainObject.Predmet.ProtuStrankaListFormatedOIB_1">
      <item>ĐUMIĆ j.d.o.o. za ugostiteljstvo, OIB 25288480008</item>
    </derivirana_varijabla>
  </DomainObject.Predmet.ProtuStrankaListFormatedOIB>
  <DomainObject.Predmet.ProtuStrankaListFormatedWithAdress>
    <izvorni_sadrzaj>
      <item>ĐUMIĆ j.d.o.o. za ugostiteljstvo, B. Kašića 62, 31000 Osijek</item>
    </izvorni_sadrzaj>
    <derivirana_varijabla naziv="DomainObject.Predmet.ProtuStrankaListFormatedWithAdress_1">
      <item>ĐUMIĆ j.d.o.o. za ugostiteljstvo, B. Kašića 62, 31000 Osijek</item>
    </derivirana_varijabla>
  </DomainObject.Predmet.ProtuStrankaListFormatedWithAdress>
  <DomainObject.Predmet.ProtuStrankaListFormatedWithAdressOIB>
    <izvorni_sadrzaj>
      <item>ĐUMIĆ j.d.o.o. za ugostiteljstvo, OIB 25288480008, B. Kašića 62, 31000 Osijek</item>
    </izvorni_sadrzaj>
    <derivirana_varijabla naziv="DomainObject.Predmet.ProtuStrankaListFormatedWithAdressOIB_1">
      <item>ĐUMIĆ j.d.o.o. za ugostiteljstvo, OIB 25288480008, B. Kašića 62, 31000 Osijek</item>
    </derivirana_varijabla>
  </DomainObject.Predmet.ProtuStrankaListFormatedWithAdressOIB>
  <DomainObject.Predmet.ProtuStrankaListNazivFormated>
    <izvorni_sadrzaj>
      <item>ĐUMIĆ j.d.o.o. za ugostiteljstvo</item>
    </izvorni_sadrzaj>
    <derivirana_varijabla naziv="DomainObject.Predmet.ProtuStrankaListNazivFormated_1">
      <item>ĐUMIĆ j.d.o.o. za ugostiteljstvo</item>
    </derivirana_varijabla>
  </DomainObject.Predmet.ProtuStrankaListNazivFormated>
  <DomainObject.Predmet.ProtuStrankaListNazivFormatedOIB>
    <izvorni_sadrzaj>
      <item>ĐUMIĆ j.d.o.o. za ugostiteljstvo, OIB 25288480008</item>
    </izvorni_sadrzaj>
    <derivirana_varijabla naziv="DomainObject.Predmet.ProtuStrankaListNazivFormatedOIB_1">
      <item>ĐUMIĆ j.d.o.o. za ugostiteljstvo, OIB 25288480008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ĐUMIĆ j.d.o.o. za ugostiteljstvo</izvorni_sadrzaj>
    <derivirana_varijabla naziv="DomainObject.Predmet.ProtustrankaIDrugi_1">ĐUMIĆ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ĐUMIĆ j.d.o.o. za ugostiteljstvo, OIB 25288480008, B. Kašića 62, 31000 Osijek</izvorni_sadrzaj>
    <derivirana_varijabla naziv="DomainObject.Predmet.ProtustrankaIDrugiAdressOIB_1">ĐUMIĆ j.d.o.o. za ugostiteljstvo, OIB 25288480008, B.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ĐUMIĆ j.d.o.o. za ugostiteljstvo</item>
    </izvorni_sadrzaj>
    <derivirana_varijabla naziv="DomainObject.Predmet.SudioniciListNaziv_1">
      <item>FINA RC OSIJEK</item>
      <item>ĐUMIĆ j.d.o.o. za ugostiteljstvo</item>
    </derivirana_varijabla>
  </DomainObject.Predmet.SudioniciListNaziv>
  <DomainObject.Predmet.SudioniciListAdressOIB>
    <izvorni_sadrzaj>
      <item>FINA RC OSIJEK, OIB 85821130368</item>
      <item>ĐUMIĆ j.d.o.o. za ugostiteljstvo, OIB 25288480008, B. Kašića 62,31000 Osijek</item>
    </izvorni_sadrzaj>
    <derivirana_varijabla naziv="DomainObject.Predmet.SudioniciListAdressOIB_1">
      <item>FINA RC OSIJEK, OIB 85821130368</item>
      <item>ĐUMIĆ j.d.o.o. za ugostiteljstvo, OIB 25288480008, B. Kašića 62,31000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25288480008</item>
    </izvorni_sadrzaj>
    <derivirana_varijabla naziv="DomainObject.Predmet.SudioniciListNazivOIB_1">
      <item>, OIB 85821130368</item>
      <item>, OIB 25288480008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185</properties:Words>
  <properties:Characters>986</properties:Characters>
  <properties:Lines>46</properties:Lines>
  <properties:Paragraphs>23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2018-05-09T11:30:00Z</dcterms:modified>
  <cp:revision>178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