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306b" w14:paraId="f2f306b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4C11C7">
        <w:t>51</w:t>
      </w:r>
      <w:r w:rsidR="00540819">
        <w:t>5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40819">
        <w:t>ALFEX ALUMINIJ d.o.o., Zadar, Zlatka Balokovića 16, OIB: 82053133404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60D71">
        <w:t>11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540819">
        <w:t>ALFEX ALUMINIJ d.o.o., Zadar, Zlatka Balokovića 16, OIB: 82053133404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540819">
        <w:t>20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540819">
        <w:t>22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540819">
        <w:t>ALFEX ALUMINIJ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817AE2">
        <w:t>01. rujna 2015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540819">
        <w:t>819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540819">
        <w:t>1.062.161,39</w:t>
      </w:r>
      <w:r w:rsidR="00245588" w:rsidRPr="006A6907">
        <w:t xml:space="preserve"> kun</w:t>
      </w:r>
      <w:r w:rsidR="00540819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460D71">
        <w:t>11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540819">
        <w:t>ALFEX ALUMINIJ d.o.o., Zadar</w:t>
      </w:r>
      <w:r w:rsidR="00540819" w:rsidRPr="00F60CD9">
        <w:t xml:space="preserve"> </w:t>
      </w:r>
      <w:r w:rsidR="0020610B" w:rsidRPr="00F60CD9">
        <w:t>i za član</w:t>
      </w:r>
      <w:r w:rsidR="00817AE2">
        <w:t>a</w:t>
      </w:r>
      <w:r w:rsidR="00286427">
        <w:t xml:space="preserve"> </w:t>
      </w:r>
      <w:r w:rsidR="0020610B" w:rsidRPr="00F60CD9">
        <w:t>uprave s upozorenjem</w:t>
      </w:r>
    </w:p>
    <w:p w:rsidRDefault="00540819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>JOSIP MIKELIĆ iz Zadra, Augusta Šenoe 36</w:t>
      </w:r>
      <w:r w:rsidR="00817AE2">
        <w:t xml:space="preserve"> -</w:t>
      </w:r>
      <w:r w:rsidR="00B207BB">
        <w:t xml:space="preserve"> 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51C9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D7761">
      <w:t>51</w:t>
    </w:r>
    <w:r w:rsidR="00540819">
      <w:t>5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819"/>
    <w:rsid w:val="00540F8E"/>
    <w:rsid w:val="005449BB"/>
    <w:rsid w:val="00551C9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17AE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1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C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51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C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ALFEX ALUMINIJ d.o.o. za proizvodnju, trgovinu i usluge</izvorni_sadrzaj>
    <derivirana_varijabla naziv="DomainObject.Predmet.ProtustrankaFormated_1">  ALFEX ALUMINIJ d.o.o. za proizvodnju, trgovinu i usluge</derivirana_varijabla>
  </DomainObject.Predmet.ProtustrankaFormated>
  <DomainObject.Predmet.ProtustrankaFormatedOIB>
    <izvorni_sadrzaj>  ALFEX ALUMINIJ d.o.o. za proizvodnju, trgovinu i usluge, OIB 82053133404</izvorni_sadrzaj>
    <derivirana_varijabla naziv="DomainObject.Predmet.ProtustrankaFormatedOIB_1">  ALFEX ALUMINIJ d.o.o. za proizvodnju, trgovinu i usluge, OIB 82053133404</derivirana_varijabla>
  </DomainObject.Predmet.ProtustrankaFormatedOIB>
  <DomainObject.Predmet.ProtustrankaFormatedWithAdress>
    <izvorni_sadrzaj> ALFEX ALUMINIJ d.o.o. za proizvodnju, trgovinu i usluge, Zlatka Balokovića  16, 23000 Zadar</izvorni_sadrzaj>
    <derivirana_varijabla naziv="DomainObject.Predmet.ProtustrankaFormatedWithAdress_1"> ALFEX ALUMINIJ d.o.o. za proizvodnju, trgovinu i usluge, Zlatka Balokovića  16, 23000 Zadar</derivirana_varijabla>
  </DomainObject.Predmet.ProtustrankaFormatedWithAdress>
  <DomainObject.Predmet.ProtustrankaFormatedWithAdressOIB>
    <izvorni_sadrzaj> ALFEX ALUMINIJ d.o.o. za proizvodnju, trgovinu i usluge, OIB 82053133404, Zlatka Balokovića  16, 23000 Zadar</izvorni_sadrzaj>
    <derivirana_varijabla naziv="DomainObject.Predmet.ProtustrankaFormatedWithAdressOIB_1"> ALFEX ALUMINIJ d.o.o. za proizvodnju, trgovinu i usluge, OIB 82053133404, Zlatka Balokovića  16, 23000 Zadar</derivirana_varijabla>
  </DomainObject.Predmet.ProtustrankaFormatedWithAdressOIB>
  <DomainObject.Predmet.ProtustrankaWithAdress>
    <izvorni_sadrzaj>ALFEX ALUMINIJ d.o.o. za proizvodnju, trgovinu i usluge Zlatka Balokovića  16, 23000 Zadar</izvorni_sadrzaj>
    <derivirana_varijabla naziv="DomainObject.Predmet.ProtustrankaWithAdress_1">ALFEX ALUMINIJ d.o.o. za proizvodnju, trgovinu i usluge Zlatka Balokovića  16, 23000 Zadar</derivirana_varijabla>
  </DomainObject.Predmet.ProtustrankaWithAdress>
  <DomainObject.Predmet.ProtustrankaWithAdressOIB>
    <izvorni_sadrzaj>ALFEX ALUMINIJ d.o.o. za proizvodnju, trgovinu i usluge, OIB 82053133404, Zlatka Balokovića  16, 23000 Zadar</izvorni_sadrzaj>
    <derivirana_varijabla naziv="DomainObject.Predmet.ProtustrankaWithAdressOIB_1">ALFEX ALUMINIJ d.o.o. za proizvodnju, trgovinu i usluge, OIB 82053133404, Zlatka Balokovića  16, 23000 Zadar</derivirana_varijabla>
  </DomainObject.Predmet.ProtustrankaWithAdressOIB>
  <DomainObject.Predmet.ProtustrankaNazivFormated>
    <izvorni_sadrzaj>ALFEX ALUMINIJ d.o.o. za proizvodnju, trgovinu i usluge</izvorni_sadrzaj>
    <derivirana_varijabla naziv="DomainObject.Predmet.ProtustrankaNazivFormated_1">ALFEX ALUMINIJ d.o.o. za proizvodnju, trgovinu i usluge</derivirana_varijabla>
  </DomainObject.Predmet.ProtustrankaNazivFormated>
  <DomainObject.Predmet.ProtustrankaNazivFormatedOIB>
    <izvorni_sadrzaj>ALFEX ALUMINIJ d.o.o. za proizvodnju, trgovinu i usluge, OIB 82053133404</izvorni_sadrzaj>
    <derivirana_varijabla naziv="DomainObject.Predmet.ProtustrankaNazivFormatedOIB_1">ALFEX ALUMINIJ d.o.o. za proizvodnju, trgovinu i usluge, OIB 82053133404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1062161.39</izvorni_sadrzaj>
    <derivirana_varijabla naziv="DomainObject.Predmet.TrenutnaVrijednost_1">1062161.39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ALFEX ALUMINIJ d.o.o. za proizvodnju, trgovinu i usluge</item>
    </izvorni_sadrzaj>
    <derivirana_varijabla naziv="DomainObject.Predmet.ProtuStrankaListFormated_1">
      <item>ALFEX ALUMINIJ d.o.o. za proizvodnju, trgovinu i usluge</item>
    </derivirana_varijabla>
  </DomainObject.Predmet.ProtuStrankaListFormated>
  <DomainObject.Predmet.ProtuStrankaListFormatedOIB>
    <izvorni_sadrzaj>
      <item>ALFEX ALUMINIJ d.o.o. za proizvodnju, trgovinu i usluge, OIB 82053133404</item>
    </izvorni_sadrzaj>
    <derivirana_varijabla naziv="DomainObject.Predmet.ProtuStrankaListFormatedOIB_1">
      <item>ALFEX ALUMINIJ d.o.o. za proizvodnju, trgovinu i usluge, OIB 82053133404</item>
    </derivirana_varijabla>
  </DomainObject.Predmet.ProtuStrankaListFormatedOIB>
  <DomainObject.Predmet.ProtuStrankaListFormatedWithAdress>
    <izvorni_sadrzaj>
      <item>ALFEX ALUMINIJ d.o.o. za proizvodnju, trgovinu i usluge, Zlatka Balokovića  16, 23000 Zadar</item>
    </izvorni_sadrzaj>
    <derivirana_varijabla naziv="DomainObject.Predmet.ProtuStrankaListFormatedWithAdress_1">
      <item>ALFEX ALUMINIJ d.o.o. za proizvodnju, trgovinu i usluge, Zlatka Balokovića  16, 23000 Zadar</item>
    </derivirana_varijabla>
  </DomainObject.Predmet.ProtuStrankaListFormatedWithAdress>
  <DomainObject.Predmet.ProtuStrankaListFormatedWithAdressOIB>
    <izvorni_sadrzaj>
      <item>ALFEX ALUMINIJ d.o.o. za proizvodnju, trgovinu i usluge, OIB 82053133404, Zlatka Balokovića  16, 23000 Zadar</item>
    </izvorni_sadrzaj>
    <derivirana_varijabla naziv="DomainObject.Predmet.ProtuStrankaListFormatedWithAdressOIB_1">
      <item>ALFEX ALUMINIJ d.o.o. za proizvodnju, trgovinu i usluge, OIB 82053133404, Zlatka Balokovića  16, 23000 Zadar</item>
    </derivirana_varijabla>
  </DomainObject.Predmet.ProtuStrankaListFormatedWithAdressOIB>
  <DomainObject.Predmet.ProtuStrankaListNazivFormated>
    <izvorni_sadrzaj>
      <item>ALFEX ALUMINIJ d.o.o. za proizvodnju, trgovinu i usluge</item>
    </izvorni_sadrzaj>
    <derivirana_varijabla naziv="DomainObject.Predmet.ProtuStrankaListNazivFormated_1">
      <item>ALFEX ALUMINIJ d.o.o. za proizvodnju, trgovinu i usluge</item>
    </derivirana_varijabla>
  </DomainObject.Predmet.ProtuStrankaListNazivFormated>
  <DomainObject.Predmet.ProtuStrankaListNazivFormatedOIB>
    <izvorni_sadrzaj>
      <item>ALFEX ALUMINIJ d.o.o. za proizvodnju, trgovinu i usluge, OIB 82053133404</item>
    </izvorni_sadrzaj>
    <derivirana_varijabla naziv="DomainObject.Predmet.ProtuStrankaListNazivFormatedOIB_1">
      <item>ALFEX ALUMINIJ d.o.o. za proizvodnju, trgovinu i usluge, OIB 82053133404</item>
    </derivirana_varijabla>
  </DomainObject.Predmet.ProtuStrankaListNazivFormatedOIB>
  <DomainObject.Predmet.OstaliListFormated>
    <izvorni_sadrzaj>
      <item>Josip Mikelić</item>
    </izvorni_sadrzaj>
    <derivirana_varijabla naziv="DomainObject.Predmet.OstaliListFormated_1">
      <item>Josip Mikelić</item>
    </derivirana_varijabla>
  </DomainObject.Predmet.OstaliListFormated>
  <DomainObject.Predmet.OstaliListFormatedOIB>
    <izvorni_sadrzaj>
      <item>Josip Mikelić, OIB 10850721437</item>
    </izvorni_sadrzaj>
    <derivirana_varijabla naziv="DomainObject.Predmet.OstaliListFormatedOIB_1">
      <item>Josip Mikelić, OIB 10850721437</item>
    </derivirana_varijabla>
  </DomainObject.Predmet.OstaliListFormatedOIB>
  <DomainObject.Predmet.OstaliListFormatedWithAdress>
    <izvorni_sadrzaj>
      <item>Josip Mikelić, Augusta Šenoe 36, 23000 Zadar</item>
    </izvorni_sadrzaj>
    <derivirana_varijabla naziv="DomainObject.Predmet.OstaliListFormatedWithAdress_1">
      <item>Josip Mikelić, Augusta Šenoe 36, 23000 Zadar</item>
    </derivirana_varijabla>
  </DomainObject.Predmet.OstaliListFormatedWithAdress>
  <DomainObject.Predmet.OstaliListFormatedWithAdressOIB>
    <izvorni_sadrzaj>
      <item>Josip Mikelić, OIB 10850721437, Augusta Šenoe 36, 23000 Zadar</item>
    </izvorni_sadrzaj>
    <derivirana_varijabla naziv="DomainObject.Predmet.OstaliListFormatedWithAdressOIB_1">
      <item>Josip Mikelić, OIB 10850721437, Augusta Šenoe 36, 23000 Zadar</item>
    </derivirana_varijabla>
  </DomainObject.Predmet.OstaliListFormatedWithAdressOIB>
  <DomainObject.Predmet.OstaliListNazivFormated>
    <izvorni_sadrzaj>
      <item>Josip Mikelić</item>
    </izvorni_sadrzaj>
    <derivirana_varijabla naziv="DomainObject.Predmet.OstaliListNazivFormated_1">
      <item>Josip Mikelić</item>
    </derivirana_varijabla>
  </DomainObject.Predmet.OstaliListNazivFormated>
  <DomainObject.Predmet.OstaliListNazivFormatedOIB>
    <izvorni_sadrzaj>
      <item>Josip Mikelić, OIB 10850721437</item>
    </izvorni_sadrzaj>
    <derivirana_varijabla naziv="DomainObject.Predmet.OstaliListNazivFormatedOIB_1">
      <item>Josip Mikelić, OIB 10850721437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ALFEX ALUMINIJ d.o.o. za proizvodnju, trgovinu i usluge</izvorni_sadrzaj>
    <derivirana_varijabla naziv="DomainObject.Predmet.ProtustrankaIDrugi_1">ALFEX ALUMINIJ 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ALFEX ALUMINIJ d.o.o. za proizvodnju, trgovinu i usluge, OIB 82053133404, Zlatka Balokovića  16, 23000 Zadar</izvorni_sadrzaj>
    <derivirana_varijabla naziv="DomainObject.Predmet.ProtustrankaIDrugiAdressOIB_1">ALFEX ALUMINIJ d.o.o. za proizvodnju, trgovinu i usluge, OIB 82053133404, Zlatka Balokovića 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ALFEX ALUMINIJ d.o.o. za proizvodnju, trgovinu i usluge</item>
      <item>Josip Mikelić</item>
    </izvorni_sadrzaj>
    <derivirana_varijabla naziv="DomainObject.Predmet.SudioniciListNaziv_1">
      <item>Financijska agencija</item>
      <item>ALFEX ALUMINIJ d.o.o. za proizvodnju, trgovinu i usluge</item>
      <item>Josip Mikelić</item>
    </derivirana_varijabla>
  </DomainObject.Predmet.SudioniciListNaziv>
  <DomainObject.Predmet.SudioniciListAdressOIB>
    <izvorni_sadrzaj>
      <item>Financijska agencija, OIB 85821130368, Ivana Danila 4,23000 Zadar</item>
      <item>ALFEX ALUMINIJ d.o.o. za proizvodnju, trgovinu i usluge, OIB 82053133404, Zlatka Balokovića  16,23000 Zadar</item>
      <item>Josip Mikelić, OIB 10850721437, Augusta Šenoe 36,23000 Zadar</item>
    </izvorni_sadrzaj>
    <derivirana_varijabla naziv="DomainObject.Predmet.SudioniciListAdressOIB_1">
      <item>Financijska agencija, OIB 85821130368, Ivana Danila 4,23000 Zadar</item>
      <item>ALFEX ALUMINIJ d.o.o. za proizvodnju, trgovinu i usluge, OIB 82053133404, Zlatka Balokovića  16,23000 Zadar</item>
      <item>Josip Mikelić, OIB 10850721437, Augusta Šenoe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82053133404</item>
      <item>, OIB 10850721437</item>
    </izvorni_sadrzaj>
    <derivirana_varijabla naziv="DomainObject.Predmet.SudioniciListNazivOIB_1">
      <item>, OIB 85821130368</item>
      <item>, OIB 82053133404</item>
      <item>, OIB 10850721437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B0832-FA5E-4579-A32C-F5DA0ADDB2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361</properties:Words>
  <properties:Characters>1906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2016-04-11T09:19:00Z</dcterms:created>
  <dc:creator>Administrator</dc:creator>
  <cp:lastModifiedBy>wsadmin</cp:lastModifiedBy>
  <cp:lastPrinted>2016-03-18T09:50:00Z</cp:lastPrinted>
  <dcterms:modified xmlns:xsi="http://www.w3.org/2001/XMLSchema-instance" xsi:type="dcterms:W3CDTF">2016-04-11T11:34:00Z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