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6b62" w14:paraId="78b6b62" w:rsidRDefault="00AE649C" w:rsidP="00D17D5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17D57" w:rsidP="00D17D57" w:rsidR="00D17D5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17D57" w:rsidP="00D17D57" w:rsidR="00AE649C" w:rsidRPr="00B76F3C">
      <w:pPr>
        <w:pStyle w:val="SudNaziv"/>
      </w:pPr>
      <w:r>
        <w:t>TRGOVAČKI SUD U VARAŽDINU</w:t>
      </w: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</w:pPr>
      <w:r>
        <w:t xml:space="preserve">                                        U  I M E  R E P U B L I K E  H R V A T S K E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  <w:jc w:val="center"/>
      </w:pPr>
      <w:r>
        <w:t>R J E Š E NJ E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STAN proizvodnja i usluge d.o.o. Đurđevac, Ljudevita Gaja 49, OIB: 39893988753, dana 7. travnja 2016., </w:t>
      </w:r>
    </w:p>
    <w:p w:rsidRDefault="00D17D57" w:rsidP="00D17D57" w:rsidR="00D17D57">
      <w:pPr>
        <w:spacing w:after="0"/>
        <w:jc w:val="both"/>
      </w:pPr>
    </w:p>
    <w:p w:rsidRDefault="00D17D57" w:rsidP="00D17D57" w:rsidR="00D17D57">
      <w:pPr>
        <w:spacing w:after="0"/>
        <w:jc w:val="center"/>
      </w:pPr>
      <w:r>
        <w:t>r i j e š i o  j e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STAN proizvodnja i usluge d.o.o. Đurđevac, Ljudevita Gaja 49, OIB: 39893988753, s danom 7. travnja 2016. u 14,30 sati.</w:t>
      </w:r>
    </w:p>
    <w:p w:rsidRDefault="00D17D57" w:rsidP="00D17D57" w:rsidR="00D17D57">
      <w:pPr>
        <w:spacing w:after="0"/>
        <w:ind w:hanging="705" w:left="1413"/>
        <w:jc w:val="both"/>
      </w:pPr>
    </w:p>
    <w:p w:rsidRDefault="00D17D57" w:rsidP="00D17D57" w:rsidR="00D17D57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>Zaključuje se stečajni postupak nad stečajnim dužnikom STAN proizvodnja i usluge d.o.o. Đurđevac, Ljudevita Gaja 49, OIB: 39893988753.</w:t>
      </w:r>
    </w:p>
    <w:p w:rsidRDefault="00D17D57" w:rsidP="00D17D57" w:rsidR="00D17D57">
      <w:pPr>
        <w:spacing w:after="0"/>
        <w:ind w:hanging="708" w:left="1413"/>
        <w:jc w:val="both"/>
      </w:pPr>
    </w:p>
    <w:p w:rsidRDefault="00D17D57" w:rsidP="00D17D57" w:rsidR="00D17D57">
      <w:pPr>
        <w:spacing w:after="0"/>
        <w:ind w:hanging="705" w:left="1410"/>
        <w:jc w:val="both"/>
      </w:pPr>
      <w:r>
        <w:t>III</w:t>
      </w:r>
      <w:r>
        <w:tab/>
        <w:t>Za stečajnog upravitelja imenuje se Hrvoje Kraljičković iz Zagreba, Trg hrvatskih velikana 4, OIB:63875916042.</w:t>
      </w:r>
    </w:p>
    <w:p w:rsidRDefault="00D17D57" w:rsidP="00D17D57" w:rsidR="00D17D57">
      <w:pPr>
        <w:spacing w:after="0"/>
        <w:ind w:hanging="705" w:left="1410"/>
        <w:jc w:val="both"/>
      </w:pPr>
    </w:p>
    <w:p w:rsidRDefault="00D17D57" w:rsidP="00D17D57" w:rsidR="00D17D5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17D57" w:rsidP="00D17D57" w:rsidR="00D17D57">
      <w:pPr>
        <w:spacing w:after="0"/>
        <w:jc w:val="both"/>
      </w:pPr>
    </w:p>
    <w:p w:rsidRDefault="00D17D57" w:rsidP="00D17D57" w:rsidR="00D17D5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STAN proizvodnja i usluge d.o.o. Đurđevac, Ljudevita Gaja 49, OIB: 39893988753, bit će brisan iz sudskog registra.</w:t>
      </w: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  <w:jc w:val="center"/>
      </w:pPr>
      <w:r>
        <w:t>Obrazloženje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  <w:jc w:val="both"/>
      </w:pPr>
      <w:r>
        <w:tab/>
        <w:t>Predlagatelj Financijska agencija Regionalni centar Zagreb, Podružnica Varaždin je dana 24. studenog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  <w:jc w:val="both"/>
      </w:pPr>
      <w:r>
        <w:lastRenderedPageBreak/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  <w:jc w:val="center"/>
      </w:pPr>
      <w:r>
        <w:t>U Varaždinu 7. travnja 2016.</w:t>
      </w: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  <w:jc w:val="center"/>
      </w:pPr>
    </w:p>
    <w:p w:rsidRDefault="00D17D57" w:rsidP="00D17D57" w:rsidR="00D17D5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Levanić-Škerbić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</w:pPr>
      <w:r>
        <w:tab/>
      </w:r>
    </w:p>
    <w:p w:rsidRDefault="00D17D57" w:rsidP="00D17D57" w:rsidR="00D17D57">
      <w:pPr>
        <w:spacing w:after="0"/>
        <w:ind w:firstLine="708"/>
      </w:pPr>
      <w:r>
        <w:t>Uputa o pravnom lijeku:</w:t>
      </w:r>
    </w:p>
    <w:p w:rsidRDefault="00D17D57" w:rsidP="00D17D57" w:rsidR="00D17D5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17D57" w:rsidP="00D17D57" w:rsidR="00D17D5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</w:pPr>
    </w:p>
    <w:p w:rsidRDefault="00D17D57" w:rsidP="00D17D57" w:rsidR="00D17D57">
      <w:pPr>
        <w:spacing w:after="0"/>
      </w:pPr>
      <w:r>
        <w:t>DNA:</w:t>
      </w:r>
    </w:p>
    <w:p w:rsidRDefault="00D17D57" w:rsidP="00D17D57" w:rsidR="00D17D5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17D57" w:rsidP="00D17D57" w:rsidR="00D17D5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17D57" w:rsidP="00D17D57" w:rsidR="00D17D57">
      <w:pPr>
        <w:numPr>
          <w:ilvl w:val="0"/>
          <w:numId w:val="47"/>
        </w:numPr>
        <w:spacing w:after="0"/>
      </w:pPr>
      <w:r>
        <w:t>Dužnik STAN proizvodnja i usluge d.o.o. Đurđevac, Ljudevita Gaja 49</w:t>
      </w:r>
    </w:p>
    <w:p w:rsidRDefault="00D17D57" w:rsidP="00D17D57" w:rsidR="00D17D57">
      <w:pPr>
        <w:numPr>
          <w:ilvl w:val="0"/>
          <w:numId w:val="47"/>
        </w:numPr>
        <w:spacing w:after="0"/>
      </w:pPr>
      <w:r>
        <w:t>Osoba ovlaštena za zastupanje Vesna Golub, Đurđevac, Ljudevita Gaja 49</w:t>
      </w:r>
    </w:p>
    <w:p w:rsidRDefault="00D17D57" w:rsidP="00D17D57" w:rsidR="00D17D5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D17D57" w:rsidP="00D17D57" w:rsidR="00D17D57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Čakovec, O. Keršovanija 11</w:t>
      </w:r>
    </w:p>
    <w:p w:rsidRDefault="00D17D57" w:rsidP="00D17D57" w:rsidR="00D17D57">
      <w:pPr>
        <w:numPr>
          <w:ilvl w:val="0"/>
          <w:numId w:val="47"/>
        </w:numPr>
        <w:spacing w:after="0"/>
      </w:pPr>
      <w:r>
        <w:t>Stečajni upravitelj Hrvoje Kraljičković iz Zagreba, Trg hrvatskih velikana 4.</w:t>
      </w:r>
    </w:p>
    <w:p w:rsidRDefault="00D17D57" w:rsidP="00D17D57" w:rsidR="00D17D57">
      <w:pPr>
        <w:numPr>
          <w:ilvl w:val="0"/>
          <w:numId w:val="47"/>
        </w:numPr>
        <w:spacing w:after="0"/>
      </w:pPr>
      <w:r>
        <w:t>e- Oglasna ploča suda</w:t>
      </w:r>
    </w:p>
    <w:p w:rsidRDefault="00D17D57" w:rsidP="00D17D57" w:rsidR="00D17D57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D17D57" w:rsidR="00CB0EA4">
      <w:pPr>
        <w:pStyle w:val="Naslovdokumenta"/>
        <w:spacing w:after="0"/>
      </w:pPr>
    </w:p>
    <w:p w:rsidRDefault="0071688E" w:rsidP="00D17D57" w:rsidR="0071688E">
      <w:pPr>
        <w:pStyle w:val="Poetniodjeljak"/>
        <w:spacing w:after="0"/>
      </w:pPr>
    </w:p>
    <w:p w:rsidRDefault="00A21F0D" w:rsidP="00D17D57" w:rsidR="00A21F0D">
      <w:pPr>
        <w:pStyle w:val="NormaleSPIS"/>
        <w:spacing w:after="0"/>
        <w:rPr>
          <w:noProof/>
        </w:rPr>
      </w:pPr>
    </w:p>
    <w:p w:rsidRDefault="00DA0242" w:rsidP="00D17D5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57" w:rsidR="008333A9">
    <w:pPr>
      <w:pStyle w:val="Zaglavlje"/>
    </w:pPr>
    <w:r>
      <w:rPr>
        <w:rStyle w:val="PozadinaSvijetloCrvena"/>
        <w:shd w:fill="auto" w:color="auto" w:val="clear"/>
      </w:rPr>
      <w:t>Poslovni broj. 7 St-895/15-5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6E69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20A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D57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1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St-895/2015-5</izvorni_sadrzaj>
    <derivirana_varijabla naziv="DomainObject.Oznaka_1">St-895/2015-5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St-895/2015</izvorni_sadrzaj>
    <derivirana_varijabla naziv="DomainObject.Predmet.OznakaBroj_1">St-895/2015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 proizvodnja i usluge d.o.o.</izvorni_sadrzaj>
    <derivirana_varijabla naziv="DomainObject.Predmet.ProtustrankaFormated_1">  STAN proizvodnja i usluge d.o.o.</derivirana_varijabla>
  </DomainObject.Predmet.ProtustrankaFormated>
  <DomainObject.Predmet.ProtustrankaFormatedOIB>
    <izvorni_sadrzaj>  STAN proizvodnja i usluge d.o.o., OIB 39893988753</izvorni_sadrzaj>
    <derivirana_varijabla naziv="DomainObject.Predmet.ProtustrankaFormatedOIB_1">  STAN proizvodnja i usluge d.o.o., OIB 39893988753</derivirana_varijabla>
  </DomainObject.Predmet.ProtustrankaFormatedOIB>
  <DomainObject.Predmet.ProtustrankaFormatedWithAdress>
    <izvorni_sadrzaj> STAN proizvodnja i usluge d.o.o., Ljudevita Gaja 49, 48350 Đurđevac</izvorni_sadrzaj>
    <derivirana_varijabla naziv="DomainObject.Predmet.ProtustrankaFormatedWithAdress_1"> STAN proizvodnja i usluge d.o.o., Ljudevita Gaja 49, 48350 Đurđevac</derivirana_varijabla>
  </DomainObject.Predmet.ProtustrankaFormatedWithAdress>
  <DomainObject.Predmet.ProtustrankaFormatedWithAdressOIB>
    <izvorni_sadrzaj> STAN proizvodnja i usluge d.o.o., OIB 39893988753, Ljudevita Gaja 49, 48350 Đurđevac</izvorni_sadrzaj>
    <derivirana_varijabla naziv="DomainObject.Predmet.ProtustrankaFormatedWithAdressOIB_1"> STAN proizvodnja i usluge d.o.o., OIB 39893988753, Ljudevita Gaja 49, 48350 Đurđevac</derivirana_varijabla>
  </DomainObject.Predmet.ProtustrankaFormatedWithAdressOIB>
  <DomainObject.Predmet.ProtustrankaWithAdress>
    <izvorni_sadrzaj>STAN proizvodnja i usluge d.o.o. Ljudevita Gaja 49, 48350 Đurđevac</izvorni_sadrzaj>
    <derivirana_varijabla naziv="DomainObject.Predmet.ProtustrankaWithAdress_1">STAN proizvodnja i usluge d.o.o. Ljudevita Gaja 49, 48350 Đurđevac</derivirana_varijabla>
  </DomainObject.Predmet.ProtustrankaWithAdress>
  <DomainObject.Predmet.ProtustrankaWithAdressOIB>
    <izvorni_sadrzaj>STAN proizvodnja i usluge d.o.o., OIB 39893988753, Ljudevita Gaja 49, 48350 Đurđevac</izvorni_sadrzaj>
    <derivirana_varijabla naziv="DomainObject.Predmet.ProtustrankaWithAdressOIB_1">STAN proizvodnja i usluge d.o.o., OIB 39893988753, Ljudevita Gaja 49, 48350 Đurđevac</derivirana_varijabla>
  </DomainObject.Predmet.ProtustrankaWithAdressOIB>
  <DomainObject.Predmet.ProtustrankaNazivFormated>
    <izvorni_sadrzaj>STAN proizvodnja i usluge d.o.o.</izvorni_sadrzaj>
    <derivirana_varijabla naziv="DomainObject.Predmet.ProtustrankaNazivFormated_1">STAN proizvodnja i usluge d.o.o.</derivirana_varijabla>
  </DomainObject.Predmet.ProtustrankaNazivFormated>
  <DomainObject.Predmet.ProtustrankaNazivFormatedOIB>
    <izvorni_sadrzaj>STAN proizvodnja i usluge d.o.o., OIB 39893988753</izvorni_sadrzaj>
    <derivirana_varijabla naziv="DomainObject.Predmet.ProtustrankaNazivFormatedOIB_1">STAN proizvodnja i usluge d.o.o., OIB 39893988753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12795.39</izvorni_sadrzaj>
    <derivirana_varijabla naziv="DomainObject.Predmet.TrenutnaVrijednost_1">12795.39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 proizvodnja i usluge d.o.o.</item>
    </izvorni_sadrzaj>
    <derivirana_varijabla naziv="DomainObject.Predmet.ProtuStrankaListFormated_1">
      <item>STAN proizvodnja i usluge d.o.o.</item>
    </derivirana_varijabla>
  </DomainObject.Predmet.ProtuStrankaListFormated>
  <DomainObject.Predmet.ProtuStrankaListFormatedOIB>
    <izvorni_sadrzaj>
      <item>STAN proizvodnja i usluge d.o.o., OIB 39893988753</item>
    </izvorni_sadrzaj>
    <derivirana_varijabla naziv="DomainObject.Predmet.ProtuStrankaListFormatedOIB_1">
      <item>STAN proizvodnja i usluge d.o.o., OIB 39893988753</item>
    </derivirana_varijabla>
  </DomainObject.Predmet.ProtuStrankaListFormatedOIB>
  <DomainObject.Predmet.ProtuStrankaListFormatedWithAdress>
    <izvorni_sadrzaj>
      <item>STAN proizvodnja i usluge d.o.o., Ljudevita Gaja 49, 48350 Đurđevac</item>
    </izvorni_sadrzaj>
    <derivirana_varijabla naziv="DomainObject.Predmet.ProtuStrankaListFormatedWithAdress_1">
      <item>STAN proizvodnja i usluge d.o.o., Ljudevita Gaja 49, 48350 Đurđevac</item>
    </derivirana_varijabla>
  </DomainObject.Predmet.ProtuStrankaListFormatedWithAdress>
  <DomainObject.Predmet.ProtuStrankaListFormatedWithAdressOIB>
    <izvorni_sadrzaj>
      <item>STAN proizvodnja i usluge d.o.o., OIB 39893988753, Ljudevita Gaja 49, 48350 Đurđevac</item>
    </izvorni_sadrzaj>
    <derivirana_varijabla naziv="DomainObject.Predmet.ProtuStrankaListFormatedWithAdressOIB_1">
      <item>STAN proizvodnja i usluge d.o.o., OIB 39893988753, Ljudevita Gaja 49, 48350 Đurđevac</item>
    </derivirana_varijabla>
  </DomainObject.Predmet.ProtuStrankaListFormatedWithAdressOIB>
  <DomainObject.Predmet.ProtuStrankaListNazivFormated>
    <izvorni_sadrzaj>
      <item>STAN proizvodnja i usluge d.o.o.</item>
    </izvorni_sadrzaj>
    <derivirana_varijabla naziv="DomainObject.Predmet.ProtuStrankaListNazivFormated_1">
      <item>STAN proizvodnja i usluge d.o.o.</item>
    </derivirana_varijabla>
  </DomainObject.Predmet.ProtuStrankaListNazivFormated>
  <DomainObject.Predmet.ProtuStrankaListNazivFormatedOIB>
    <izvorni_sadrzaj>
      <item>STAN proizvodnja i usluge d.o.o., OIB 39893988753</item>
    </izvorni_sadrzaj>
    <derivirana_varijabla naziv="DomainObject.Predmet.ProtuStrankaListNazivFormatedOIB_1">
      <item>STAN proizvodnja i usluge d.o.o., OIB 39893988753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St-895/2015-5</izvorni_sadrzaj>
    <derivirana_varijabla naziv="DomainObject.PoslovniBrojDokumenta_1">St-895/2015-5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 proizvodnja i usluge d.o.o.</izvorni_sadrzaj>
    <derivirana_varijabla naziv="DomainObject.Predmet.ProtustrankaIDrugi_1">STAN proizvodnja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STAN proizvodnja i usluge d.o.o., OIB 39893988753, Ljudevita Gaja 49, 48350 Đurđevac</izvorni_sadrzaj>
    <derivirana_varijabla naziv="DomainObject.Predmet.ProtustrankaIDrugiAdressOIB_1">STAN proizvodnja i usluge d.o.o., OIB 39893988753, Ljudevita Gaja 49,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 proizvodnja i usluge d.o.o.</item>
      <item>E-oglasna ploča</item>
      <item>Sudski registar, Trgovački sud u Varaždinu</item>
    </izvorni_sadrzaj>
    <derivirana_varijabla naziv="DomainObject.Predmet.SudioniciListNaziv_1">
      <item>Financijska agencija</item>
      <item>STAN proizvodnja i usluge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STAN proizvodnja i usluge d.o.o., OIB 39893988753, Ljudevita Gaja 49,48350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STAN proizvodnja i usluge d.o.o., OIB 39893988753, Ljudevita Gaja 49,48350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6CA95-4388-4A49-B754-200F6A101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2887</properties:Characters>
  <properties:Lines>86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2016-04-07T08:24:00Z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