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9c32" w14:paraId="c629c32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6A4819">
        <w:t>6798/2016-</w:t>
      </w:r>
      <w:r w:rsidR="00F30A3C">
        <w:t>40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</w:t>
      </w:r>
      <w:r w:rsidR="0082222B" w:rsidRPr="0082222B">
        <w:t xml:space="preserve">dužnikom </w:t>
      </w:r>
      <w:r w:rsidR="003E6487">
        <w:rPr>
          <w:szCs w:val="24"/>
        </w:rPr>
        <w:t xml:space="preserve">C5 </w:t>
      </w:r>
      <w:proofErr w:type="spellStart"/>
      <w:r w:rsidR="003E6487">
        <w:rPr>
          <w:szCs w:val="24"/>
        </w:rPr>
        <w:t>Trade</w:t>
      </w:r>
      <w:proofErr w:type="spellEnd"/>
      <w:r w:rsidR="003E6487">
        <w:rPr>
          <w:szCs w:val="24"/>
        </w:rPr>
        <w:t xml:space="preserve"> d.o.o. u</w:t>
      </w:r>
      <w:r w:rsidR="006A4819">
        <w:rPr>
          <w:szCs w:val="24"/>
        </w:rPr>
        <w:t xml:space="preserve"> st</w:t>
      </w:r>
      <w:r w:rsidR="003E6487">
        <w:rPr>
          <w:szCs w:val="24"/>
        </w:rPr>
        <w:t>ečaju, Zagreb, Križna cesta 18</w:t>
      </w:r>
      <w:r w:rsidR="006A4819">
        <w:rPr>
          <w:szCs w:val="24"/>
        </w:rPr>
        <w:t>, OIB:25874501441</w:t>
      </w:r>
      <w:r w:rsidRPr="003A1FCD">
        <w:t xml:space="preserve">, </w:t>
      </w:r>
      <w:r w:rsidR="006A4819">
        <w:t>3</w:t>
      </w:r>
      <w:r w:rsidR="0082222B">
        <w:t>. travnja</w:t>
      </w:r>
      <w:r w:rsidR="00E8743F">
        <w:t xml:space="preserve"> 2019</w:t>
      </w:r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A4819">
        <w:rPr>
          <w:b/>
        </w:rPr>
        <w:t xml:space="preserve">8. svibnja </w:t>
      </w:r>
      <w:r w:rsidR="003A1FCD" w:rsidRPr="00E8743F">
        <w:rPr>
          <w:b/>
        </w:rPr>
        <w:t>201</w:t>
      </w:r>
      <w:r w:rsidR="006D12AF" w:rsidRPr="00E8743F">
        <w:rPr>
          <w:b/>
        </w:rPr>
        <w:t xml:space="preserve">9. u </w:t>
      </w:r>
      <w:r w:rsidR="006A4819">
        <w:rPr>
          <w:b/>
        </w:rPr>
        <w:t>10,15</w:t>
      </w:r>
      <w:r w:rsidR="0082222B">
        <w:rPr>
          <w:b/>
        </w:rPr>
        <w:t xml:space="preserve"> </w:t>
      </w:r>
      <w:r w:rsidRPr="00E8743F">
        <w:rPr>
          <w:b/>
        </w:rPr>
        <w:t>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82222B" w:rsidR="0082222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>Donošenje odluke o načinu prodaje pokretnina oglašavanjem i prikupljanjem ponuda, po procijenjenoj vrijednosti ili aukcijskom prodajom ili na drugi način.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 xml:space="preserve">Donošenje odluke o produženju zakupa nekretnine stečajnog dužnika u Zagrebu, Križna 18 sa istim </w:t>
      </w:r>
      <w:proofErr w:type="spellStart"/>
      <w:r>
        <w:t>zakupopromcem</w:t>
      </w:r>
      <w:proofErr w:type="spellEnd"/>
      <w:r>
        <w:t xml:space="preserve"> za prethodno i sljedeće razdoblje od 6 mjeseci.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 xml:space="preserve">Donošenje odluke o uređenju zemljišta u Velikom </w:t>
      </w:r>
      <w:proofErr w:type="spellStart"/>
      <w:r>
        <w:t>Trgovišću</w:t>
      </w:r>
      <w:proofErr w:type="spellEnd"/>
      <w:r>
        <w:t>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>Donošenje odluka o produženju zakupa kao zakupoprimac sa istim zakupodavcem za daljnje razdoblje od 6 mjeseci za uskladištenje umjetnina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6A4819" w:rsidR="00A97695">
      <w:pPr>
        <w:ind w:firstLine="708"/>
        <w:jc w:val="both"/>
      </w:pPr>
      <w:r>
        <w:t xml:space="preserve">Stečajni upravitelj je </w:t>
      </w:r>
      <w:r w:rsidR="003A1FCD">
        <w:t xml:space="preserve">u </w:t>
      </w:r>
      <w:r>
        <w:t>Izvješć</w:t>
      </w:r>
      <w:r w:rsidR="0082222B">
        <w:t>u</w:t>
      </w:r>
      <w:r w:rsidR="00E8743F">
        <w:t xml:space="preserve"> od</w:t>
      </w:r>
      <w:r w:rsidR="003A1FCD">
        <w:t xml:space="preserve"> o tijeku stečaj</w:t>
      </w:r>
      <w:r w:rsidR="00E8743F">
        <w:t xml:space="preserve">nog postupka </w:t>
      </w:r>
      <w:r w:rsidR="00CA1BA6">
        <w:t xml:space="preserve">od </w:t>
      </w:r>
      <w:r w:rsidR="006A4819">
        <w:t>6. veljače</w:t>
      </w:r>
      <w:r w:rsidR="0082222B">
        <w:t xml:space="preserve">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</w:t>
      </w:r>
      <w:r w:rsidR="006A4819">
        <w:t xml:space="preserve">sa dnevnim redom navedenim u izreci i u izvješću, a </w:t>
      </w:r>
      <w:r>
        <w:t>koj</w:t>
      </w:r>
      <w:r w:rsidR="0082222B">
        <w:t>e je</w:t>
      </w:r>
      <w:r>
        <w:t xml:space="preserve"> objavljen</w:t>
      </w:r>
      <w:r w:rsidR="0082222B">
        <w:t>o</w:t>
      </w:r>
      <w:r w:rsidR="00E8743F">
        <w:t xml:space="preserve"> na e-Oglasnoj ploči</w:t>
      </w:r>
      <w:r w:rsidR="0082222B">
        <w:t xml:space="preserve"> </w:t>
      </w:r>
      <w:r w:rsidR="006A4819">
        <w:t>4. ožujka</w:t>
      </w:r>
      <w:r w:rsidR="0082222B">
        <w:t xml:space="preserve"> 2019</w:t>
      </w:r>
      <w:r w:rsidR="00E8743F">
        <w:t>.</w:t>
      </w:r>
      <w:r w:rsidR="003839C3">
        <w:t xml:space="preserve"> 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A4819">
        <w:t>4</w:t>
      </w:r>
      <w:r w:rsidR="0082222B">
        <w:t>. travnja</w:t>
      </w:r>
      <w:r w:rsidR="00E8743F">
        <w:t xml:space="preserve">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DD4B50">
        <w:t>, v.r.</w:t>
      </w:r>
    </w:p>
    <w:p w:rsidRDefault="00DD4B50" w:rsidP="00034390" w:rsidR="00DD4B50">
      <w:pPr>
        <w:jc w:val="right"/>
      </w:pPr>
    </w:p>
    <w:p w:rsidRDefault="00DD4B50" w:rsidP="00C339BE" w:rsidR="00DD4B50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DD4B50" w:rsidP="00034390" w:rsidR="00DD4B50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DD4B50" w:rsidR="0031271B"/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B50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3B5FEE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DD4B50"/>
    <w:rsid w:val="00E44A09"/>
    <w:rsid w:val="00E57698"/>
    <w:rsid w:val="00E8743F"/>
    <w:rsid w:val="00EA3E3C"/>
    <w:rsid w:val="00EA6146"/>
    <w:rsid w:val="00F15707"/>
    <w:rsid w:val="00F30A3C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St-6798/2016-40</izvorni_sadrzaj>
    <derivirana_varijabla naziv="DomainObject.Oznaka_1">St-6798/2016-40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St-6798/2016-40</izvorni_sadrzaj>
    <derivirana_varijabla naziv="DomainObject.PoslovniBrojDokumenta_1">St-6798/2016-40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St-6798/2016-29</izvorni_sadrzaj>
    <derivirana_varijabla naziv="DomainObject.PredzadnjaOdlukaIzPredmeta.Oznaka_1">St-6798/2016-29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56A5C-BBFA-42A6-95EA-3575DAEE3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1460</properties:Characters>
  <properties:Lines>53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2019-04-03T12:16:00Z</dcterms:created>
  <dc:creator>Žana Livaja</dc:creator>
  <cp:lastModifiedBy>Gordana Cvitković</cp:lastModifiedBy>
  <cp:lastPrinted>2019-04-03T12:33:00Z</cp:lastPrinted>
  <dcterms:modified xmlns:xsi="http://www.w3.org/2001/XMLSchema-instance" xsi:type="dcterms:W3CDTF">2019-04-03T12:33:00Z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St-6798/2016-40 / Odluka - Rješenje - sazivanje skupštine vjerovnika (St-6798-2016- pravi 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