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05ed8" w14:paraId="3905ed8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F317A7">
        <w:rPr>
          <w:sz w:val="24"/>
          <w:szCs w:val="24"/>
          <w:lang w:val="hr-HR"/>
        </w:rPr>
        <w:t>766</w:t>
      </w:r>
      <w:r w:rsidR="00190F02">
        <w:rPr>
          <w:sz w:val="24"/>
          <w:szCs w:val="24"/>
          <w:lang w:val="hr-HR"/>
        </w:rPr>
        <w:t>/16-</w:t>
      </w:r>
      <w:r w:rsidR="00F317A7">
        <w:rPr>
          <w:sz w:val="24"/>
          <w:szCs w:val="24"/>
          <w:lang w:val="hr-HR"/>
        </w:rPr>
        <w:t>10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F317A7">
        <w:t>MAGNET d.o.o., Zadar, Liburnska obala 6/V</w:t>
      </w:r>
      <w:r w:rsidR="00D64758">
        <w:t xml:space="preserve">, OIB: </w:t>
      </w:r>
      <w:r w:rsidR="00F317A7">
        <w:t>48669716840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78393B">
        <w:rPr>
          <w:szCs w:val="24"/>
        </w:rPr>
        <w:t>1</w:t>
      </w:r>
      <w:r w:rsidR="006D7A3B">
        <w:rPr>
          <w:szCs w:val="24"/>
        </w:rPr>
        <w:t>9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B91051">
        <w:rPr>
          <w:sz w:val="24"/>
          <w:szCs w:val="24"/>
        </w:rPr>
        <w:t>EAMONN JOSEPH O'CALLAGHAN, Velika Britanija i Sj. Irska, Liverpool L17 9QL, Aigburth, 39 Ampthill Road</w:t>
      </w:r>
      <w:r w:rsidR="00D64758">
        <w:rPr>
          <w:sz w:val="24"/>
          <w:szCs w:val="24"/>
        </w:rPr>
        <w:t xml:space="preserve">, OIB: </w:t>
      </w:r>
      <w:r w:rsidR="00B91051">
        <w:rPr>
          <w:sz w:val="24"/>
          <w:szCs w:val="24"/>
        </w:rPr>
        <w:t>83574516699, i GAIL FELICIA LEIBOWITZ O'CALLAGHAN, SAD, 3129 Dona Susana, Studio City 91604, Kalifonija, OIB: 00390579119</w:t>
      </w:r>
      <w:r w:rsidR="00D64758">
        <w:rPr>
          <w:sz w:val="24"/>
          <w:szCs w:val="24"/>
        </w:rPr>
        <w:t>,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</w:t>
      </w:r>
      <w:r w:rsidR="00B91051">
        <w:rPr>
          <w:sz w:val="24"/>
          <w:szCs w:val="24"/>
          <w:lang w:val="hr-HR"/>
        </w:rPr>
        <w:t>solidarno plate</w:t>
      </w:r>
      <w:r w:rsidRPr="00951610">
        <w:rPr>
          <w:sz w:val="24"/>
          <w:szCs w:val="24"/>
          <w:lang w:val="hr-HR"/>
        </w:rPr>
        <w:t xml:space="preserve">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 xml:space="preserve">u </w:t>
      </w:r>
      <w:r w:rsidR="007718B2" w:rsidRPr="001C55BA">
        <w:rPr>
          <w:sz w:val="24"/>
          <w:szCs w:val="24"/>
          <w:lang w:val="hr-HR"/>
        </w:rPr>
        <w:t>Fond za n</w:t>
      </w:r>
      <w:r w:rsidR="00871F4E" w:rsidRPr="001C55BA">
        <w:rPr>
          <w:sz w:val="24"/>
          <w:szCs w:val="24"/>
          <w:lang w:val="hr-HR"/>
        </w:rPr>
        <w:t>a</w:t>
      </w:r>
      <w:r w:rsidR="007718B2" w:rsidRPr="001C55BA">
        <w:rPr>
          <w:sz w:val="24"/>
          <w:szCs w:val="24"/>
          <w:lang w:val="hr-HR"/>
        </w:rPr>
        <w:t>mirenje troškova stečajnog postupka</w:t>
      </w:r>
      <w:r w:rsidR="006D7A3B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1C55BA">
        <w:rPr>
          <w:sz w:val="24"/>
          <w:szCs w:val="24"/>
          <w:lang w:val="hr-HR"/>
        </w:rPr>
        <w:t>766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B91051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B91051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985792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F317A7" w:rsidRPr="00F317A7">
        <w:rPr>
          <w:sz w:val="24"/>
          <w:szCs w:val="24"/>
        </w:rPr>
        <w:t>MAGNET d.o.o., Zadar</w:t>
      </w:r>
      <w:r w:rsidR="00D64758" w:rsidRPr="00F317A7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78393B">
        <w:rPr>
          <w:sz w:val="24"/>
          <w:szCs w:val="24"/>
          <w:lang w:val="hr-HR"/>
        </w:rPr>
        <w:t>1</w:t>
      </w:r>
      <w:r w:rsidR="006D7A3B">
        <w:rPr>
          <w:sz w:val="24"/>
          <w:szCs w:val="24"/>
          <w:lang w:val="hr-HR"/>
        </w:rPr>
        <w:t>9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B91051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B91051" w:rsidP="003C52FE" w:rsidR="00B91051">
      <w:pPr>
        <w:jc w:val="both"/>
        <w:rPr>
          <w:sz w:val="24"/>
          <w:szCs w:val="24"/>
          <w:lang w:val="hr-HR"/>
        </w:rPr>
      </w:pPr>
    </w:p>
    <w:p w:rsidRDefault="00B91051" w:rsidP="003C52FE" w:rsidR="00B91051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B91051">
        <w:rPr>
          <w:szCs w:val="24"/>
        </w:rPr>
        <w:t>EAMONN JOSEPH O'CALLAGHAN, Velika Britanija i Sj. Irska, Liverpool L17 9QL, Aigburth, 39 Ampthill Road – na adresu društva</w:t>
      </w:r>
      <w:r w:rsidR="00420887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B91051" w:rsidP="00B91051" w:rsidR="00B91051">
      <w:pPr>
        <w:pStyle w:val="Tijeloteksta"/>
        <w:rPr>
          <w:szCs w:val="24"/>
        </w:rPr>
      </w:pPr>
      <w:r>
        <w:rPr>
          <w:szCs w:val="24"/>
        </w:rPr>
        <w:t>- GAIL FELICIA LEIBOWITZ O'CALLAGHAN, SAD, 3129 Dona Susana, Studio City 91604, Kalifonija – na adresu društva 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101A" w:rsidR="00B9101A">
      <w:r>
        <w:separator/>
      </w:r>
    </w:p>
  </w:endnote>
  <w:endnote w:id="0" w:type="continuationSeparator">
    <w:p w:rsidRDefault="00B9101A" w:rsidR="00B91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101A" w:rsidR="00B9101A">
      <w:r>
        <w:separator/>
      </w:r>
    </w:p>
  </w:footnote>
  <w:footnote w:id="0" w:type="continuationSeparator">
    <w:p w:rsidRDefault="00B9101A" w:rsidR="00B91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101A" w:rsidP="00EF4316" w:rsidR="00B910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101A" w:rsidR="00B910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101A" w:rsidP="00EF4316" w:rsidR="00B9101A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532CC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B9101A" w:rsidP="00DD7B90" w:rsidR="00B9101A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St-760/16-3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C55BA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2F3C41"/>
    <w:rsid w:val="003022F7"/>
    <w:rsid w:val="00324C63"/>
    <w:rsid w:val="003328D9"/>
    <w:rsid w:val="003879C2"/>
    <w:rsid w:val="00396A61"/>
    <w:rsid w:val="003C52FE"/>
    <w:rsid w:val="003E475F"/>
    <w:rsid w:val="00402A7A"/>
    <w:rsid w:val="00410D53"/>
    <w:rsid w:val="00420887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514D6F"/>
    <w:rsid w:val="0053132F"/>
    <w:rsid w:val="00551BD2"/>
    <w:rsid w:val="00554101"/>
    <w:rsid w:val="005752D3"/>
    <w:rsid w:val="00586394"/>
    <w:rsid w:val="0059486F"/>
    <w:rsid w:val="005A78A8"/>
    <w:rsid w:val="005D712A"/>
    <w:rsid w:val="005F6158"/>
    <w:rsid w:val="006325FF"/>
    <w:rsid w:val="006423FC"/>
    <w:rsid w:val="00645D3A"/>
    <w:rsid w:val="0065029E"/>
    <w:rsid w:val="0067596F"/>
    <w:rsid w:val="00697CE6"/>
    <w:rsid w:val="006D20A6"/>
    <w:rsid w:val="006D7447"/>
    <w:rsid w:val="006D7A3B"/>
    <w:rsid w:val="006E312F"/>
    <w:rsid w:val="006E43D5"/>
    <w:rsid w:val="00712B59"/>
    <w:rsid w:val="00742494"/>
    <w:rsid w:val="007718B2"/>
    <w:rsid w:val="007718B7"/>
    <w:rsid w:val="0078393B"/>
    <w:rsid w:val="00793003"/>
    <w:rsid w:val="007B3220"/>
    <w:rsid w:val="007C48AB"/>
    <w:rsid w:val="007D3AED"/>
    <w:rsid w:val="007E206B"/>
    <w:rsid w:val="007E27BE"/>
    <w:rsid w:val="007E3D43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532CC"/>
    <w:rsid w:val="00963636"/>
    <w:rsid w:val="00985792"/>
    <w:rsid w:val="009D1CA9"/>
    <w:rsid w:val="009D373A"/>
    <w:rsid w:val="009D495D"/>
    <w:rsid w:val="009D4A3A"/>
    <w:rsid w:val="009E3892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729F7"/>
    <w:rsid w:val="00B76A41"/>
    <w:rsid w:val="00B83E7A"/>
    <w:rsid w:val="00B9101A"/>
    <w:rsid w:val="00B91051"/>
    <w:rsid w:val="00BB68B9"/>
    <w:rsid w:val="00BD7DA4"/>
    <w:rsid w:val="00C179DD"/>
    <w:rsid w:val="00C76B4C"/>
    <w:rsid w:val="00C80125"/>
    <w:rsid w:val="00CA58CD"/>
    <w:rsid w:val="00CC3B20"/>
    <w:rsid w:val="00CD5E10"/>
    <w:rsid w:val="00CE7D5C"/>
    <w:rsid w:val="00D00E37"/>
    <w:rsid w:val="00D24022"/>
    <w:rsid w:val="00D25E9C"/>
    <w:rsid w:val="00D330A2"/>
    <w:rsid w:val="00D35D28"/>
    <w:rsid w:val="00D37004"/>
    <w:rsid w:val="00D64758"/>
    <w:rsid w:val="00DA2DE9"/>
    <w:rsid w:val="00DA50A1"/>
    <w:rsid w:val="00DD7B90"/>
    <w:rsid w:val="00DE3274"/>
    <w:rsid w:val="00DE34E7"/>
    <w:rsid w:val="00E2152F"/>
    <w:rsid w:val="00E224F2"/>
    <w:rsid w:val="00E40632"/>
    <w:rsid w:val="00E60D1B"/>
    <w:rsid w:val="00E63362"/>
    <w:rsid w:val="00E641BA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EF6924"/>
    <w:rsid w:val="00F00884"/>
    <w:rsid w:val="00F206A7"/>
    <w:rsid w:val="00F317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532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2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2C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2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2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532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2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2C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2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2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St-766/2016</izvorni_sadrzaj>
    <derivirana_varijabla naziv="DomainObject.Predmet.OznakaBroj_1">St-766/2016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MAGNET društvo s ograničenom odgovornošću za trgovinu i usluge</izvorni_sadrzaj>
    <derivirana_varijabla naziv="DomainObject.Predmet.ProtustrankaFormated_1">  MAGNET društvo s ograničenom odgovornošću za trgovinu i usluge</derivirana_varijabla>
  </DomainObject.Predmet.ProtustrankaFormated>
  <DomainObject.Predmet.ProtustrankaFormatedOIB>
    <izvorni_sadrzaj>  MAGNET društvo s ograničenom odgovornošću za trgovinu i usluge, OIB 48669716840</izvorni_sadrzaj>
    <derivirana_varijabla naziv="DomainObject.Predmet.ProtustrankaFormatedOIB_1">  MAGNET društvo s ograničenom odgovornošću za trgovinu i usluge, OIB 48669716840</derivirana_varijabla>
  </DomainObject.Predmet.ProtustrankaFormatedOIB>
  <DomainObject.Predmet.ProtustrankaFormatedWithAdress>
    <izvorni_sadrzaj> MAGNET društvo s ograničenom odgovornošću za trgovinu i usluge, Liburnska Obala, 6/V , 23000 Zadar</izvorni_sadrzaj>
    <derivirana_varijabla naziv="DomainObject.Predmet.ProtustrankaFormatedWithAdress_1"> MAGNET društvo s ograničenom odgovornošću za trgovinu i usluge, Liburnska Obala, 6/V , 23000 Zadar</derivirana_varijabla>
  </DomainObject.Predmet.ProtustrankaFormatedWithAdress>
  <DomainObject.Predmet.ProtustrankaFormatedWithAdressOIB>
    <izvorni_sadrzaj> MAGNET društvo s ograničenom odgovornošću za trgovinu i usluge, OIB 48669716840, Liburnska Obala, 6/V , 23000 Zadar</izvorni_sadrzaj>
    <derivirana_varijabla naziv="DomainObject.Predmet.ProtustrankaFormatedWithAdressOIB_1"> MAGNET društvo s ograničenom odgovornošću za trgovinu i usluge, OIB 48669716840, Liburnska Obala, 6/V , 23000 Zadar</derivirana_varijabla>
  </DomainObject.Predmet.ProtustrankaFormatedWithAdressOIB>
  <DomainObject.Predmet.ProtustrankaWithAdress>
    <izvorni_sadrzaj>MAGNET društvo s ograničenom odgovornošću za trgovinu i usluge Liburnska Obala, 6/V , 23000 Zadar</izvorni_sadrzaj>
    <derivirana_varijabla naziv="DomainObject.Predmet.ProtustrankaWithAdress_1">MAGNET društvo s ograničenom odgovornošću za trgovinu i usluge Liburnska Obala, 6/V , 23000 Zadar</derivirana_varijabla>
  </DomainObject.Predmet.ProtustrankaWithAdress>
  <DomainObject.Predmet.ProtustrankaWithAdressOIB>
    <izvorni_sadrzaj>MAGNET društvo s ograničenom odgovornošću za trgovinu i usluge, OIB 48669716840, Liburnska Obala, 6/V , 23000 Zadar</izvorni_sadrzaj>
    <derivirana_varijabla naziv="DomainObject.Predmet.ProtustrankaWithAdressOIB_1">MAGNET društvo s ograničenom odgovornošću za trgovinu i usluge, OIB 48669716840, Liburnska Obala, 6/V , 23000 Zadar</derivirana_varijabla>
  </DomainObject.Predmet.ProtustrankaWithAdressOIB>
  <DomainObject.Predmet.ProtustrankaNazivFormated>
    <izvorni_sadrzaj>MAGNET društvo s ograničenom odgovornošću za trgovinu i usluge</izvorni_sadrzaj>
    <derivirana_varijabla naziv="DomainObject.Predmet.ProtustrankaNazivFormated_1">MAGNET društvo s ograničenom odgovornošću za trgovinu i usluge</derivirana_varijabla>
  </DomainObject.Predmet.ProtustrankaNazivFormated>
  <DomainObject.Predmet.ProtustrankaNazivFormatedOIB>
    <izvorni_sadrzaj>MAGNET društvo s ograničenom odgovornošću za trgovinu i usluge, OIB 48669716840</izvorni_sadrzaj>
    <derivirana_varijabla naziv="DomainObject.Predmet.ProtustrankaNazivFormatedOIB_1">MAGNET društvo s ograničenom odgovornošću za trgovinu i usluge, OIB 48669716840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MAGNET društvo s ograničenom odgovornošću za trgovinu i usluge</item>
    </izvorni_sadrzaj>
    <derivirana_varijabla naziv="DomainObject.Predmet.ProtuStrankaListFormated_1">
      <item>MAGNET društvo s ograničenom odgovornošću za trgovinu i usluge</item>
    </derivirana_varijabla>
  </DomainObject.Predmet.ProtuStrankaListFormated>
  <DomainObject.Predmet.ProtuStrankaListFormatedOIB>
    <izvorni_sadrzaj>
      <item>MAGNET društvo s ograničenom odgovornošću za trgovinu i usluge, OIB 48669716840</item>
    </izvorni_sadrzaj>
    <derivirana_varijabla naziv="DomainObject.Predmet.ProtuStrankaListFormatedOIB_1">
      <item>MAGNET društvo s ograničenom odgovornošću za trgovinu i usluge, OIB 48669716840</item>
    </derivirana_varijabla>
  </DomainObject.Predmet.ProtuStrankaListFormatedOIB>
  <DomainObject.Predmet.ProtuStrankaListFormatedWithAdress>
    <izvorni_sadrzaj>
      <item>MAGNET društvo s ograničenom odgovornošću za trgovinu i usluge, Liburnska Obala, 6/V , 23000 Zadar</item>
    </izvorni_sadrzaj>
    <derivirana_varijabla naziv="DomainObject.Predmet.ProtuStrankaListFormatedWithAdress_1">
      <item>MAGNET društvo s ograničenom odgovornošću za trgovinu i usluge, Liburnska Obala, 6/V , 23000 Zadar</item>
    </derivirana_varijabla>
  </DomainObject.Predmet.ProtuStrankaListFormatedWithAdress>
  <DomainObject.Predmet.ProtuStrankaListFormatedWithAdressOIB>
    <izvorni_sadrzaj>
      <item>MAGNET društvo s ograničenom odgovornošću za trgovinu i usluge, OIB 48669716840, Liburnska Obala, 6/V , 23000 Zadar</item>
    </izvorni_sadrzaj>
    <derivirana_varijabla naziv="DomainObject.Predmet.ProtuStrankaListFormatedWithAdressOIB_1">
      <item>MAGNET društvo s ograničenom odgovornošću za trgovinu i usluge, OIB 48669716840, Liburnska Obala, 6/V , 23000 Zadar</item>
    </derivirana_varijabla>
  </DomainObject.Predmet.ProtuStrankaListFormatedWithAdressOIB>
  <DomainObject.Predmet.ProtuStrankaListNazivFormated>
    <izvorni_sadrzaj>
      <item>MAGNET društvo s ograničenom odgovornošću za trgovinu i usluge</item>
    </izvorni_sadrzaj>
    <derivirana_varijabla naziv="DomainObject.Predmet.ProtuStrankaListNazivFormated_1">
      <item>MAGNET društvo s ograničenom odgovornošću za trgovinu i usluge</item>
    </derivirana_varijabla>
  </DomainObject.Predmet.ProtuStrankaListNazivFormated>
  <DomainObject.Predmet.ProtuStrankaListNazivFormatedOIB>
    <izvorni_sadrzaj>
      <item>MAGNET društvo s ograničenom odgovornošću za trgovinu i usluge, OIB 48669716840</item>
    </izvorni_sadrzaj>
    <derivirana_varijabla naziv="DomainObject.Predmet.ProtuStrankaListNazivFormatedOIB_1">
      <item>MAGNET društvo s ograničenom odgovornošću za trgovinu i usluge, OIB 48669716840</item>
    </derivirana_varijabla>
  </DomainObject.Predmet.ProtuStrankaListNazivFormatedOIB>
  <DomainObject.Predmet.OstaliListFormated>
    <izvorni_sadrzaj>
      <item>Eamonn Joseph O'callaghan</item>
      <item>Gail Felicia Leibowitz O Callaghan</item>
    </izvorni_sadrzaj>
    <derivirana_varijabla naziv="DomainObject.Predmet.OstaliListFormated_1">
      <item>Eamonn Joseph O'callaghan</item>
      <item>Gail Felicia Leibowitz O Callaghan</item>
    </derivirana_varijabla>
  </DomainObject.Predmet.OstaliListFormated>
  <DomainObject.Predmet.OstaliListFormatedOIB>
    <izvorni_sadrzaj>
      <item>Eamonn Joseph O'callaghan, OIB 83574516699</item>
      <item>Gail Felicia Leibowitz O Callaghan, OIB 00390579119</item>
    </izvorni_sadrzaj>
    <derivirana_varijabla naziv="DomainObject.Predmet.OstaliListFormatedOIB_1">
      <item>Eamonn Joseph O'callaghan, OIB 83574516699</item>
      <item>Gail Felicia Leibowitz O Callaghan, OIB 00390579119</item>
    </derivirana_varijabla>
  </DomainObject.Predmet.OstaliListFormatedOIB>
  <DomainObject.Predmet.OstaliListFormatedWithAdress>
    <izvorni_sadrzaj>
      <item>Eamonn Joseph O'callaghan, Ampthill Road 43, Liverpool</item>
      <item>Gail Felicia Leibowitz O Callaghan</item>
    </izvorni_sadrzaj>
    <derivirana_varijabla naziv="DomainObject.Predmet.OstaliListFormatedWithAdress_1">
      <item>Eamonn Joseph O'callaghan, Ampthill Road 43, Liverpool</item>
      <item>Gail Felicia Leibowitz O Callaghan</item>
    </derivirana_varijabla>
  </DomainObject.Predmet.OstaliListFormatedWithAdress>
  <DomainObject.Predmet.OstaliListFormatedWithAdressOIB>
    <izvorni_sadrzaj>
      <item>Eamonn Joseph O'callaghan, OIB 83574516699, Ampthill Road 43, Liverpool</item>
      <item>Gail Felicia Leibowitz O Callaghan, OIB 00390579119</item>
    </izvorni_sadrzaj>
    <derivirana_varijabla naziv="DomainObject.Predmet.OstaliListFormatedWithAdressOIB_1">
      <item>Eamonn Joseph O'callaghan, OIB 83574516699, Ampthill Road 43, Liverpool</item>
      <item>Gail Felicia Leibowitz O Callaghan, OIB 00390579119</item>
    </derivirana_varijabla>
  </DomainObject.Predmet.OstaliListFormatedWithAdressOIB>
  <DomainObject.Predmet.OstaliListNazivFormated>
    <izvorni_sadrzaj>
      <item>Eamonn Joseph O'callaghan</item>
      <item>Gail Felicia Leibowitz O Callaghan</item>
    </izvorni_sadrzaj>
    <derivirana_varijabla naziv="DomainObject.Predmet.OstaliListNazivFormated_1">
      <item>Eamonn Joseph O'callaghan</item>
      <item>Gail Felicia Leibowitz O Callaghan</item>
    </derivirana_varijabla>
  </DomainObject.Predmet.OstaliListNazivFormated>
  <DomainObject.Predmet.OstaliListNazivFormatedOIB>
    <izvorni_sadrzaj>
      <item>Eamonn Joseph O'callaghan, OIB 83574516699</item>
      <item>Gail Felicia Leibowitz O Callaghan, OIB 00390579119</item>
    </izvorni_sadrzaj>
    <derivirana_varijabla naziv="DomainObject.Predmet.OstaliListNazivFormatedOIB_1">
      <item>Eamonn Joseph O'callaghan, OIB 83574516699</item>
      <item>Gail Felicia Leibowitz O Callaghan, OIB 00390579119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MAGNET društvo s ograničenom odgovornošću za trgovinu i usluge</izvorni_sadrzaj>
    <derivirana_varijabla naziv="DomainObject.Predmet.ProtustrankaIDrugi_1">MAGNET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MAGNET društvo s ograničenom odgovornošću za trgovinu i usluge, OIB 48669716840, Liburnska Obala, 6/V , 23000 Zadar</izvorni_sadrzaj>
    <derivirana_varijabla naziv="DomainObject.Predmet.ProtustrankaIDrugiAdressOIB_1">MAGNET društvo s ograničenom odgovornošću za trgovinu i usluge, OIB 48669716840, Liburnska Obala, 6/V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MAGNET društvo s ograničenom odgovornošću za trgovinu i usluge</item>
      <item>FINA</item>
      <item>Eamonn Joseph O'callaghan</item>
      <item>Gail Felicia Leibowitz O Callaghan</item>
    </izvorni_sadrzaj>
    <derivirana_varijabla naziv="DomainObject.Predmet.SudioniciListNaziv_1">
      <item>MAGNET društvo s ograničenom odgovornošću za trgovinu i usluge</item>
      <item>FINA</item>
      <item>Eamonn Joseph O'callaghan</item>
      <item>Gail Felicia Leibowitz O Callaghan</item>
    </derivirana_varijabla>
  </DomainObject.Predmet.SudioniciListNaziv>
  <DomainObject.Predmet.SudioniciListAdressOIB>
    <izvorni_sadrzaj>
      <item>MAGNET društvo s ograničenom odgovornošću za trgovinu i usluge, OIB 48669716840, Liburnska Obala, 6/V ,23000 Zadar</item>
      <item>FINA, OIB 85821130368</item>
      <item>Eamonn Joseph O'callaghan, OIB 83574516699, Ampthill Road 43,Liverpool</item>
      <item>Gail Felicia Leibowitz O Callaghan, OIB 00390579119</item>
    </izvorni_sadrzaj>
    <derivirana_varijabla naziv="DomainObject.Predmet.SudioniciListAdressOIB_1">
      <item>MAGNET društvo s ograničenom odgovornošću za trgovinu i usluge, OIB 48669716840, Liburnska Obala, 6/V ,23000 Zadar</item>
      <item>FINA, OIB 85821130368</item>
      <item>Eamonn Joseph O'callaghan, OIB 83574516699, Ampthill Road 43,Liverpool</item>
      <item>Gail Felicia Leibowitz O Callaghan, OIB 00390579119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48669716840</item>
      <item>, OIB 85821130368</item>
      <item>, OIB 83574516699</item>
      <item>, OIB 00390579119</item>
    </izvorni_sadrzaj>
    <derivirana_varijabla naziv="DomainObject.Predmet.SudioniciListNazivOIB_1">
      <item>, OIB 48669716840</item>
      <item>, OIB 85821130368</item>
      <item>, OIB 83574516699</item>
      <item>, OIB 00390579119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15EE4F-9E9A-4ED8-8011-7613C08FA8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375</properties:Words>
  <properties:Characters>1918</properties:Characters>
  <properties:Lines>60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2016-05-19T07:30:00Z</dcterms:created>
  <dc:creator>Ante Kačić</dc:creator>
  <cp:lastModifiedBy>wsadmin</cp:lastModifiedBy>
  <cp:lastPrinted>2016-05-12T07:25:00Z</cp:lastPrinted>
  <dcterms:modified xmlns:xsi="http://www.w3.org/2001/XMLSchema-instance" xsi:type="dcterms:W3CDTF">2016-05-19T12:35:00Z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