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c32d" w14:paraId="8bbc32d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2288E">
        <w:t xml:space="preserve"> dužnika PLAN</w:t>
      </w:r>
      <w:r w:rsidR="00BF3940">
        <w:t>T</w:t>
      </w:r>
      <w:r w:rsidR="0002288E">
        <w:t>-ART</w:t>
      </w:r>
      <w:r w:rsidR="003577BA">
        <w:t xml:space="preserve"> </w:t>
      </w:r>
      <w:r w:rsidR="00931D35">
        <w:t>d.o.o</w:t>
      </w:r>
      <w:r w:rsidR="0002288E">
        <w:t>. iz Križevaca, Ulica Franje Račkog 26</w:t>
      </w:r>
      <w:r w:rsidR="00637444">
        <w:t>,</w:t>
      </w:r>
      <w:r w:rsidR="00AF0757">
        <w:t xml:space="preserve"> OIB:</w:t>
      </w:r>
      <w:r w:rsidR="0002288E">
        <w:t xml:space="preserve"> 69408879410</w:t>
      </w:r>
      <w:r w:rsidR="00931D35">
        <w:t>,</w:t>
      </w:r>
      <w:r w:rsidR="00637444">
        <w:t xml:space="preserve"> </w:t>
      </w:r>
      <w:r w:rsidR="007B1538">
        <w:t>05</w:t>
      </w:r>
      <w:r w:rsidR="00AF0757">
        <w:t>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02288E">
        <w:t>PLAN</w:t>
      </w:r>
      <w:r w:rsidR="00BF3940">
        <w:t>T</w:t>
      </w:r>
      <w:r w:rsidR="0002288E">
        <w:t xml:space="preserve">-ART d.o.o. iz Križevaca, Ulica Franje Račkog 26, OIB: 69408879410, </w:t>
      </w:r>
      <w:r w:rsidR="00CB6C18" w:rsidRPr="00931D35">
        <w:t>iznosi</w:t>
      </w:r>
      <w:r w:rsidR="0002288E">
        <w:t xml:space="preserve"> 59.659,14</w:t>
      </w:r>
      <w:r w:rsidR="00CB6C18" w:rsidRPr="00931D35">
        <w:t xml:space="preserve"> </w:t>
      </w:r>
      <w:r w:rsidR="00CB6C18" w:rsidRPr="00AC0D1D">
        <w:t>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02288E">
        <w:t>Peter Fabijan</w:t>
      </w:r>
      <w:r w:rsidR="00931D35">
        <w:t xml:space="preserve">, </w:t>
      </w:r>
      <w:r w:rsidR="0002288E">
        <w:t xml:space="preserve">Križevci, Ulica Franje Račkog 26, OIB: 84201884100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7B1538">
        <w:t>05</w:t>
      </w:r>
      <w:r w:rsidR="00AF0757">
        <w:t>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AE0CDF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1F9" w:rsidR="002471F9">
      <w:r>
        <w:separator/>
      </w:r>
    </w:p>
  </w:endnote>
  <w:endnote w:id="0" w:type="continuationSeparator">
    <w:p w:rsidRDefault="002471F9" w:rsidR="00247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1F9" w:rsidR="002471F9">
      <w:r>
        <w:separator/>
      </w:r>
    </w:p>
  </w:footnote>
  <w:footnote w:id="0" w:type="continuationSeparator">
    <w:p w:rsidRDefault="002471F9" w:rsidR="00247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FE6901" w:rsidP="00AC0D1D" w:rsidR="00AC0D1D">
    <w:pPr>
      <w:jc w:val="right"/>
    </w:pPr>
    <w:r>
      <w:t>Poslovni broj: 4 St-</w:t>
    </w:r>
    <w:r w:rsidR="003577BA">
      <w:t>3</w:t>
    </w:r>
    <w:r w:rsidR="0002288E">
      <w:t>6</w:t>
    </w:r>
    <w:r w:rsidR="003577BA">
      <w:t>/16-3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05BA8"/>
    <w:rsid w:val="00014AF8"/>
    <w:rsid w:val="0002288E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471F9"/>
    <w:rsid w:val="00274464"/>
    <w:rsid w:val="00296EBD"/>
    <w:rsid w:val="002B49A1"/>
    <w:rsid w:val="002F1F37"/>
    <w:rsid w:val="002F3837"/>
    <w:rsid w:val="002F45CC"/>
    <w:rsid w:val="003074E6"/>
    <w:rsid w:val="00327690"/>
    <w:rsid w:val="003577BA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7103D"/>
    <w:rsid w:val="007925A0"/>
    <w:rsid w:val="007A4CCC"/>
    <w:rsid w:val="007B10CE"/>
    <w:rsid w:val="007B1538"/>
    <w:rsid w:val="007C38F0"/>
    <w:rsid w:val="007C6AC1"/>
    <w:rsid w:val="007E7D65"/>
    <w:rsid w:val="007F2727"/>
    <w:rsid w:val="007F70BC"/>
    <w:rsid w:val="008027CF"/>
    <w:rsid w:val="0081351D"/>
    <w:rsid w:val="00830F43"/>
    <w:rsid w:val="008354B4"/>
    <w:rsid w:val="00852A7C"/>
    <w:rsid w:val="00862F8B"/>
    <w:rsid w:val="00893BAA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27102"/>
    <w:rsid w:val="00AA3640"/>
    <w:rsid w:val="00AC0D1D"/>
    <w:rsid w:val="00AC1B89"/>
    <w:rsid w:val="00AE0CDF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3940"/>
    <w:rsid w:val="00BF5CAE"/>
    <w:rsid w:val="00C07802"/>
    <w:rsid w:val="00C14471"/>
    <w:rsid w:val="00C15721"/>
    <w:rsid w:val="00C7158A"/>
    <w:rsid w:val="00C71B6D"/>
    <w:rsid w:val="00C77A15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33A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06763"/>
    <w:rsid w:val="00F10C2B"/>
    <w:rsid w:val="00F644E6"/>
    <w:rsid w:val="00FA2088"/>
    <w:rsid w:val="00FC01C2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8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0780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078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078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8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0780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078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078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St-36/2016-3</izvorni_sadrzaj>
    <derivirana_varijabla naziv="DomainObject.Oznaka_1">St-36/2016-3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PLANT-ART d.o.o. za proizvodnju, trgovinu i usluge</izvorni_sadrzaj>
    <derivirana_varijabla naziv="DomainObject.Predmet.ProtustrankaFormated_1">  PLANT-ART d.o.o. za proizvodnju, trgovinu i usluge</derivirana_varijabla>
  </DomainObject.Predmet.ProtustrankaFormated>
  <DomainObject.Predmet.ProtustrankaFormatedOIB>
    <izvorni_sadrzaj>  PLANT-ART d.o.o. za proizvodnju, trgovinu i usluge, OIB 69408879410</izvorni_sadrzaj>
    <derivirana_varijabla naziv="DomainObject.Predmet.ProtustrankaFormatedOIB_1">  PLANT-ART d.o.o. za proizvodnju, trgovinu i usluge, OIB 69408879410</derivirana_varijabla>
  </DomainObject.Predmet.ProtustrankaFormatedOIB>
  <DomainObject.Predmet.ProtustrankaFormatedWithAdress>
    <izvorni_sadrzaj> PLANT-ART d.o.o. za proizvodnju, trgovinu i usluge, Ulica Franje Račkoga 26, 48260 Križevci</izvorni_sadrzaj>
    <derivirana_varijabla naziv="DomainObject.Predmet.ProtustrankaFormatedWithAdress_1"> PLANT-ART d.o.o. za proizvodnju, trgovinu i usluge, Ulica Franje Račkoga 26, 48260 Križevci</derivirana_varijabla>
  </DomainObject.Predmet.ProtustrankaFormatedWithAdress>
  <DomainObject.Predmet.ProtustrankaFormatedWithAdressOIB>
    <izvorni_sadrzaj> PLANT-ART d.o.o. za proizvodnju, trgovinu i usluge, OIB 69408879410, Ulica Franje Račkoga 26, 48260 Križevci</izvorni_sadrzaj>
    <derivirana_varijabla naziv="DomainObject.Predmet.ProtustrankaFormatedWithAdressOIB_1"> PLANT-ART d.o.o. za proizvodnju, trgovinu i usluge, OIB 69408879410, Ulica Franje Račkoga 26, 48260 Križevci</derivirana_varijabla>
  </DomainObject.Predmet.ProtustrankaFormatedWithAdressOIB>
  <DomainObject.Predmet.ProtustrankaWithAdress>
    <izvorni_sadrzaj>PLANT-ART d.o.o. za proizvodnju, trgovinu i usluge Ulica Franje Račkoga 26, 48260 Križevci</izvorni_sadrzaj>
    <derivirana_varijabla naziv="DomainObject.Predmet.ProtustrankaWithAdress_1">PLANT-ART d.o.o. za proizvodnju, trgovinu i usluge Ulica Franje Račkoga 26, 48260 Križevci</derivirana_varijabla>
  </DomainObject.Predmet.ProtustrankaWithAdress>
  <DomainObject.Predmet.ProtustrankaWithAdressOIB>
    <izvorni_sadrzaj>PLANT-ART d.o.o. za proizvodnju, trgovinu i usluge, OIB 69408879410, Ulica Franje Račkoga 26, 48260 Križevci</izvorni_sadrzaj>
    <derivirana_varijabla naziv="DomainObject.Predmet.ProtustrankaWithAdressOIB_1">PLANT-ART d.o.o. za proizvodnju, trgovinu i usluge, OIB 69408879410, Ulica Franje Račkoga 26, 48260 Križevci</derivirana_varijabla>
  </DomainObject.Predmet.ProtustrankaWithAdressOIB>
  <DomainObject.Predmet.ProtustrankaNazivFormated>
    <izvorni_sadrzaj>PLANT-ART d.o.o. za proizvodnju, trgovinu i usluge</izvorni_sadrzaj>
    <derivirana_varijabla naziv="DomainObject.Predmet.ProtustrankaNazivFormated_1">PLANT-ART d.o.o. za proizvodnju, trgovinu i usluge</derivirana_varijabla>
  </DomainObject.Predmet.ProtustrankaNazivFormated>
  <DomainObject.Predmet.ProtustrankaNazivFormatedOIB>
    <izvorni_sadrzaj>PLANT-ART d.o.o. za proizvodnju, trgovinu i usluge, OIB 69408879410</izvorni_sadrzaj>
    <derivirana_varijabla naziv="DomainObject.Predmet.ProtustrankaNazivFormatedOIB_1">PLANT-ART d.o.o. za proizvodnju, trgovinu i usluge,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59659.14</izvorni_sadrzaj>
    <derivirana_varijabla naziv="DomainObject.Predmet.TrenutnaVrijednost_1">59659.14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PLANT-ART d.o.o. za proizvodnju, trgovinu i usluge</item>
    </izvorni_sadrzaj>
    <derivirana_varijabla naziv="DomainObject.Predmet.ProtuStrankaListFormated_1">
      <item>PLANT-ART d.o.o. za proizvodnju, trgovinu i usluge</item>
    </derivirana_varijabla>
  </DomainObject.Predmet.ProtuStrankaListFormated>
  <DomainObject.Predmet.ProtuStrankaListFormatedOIB>
    <izvorni_sadrzaj>
      <item>PLANT-ART d.o.o. za proizvodnju, trgovinu i usluge, OIB 69408879410</item>
    </izvorni_sadrzaj>
    <derivirana_varijabla naziv="DomainObject.Predmet.ProtuStrankaListFormatedOIB_1">
      <item>PLANT-ART d.o.o. za proizvodnju, trgovinu i usluge, OIB 69408879410</item>
    </derivirana_varijabla>
  </DomainObject.Predmet.ProtuStrankaListFormatedOIB>
  <DomainObject.Predmet.ProtuStrankaListFormatedWithAdress>
    <izvorni_sadrzaj>
      <item>PLANT-ART d.o.o. za proizvodnju, trgovinu i usluge, Ulica Franje Račkoga 26, 48260 Križevci</item>
    </izvorni_sadrzaj>
    <derivirana_varijabla naziv="DomainObject.Predmet.ProtuStrankaListFormatedWithAdress_1">
      <item>PLANT-ART d.o.o. za proizvodnju, trgovinu i usluge, Ulica Franje Račkoga 26, 48260 Križevci</item>
    </derivirana_varijabla>
  </DomainObject.Predmet.ProtuStrankaListFormatedWithAdress>
  <DomainObject.Predmet.ProtuStrankaListFormatedWithAdressOIB>
    <izvorni_sadrzaj>
      <item>PLANT-ART d.o.o. za proizvodnju, trgovinu i usluge, OIB 69408879410, Ulica Franje Račkoga 26, 48260 Križevci</item>
    </izvorni_sadrzaj>
    <derivirana_varijabla naziv="DomainObject.Predmet.ProtuStrankaListFormatedWithAdressOIB_1">
      <item>PLANT-ART d.o.o. za proizvodnju, trgovinu i usluge, OIB 69408879410, Ulica Franje Račkoga 26, 48260 Križevci</item>
    </derivirana_varijabla>
  </DomainObject.Predmet.ProtuStrankaListFormatedWithAdressOIB>
  <DomainObject.Predmet.ProtuStrankaListNazivFormated>
    <izvorni_sadrzaj>
      <item>PLANT-ART d.o.o. za proizvodnju, trgovinu i usluge</item>
    </izvorni_sadrzaj>
    <derivirana_varijabla naziv="DomainObject.Predmet.ProtuStrankaListNazivFormated_1">
      <item>PLANT-ART d.o.o. za proizvodnju, trgovinu i usluge</item>
    </derivirana_varijabla>
  </DomainObject.Predmet.ProtuStrankaListNazivFormated>
  <DomainObject.Predmet.ProtuStrankaListNazivFormatedOIB>
    <izvorni_sadrzaj>
      <item>PLANT-ART d.o.o. za proizvodnju, trgovinu i usluge, OIB 69408879410</item>
    </izvorni_sadrzaj>
    <derivirana_varijabla naziv="DomainObject.Predmet.ProtuStrankaListNazivFormatedOIB_1">
      <item>PLANT-ART d.o.o. za proizvodnju, trgovinu i usluge, OIB 69408879410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St-36/2016-3</izvorni_sadrzaj>
    <derivirana_varijabla naziv="DomainObject.PoslovniBrojDokumenta_1">St-36/2016-3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PLANT-ART d.o.o. za proizvodnju, trgovinu i usluge</izvorni_sadrzaj>
    <derivirana_varijabla naziv="DomainObject.Predmet.ProtustrankaIDrugi_1">PLANT-ART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PLANT-ART d.o.o. za proizvodnju, trgovinu i usluge, OIB 69408879410, Ulica Franje Račkoga 26, 48260 Križevci</izvorni_sadrzaj>
    <derivirana_varijabla naziv="DomainObject.Predmet.ProtustrankaIDrugiAdressOIB_1">PLANT-ART d.o.o. za proizvodnju, trgovinu i usluge,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PLANT-ART d.o.o. za proizvodnju, trgovinu i usluge</item>
      <item>Sudski registar</item>
    </izvorni_sadrzaj>
    <derivirana_varijabla naziv="DomainObject.Predmet.SudioniciListNaziv_1">
      <item>Financijska agencija</item>
      <item>PLANT-ART d.o.o.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PLANT-ART d.o.o. za proizvodnju, trgovinu i usluge, OIB 69408879410, Ulica Franje Račkoga 26,48260 Križevci</item>
      <item>Sudski registar</item>
    </izvorni_sadrzaj>
    <derivirana_varijabla naziv="DomainObject.Predmet.SudioniciListAdressOIB_1">
      <item>Financijska agencija, OIB 85821130368, A. Cesarca 2,42000 Varaždin</item>
      <item>PLANT-ART d.o.o. za proizvodnju, trgovinu i usluge, OIB 69408879410, Ulica Franje Račkoga 26,48260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69408879410</item>
      <item>, OIB null</item>
    </izvorni_sadrzaj>
    <derivirana_varijabla naziv="DomainObject.Predmet.SudioniciListNazivOIB_1">
      <item>, OIB 85821130368</item>
      <item>, OIB 69408879410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04470-9112-4365-A65E-F28D0477F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2003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2016-02-05T07:30:00Z</dcterms:created>
  <dc:creator>Ljubica Makovec</dc:creator>
  <cp:lastModifiedBy>Maja Marčec</cp:lastModifiedBy>
  <cp:lastPrinted>2016-02-05T08:52:00Z</cp:lastPrinted>
  <dcterms:modified xmlns:xsi="http://www.w3.org/2001/XMLSchema-instance" xsi:type="dcterms:W3CDTF">2016-02-05T12:21:00Z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