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26f73" w14:paraId="9526f73" w:rsidRDefault="005D78CE" w:rsidP="00F85E03" w:rsidR="00261F70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 St-1079/2016</w:t>
      </w:r>
    </w:p>
    <w:p w:rsidRDefault="00F85E03" w:rsidP="00F85E03" w:rsidR="00F85E03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F85E03" w:rsidP="00F85E03" w:rsidR="00F85E03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F85E03" w:rsidP="00F85E03" w:rsidR="00F85E03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F85E03" w:rsidP="00F85E03" w:rsidR="00F85E0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F85E03" w:rsidP="00F85E03" w:rsidR="00F85E0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F85E03" w:rsidP="00F85E03" w:rsidR="00F85E0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F85E03" w:rsidP="00F85E03" w:rsidR="00F85E0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96087" w:rsidP="00F85E03" w:rsidR="0059608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85E03" w:rsidP="00F85E03" w:rsidR="00F85E0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F85E03" w:rsidP="00F85E03" w:rsidR="00F85E0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85E03" w:rsidP="00F85E03" w:rsidR="00F85E0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F85E03" w:rsidP="00F85E03" w:rsidR="00F85E0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96087" w:rsidP="00F85E03" w:rsidR="0059608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85E03" w:rsidP="00F85E03" w:rsidR="0059608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Trgovački sud u Zadru, Stalna služba u Šibeniku, po sucu Tereziji Goreta, kao stečajnom sucu u stečajnom predmetu predlagatelja </w:t>
      </w:r>
      <w:r w:rsidR="005D78CE">
        <w:rPr>
          <w:rFonts w:cs="Times New Roman" w:hAnsi="Times New Roman" w:ascii="Times New Roman"/>
          <w:sz w:val="24"/>
          <w:szCs w:val="24"/>
        </w:rPr>
        <w:t>Financijske agencij</w:t>
      </w:r>
      <w:r>
        <w:rPr>
          <w:rFonts w:cs="Times New Roman" w:hAnsi="Times New Roman" w:ascii="Times New Roman"/>
          <w:sz w:val="24"/>
          <w:szCs w:val="24"/>
        </w:rPr>
        <w:t>e,</w:t>
      </w:r>
      <w:r w:rsidR="005D78CE">
        <w:rPr>
          <w:rFonts w:cs="Times New Roman" w:hAnsi="Times New Roman" w:ascii="Times New Roman"/>
          <w:sz w:val="24"/>
          <w:szCs w:val="24"/>
        </w:rPr>
        <w:t xml:space="preserve"> Regionalni centar Split, Podružnica Šibenik</w:t>
      </w:r>
      <w:r>
        <w:rPr>
          <w:rFonts w:cs="Times New Roman" w:hAnsi="Times New Roman" w:ascii="Times New Roman"/>
          <w:sz w:val="24"/>
          <w:szCs w:val="24"/>
        </w:rPr>
        <w:t xml:space="preserve"> u stečajnom postupku nad dužnikom</w:t>
      </w:r>
      <w:r w:rsidR="005D78CE">
        <w:rPr>
          <w:rFonts w:cs="Times New Roman" w:hAnsi="Times New Roman" w:ascii="Times New Roman"/>
          <w:sz w:val="24"/>
          <w:szCs w:val="24"/>
        </w:rPr>
        <w:t xml:space="preserve"> </w:t>
      </w:r>
      <w:r w:rsidR="005D78CE" w:rsidRPr="005D78CE">
        <w:rPr>
          <w:rFonts w:cs="Times New Roman" w:hAnsi="Times New Roman" w:ascii="Times New Roman"/>
          <w:sz w:val="24"/>
          <w:szCs w:val="24"/>
        </w:rPr>
        <w:t xml:space="preserve">POLJOPRIVREDNA ZADRUGA  za proizvodnju ulja, preradu i konzerviranje voća i povrća BILI BRIG-VISOVACBILI BRIG </w:t>
      </w:r>
      <w:r w:rsidR="005D78CE">
        <w:rPr>
          <w:rFonts w:cs="Times New Roman" w:hAnsi="Times New Roman" w:ascii="Times New Roman"/>
          <w:sz w:val="24"/>
          <w:szCs w:val="24"/>
        </w:rPr>
        <w:t>–</w:t>
      </w:r>
      <w:r w:rsidR="005D78CE" w:rsidRPr="005D78CE">
        <w:rPr>
          <w:rFonts w:cs="Times New Roman" w:hAnsi="Times New Roman" w:ascii="Times New Roman"/>
          <w:sz w:val="24"/>
          <w:szCs w:val="24"/>
        </w:rPr>
        <w:t xml:space="preserve"> VISOVAC</w:t>
      </w:r>
      <w:r w:rsidR="005D78CE">
        <w:rPr>
          <w:rFonts w:cs="Times New Roman" w:hAnsi="Times New Roman" w:ascii="Times New Roman"/>
          <w:sz w:val="24"/>
          <w:szCs w:val="24"/>
        </w:rPr>
        <w:t xml:space="preserve"> iz Rupa, Radnići br. 114, Skradin, OIB: </w:t>
      </w:r>
      <w:r w:rsidR="005D78CE" w:rsidRPr="005D78CE">
        <w:rPr>
          <w:rFonts w:cs="Times New Roman" w:hAnsi="Times New Roman" w:ascii="Times New Roman"/>
          <w:sz w:val="24"/>
          <w:szCs w:val="24"/>
        </w:rPr>
        <w:t>49231112407</w:t>
      </w:r>
      <w:r w:rsidR="00596087">
        <w:rPr>
          <w:rFonts w:cs="Times New Roman" w:hAnsi="Times New Roman" w:ascii="Times New Roman"/>
          <w:sz w:val="24"/>
          <w:szCs w:val="24"/>
        </w:rPr>
        <w:t xml:space="preserve">, zastupana po </w:t>
      </w:r>
      <w:r w:rsidR="00BE1B3A">
        <w:rPr>
          <w:rFonts w:cs="Times New Roman" w:hAnsi="Times New Roman" w:ascii="Times New Roman"/>
          <w:sz w:val="24"/>
          <w:szCs w:val="24"/>
        </w:rPr>
        <w:t xml:space="preserve">stečajnom upravitelju </w:t>
      </w:r>
      <w:r w:rsidR="005D78CE">
        <w:rPr>
          <w:rFonts w:cs="Times New Roman" w:hAnsi="Times New Roman" w:ascii="Times New Roman"/>
          <w:sz w:val="24"/>
          <w:szCs w:val="24"/>
        </w:rPr>
        <w:t>Jelenko Lehki iz Zgreba, Pavla Hatza 10</w:t>
      </w:r>
      <w:r w:rsidR="00596087">
        <w:rPr>
          <w:rFonts w:cs="Times New Roman" w:hAnsi="Times New Roman" w:ascii="Times New Roman"/>
          <w:sz w:val="24"/>
          <w:szCs w:val="24"/>
        </w:rPr>
        <w:t xml:space="preserve">, dana 11. </w:t>
      </w:r>
      <w:r w:rsidR="005D78CE">
        <w:rPr>
          <w:rFonts w:cs="Times New Roman" w:hAnsi="Times New Roman" w:ascii="Times New Roman"/>
          <w:sz w:val="24"/>
          <w:szCs w:val="24"/>
        </w:rPr>
        <w:t>Siječnja 2017</w:t>
      </w:r>
      <w:r w:rsidR="00596087">
        <w:rPr>
          <w:rFonts w:cs="Times New Roman" w:hAnsi="Times New Roman" w:ascii="Times New Roman"/>
          <w:sz w:val="24"/>
          <w:szCs w:val="24"/>
        </w:rPr>
        <w:t>. godine</w:t>
      </w:r>
    </w:p>
    <w:p w:rsidRDefault="00596087" w:rsidP="00F85E03" w:rsidR="0059608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96087" w:rsidP="00F85E03" w:rsidR="0059608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96087" w:rsidP="00596087" w:rsidR="00F85E0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i o   j e</w:t>
      </w:r>
    </w:p>
    <w:p w:rsidRDefault="00596087" w:rsidP="00596087" w:rsidR="0059608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96087" w:rsidP="00596087" w:rsidR="0059608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96087" w:rsidP="00596087" w:rsidR="0059608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U stečajnom postupku nad </w:t>
      </w:r>
      <w:r w:rsidR="005D78CE">
        <w:rPr>
          <w:rFonts w:cs="Times New Roman" w:hAnsi="Times New Roman" w:ascii="Times New Roman"/>
          <w:sz w:val="24"/>
          <w:szCs w:val="24"/>
        </w:rPr>
        <w:t>imovinom stečajne mase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5D78CE" w:rsidRPr="005D78CE">
        <w:rPr>
          <w:rFonts w:cs="Times New Roman" w:hAnsi="Times New Roman" w:ascii="Times New Roman"/>
          <w:sz w:val="24"/>
          <w:szCs w:val="24"/>
        </w:rPr>
        <w:t xml:space="preserve">POLJOPRIVREDNA ZADRUGA  za proizvodnju ulja, preradu i konzerviranje voća i povrća BILI BRIG-VISOVACBILI BRIG </w:t>
      </w:r>
      <w:r w:rsidR="005D78CE">
        <w:rPr>
          <w:rFonts w:cs="Times New Roman" w:hAnsi="Times New Roman" w:ascii="Times New Roman"/>
          <w:sz w:val="24"/>
          <w:szCs w:val="24"/>
        </w:rPr>
        <w:t>–</w:t>
      </w:r>
      <w:r w:rsidR="005D78CE" w:rsidRPr="005D78CE">
        <w:rPr>
          <w:rFonts w:cs="Times New Roman" w:hAnsi="Times New Roman" w:ascii="Times New Roman"/>
          <w:sz w:val="24"/>
          <w:szCs w:val="24"/>
        </w:rPr>
        <w:t xml:space="preserve"> VISOVAC</w:t>
      </w:r>
      <w:r w:rsidR="005D78CE">
        <w:rPr>
          <w:rFonts w:cs="Times New Roman" w:hAnsi="Times New Roman" w:ascii="Times New Roman"/>
          <w:sz w:val="24"/>
          <w:szCs w:val="24"/>
        </w:rPr>
        <w:t xml:space="preserve"> iz Rupa, Radnići br. 114, Skradin, OIB: </w:t>
      </w:r>
      <w:r w:rsidR="005D78CE" w:rsidRPr="005D78CE">
        <w:rPr>
          <w:rFonts w:cs="Times New Roman" w:hAnsi="Times New Roman" w:ascii="Times New Roman"/>
          <w:sz w:val="24"/>
          <w:szCs w:val="24"/>
        </w:rPr>
        <w:t>49231112407</w:t>
      </w:r>
      <w:r>
        <w:rPr>
          <w:rFonts w:cs="Times New Roman" w:hAnsi="Times New Roman" w:ascii="Times New Roman"/>
          <w:sz w:val="24"/>
          <w:szCs w:val="24"/>
        </w:rPr>
        <w:t xml:space="preserve">, zastupana po </w:t>
      </w:r>
      <w:r w:rsidR="00BE1B3A">
        <w:rPr>
          <w:rFonts w:cs="Times New Roman" w:hAnsi="Times New Roman" w:ascii="Times New Roman"/>
          <w:sz w:val="24"/>
          <w:szCs w:val="24"/>
        </w:rPr>
        <w:t>stečajnom upravitelju</w:t>
      </w:r>
      <w:r w:rsidR="005D78CE">
        <w:rPr>
          <w:rFonts w:cs="Times New Roman" w:hAnsi="Times New Roman" w:ascii="Times New Roman"/>
          <w:sz w:val="24"/>
          <w:szCs w:val="24"/>
        </w:rPr>
        <w:t xml:space="preserve"> Jelenko Lehki iz Zgreba </w:t>
      </w:r>
      <w:r>
        <w:rPr>
          <w:rFonts w:cs="Times New Roman" w:hAnsi="Times New Roman" w:ascii="Times New Roman"/>
          <w:sz w:val="24"/>
          <w:szCs w:val="24"/>
        </w:rPr>
        <w:t>, zakazuje se ispitno ročište na kojem će se ispitati prijavljene tražbine za dan</w:t>
      </w:r>
    </w:p>
    <w:p w:rsidRDefault="00596087" w:rsidP="00596087" w:rsidR="0059608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96087" w:rsidP="00596087" w:rsidR="00596087" w:rsidRPr="00596087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596087">
        <w:rPr>
          <w:rFonts w:cs="Times New Roman" w:hAnsi="Times New Roman" w:ascii="Times New Roman"/>
          <w:b/>
          <w:sz w:val="24"/>
          <w:szCs w:val="24"/>
        </w:rPr>
        <w:t xml:space="preserve">14. </w:t>
      </w:r>
      <w:r w:rsidR="005D78CE">
        <w:rPr>
          <w:rFonts w:cs="Times New Roman" w:hAnsi="Times New Roman" w:ascii="Times New Roman"/>
          <w:b/>
          <w:sz w:val="24"/>
          <w:szCs w:val="24"/>
        </w:rPr>
        <w:t>veljače 2017</w:t>
      </w:r>
      <w:r w:rsidRPr="00596087">
        <w:rPr>
          <w:rFonts w:cs="Times New Roman" w:hAnsi="Times New Roman" w:ascii="Times New Roman"/>
          <w:b/>
          <w:sz w:val="24"/>
          <w:szCs w:val="24"/>
        </w:rPr>
        <w:t xml:space="preserve"> godine u 10,00 sati</w:t>
      </w:r>
    </w:p>
    <w:p w:rsidRDefault="00596087" w:rsidP="00596087" w:rsidR="0059608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96087" w:rsidP="00596087" w:rsidR="0059608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u prostorijama Trgovačkog suda u Zadru, </w:t>
      </w:r>
      <w:r w:rsidR="005D78CE">
        <w:rPr>
          <w:rFonts w:cs="Times New Roman" w:hAnsi="Times New Roman" w:ascii="Times New Roman"/>
          <w:sz w:val="24"/>
          <w:szCs w:val="24"/>
        </w:rPr>
        <w:t>Stalna služba u Šibeniku, Stjepana Radića 81, sudnica 212</w:t>
      </w:r>
      <w:r>
        <w:rPr>
          <w:rFonts w:cs="Times New Roman" w:hAnsi="Times New Roman" w:ascii="Times New Roman"/>
          <w:sz w:val="24"/>
          <w:szCs w:val="24"/>
        </w:rPr>
        <w:t>, te odmah nakon njega će se održati i izvještajno ročište.</w:t>
      </w:r>
    </w:p>
    <w:p w:rsidRDefault="00596087" w:rsidP="00596087" w:rsidR="0059608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96087" w:rsidP="00596087" w:rsidR="0059608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11. </w:t>
      </w:r>
      <w:r w:rsidR="005D78CE">
        <w:rPr>
          <w:rFonts w:cs="Times New Roman" w:hAnsi="Times New Roman" w:ascii="Times New Roman"/>
          <w:sz w:val="24"/>
          <w:szCs w:val="24"/>
        </w:rPr>
        <w:t>Siječnja 2017.</w:t>
      </w:r>
      <w:r>
        <w:rPr>
          <w:rFonts w:cs="Times New Roman" w:hAnsi="Times New Roman" w:ascii="Times New Roman"/>
          <w:sz w:val="24"/>
          <w:szCs w:val="24"/>
        </w:rPr>
        <w:t xml:space="preserve"> godine </w:t>
      </w:r>
    </w:p>
    <w:p w:rsidRDefault="00596087" w:rsidP="00596087" w:rsidR="0059608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96087" w:rsidP="00596087" w:rsidR="00596087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STEČAJNI SUDAC:</w:t>
      </w:r>
    </w:p>
    <w:p w:rsidRDefault="00596087" w:rsidP="00596087" w:rsidR="00596087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596087" w:rsidP="00596087" w:rsidR="00596087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6A361C">
        <w:rPr>
          <w:rFonts w:cs="Times New Roman" w:hAnsi="Times New Roman" w:ascii="Times New Roman"/>
          <w:sz w:val="24"/>
          <w:szCs w:val="24"/>
        </w:rPr>
        <w:t>Terezija Goreta</w:t>
      </w:r>
    </w:p>
    <w:p w:rsidRDefault="00596087" w:rsidP="00596087" w:rsidR="0059608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596087" w:rsidP="00596087" w:rsidR="0059608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96087" w:rsidP="00596087" w:rsidR="0059608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Protiv ovog zaključka nije dopuštena žalba.</w:t>
      </w:r>
    </w:p>
    <w:p w:rsidRDefault="00596087" w:rsidP="00596087" w:rsidR="0059608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96087" w:rsidP="00596087" w:rsidR="0059608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BE1B3A" w:rsidP="00596087" w:rsidR="00596087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stečajnom upravitelju</w:t>
      </w:r>
    </w:p>
    <w:p w:rsidRDefault="00596087" w:rsidP="00596087" w:rsidR="00596087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ŽDO Građansko-upravni odjel </w:t>
      </w:r>
    </w:p>
    <w:p w:rsidRDefault="00596087" w:rsidP="00596087" w:rsidR="00596087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</w:t>
      </w:r>
    </w:p>
    <w:p w:rsidRDefault="00596087" w:rsidP="005D78CE" w:rsidR="00596087" w:rsidRPr="00F85E03">
      <w:pPr>
        <w:pStyle w:val="Bezproreda"/>
        <w:ind w:left="360"/>
        <w:rPr>
          <w:rFonts w:cs="Times New Roman" w:hAnsi="Times New Roman" w:ascii="Times New Roman"/>
          <w:sz w:val="24"/>
          <w:szCs w:val="24"/>
        </w:rPr>
      </w:pPr>
    </w:p>
    <w:sectPr w:rsidR="00596087" w:rsidRPr="00F85E0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C73800"/>
    <w:multiLevelType w:val="hybridMultilevel"/>
    <w:tmpl w:val="C530803E"/>
    <w:lvl w:tplc="773CC180" w:ilvl="0">
      <w:start w:val="1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5E03"/>
    <w:rsid w:val="000B3467"/>
    <w:rsid w:val="001217D5"/>
    <w:rsid w:val="00174D0A"/>
    <w:rsid w:val="00596087"/>
    <w:rsid w:val="005D78CE"/>
    <w:rsid w:val="006A361C"/>
    <w:rsid w:val="008B166D"/>
    <w:rsid w:val="00A1494F"/>
    <w:rsid w:val="00BE1B3A"/>
    <w:rsid w:val="00E90FE6"/>
    <w:rsid w:val="00F85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85E03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A149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494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494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494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494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85E03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A149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494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494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494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494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1079</izvorni_sadrzaj>
    <derivirana_varijabla naziv="DomainObject.Predmet.Broj_1">1079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2016.</izvorni_sadrzaj>
    <derivirana_varijabla naziv="DomainObject.Predmet.DatumOsnivanja_1">10.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(rj. - NASTAVAK POSTUPKA od 7.10.16.
je zalijepljeno u ovaj spis jer se nije
drugačije moglo slati na VTS)</izvorni_sadrzaj>
    <derivirana_varijabla naziv="DomainObject.Predmet.Opis_1">(rj. - NASTAVAK POSTUPKA od 7.10.16.
je zalijepljeno u ovaj spis jer se nije
drugačije moglo slati na VTS)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St-1079/2016</izvorni_sadrzaj>
    <derivirana_varijabla naziv="DomainObject.Predmet.OznakaBroj_1">St-1079/2016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 za proizvodnju ulja, preradu i konzerviranje voća i povrća BILI BRIG-VISOVACBILI BRIG - VISOVAC</izvorni_sadrzaj>
    <derivirana_varijabla naziv="DomainObject.Predmet.ProtustrankaFormated_1">  POLJOPRIVREDNA ZADRUGA  za proizvodnju ulja, preradu i konzerviranje voća i povrća BILI BRIG-VISOVACBILI BRIG - VISOVAC</derivirana_varijabla>
  </DomainObject.Predmet.ProtustrankaFormated>
  <DomainObject.Predmet.ProtustrankaFormatedOIB>
    <izvorni_sadrzaj>  POLJOPRIVREDNA ZADRUGA  za proizvodnju ulja, preradu i konzerviranje voća i povrća BILI BRIG-VISOVACBILI BRIG - VISOVAC, OIB 49231112407</izvorni_sadrzaj>
    <derivirana_varijabla naziv="DomainObject.Predmet.ProtustrankaFormatedOIB_1">  POLJOPRIVREDNA ZADRUGA  za proizvodnju ulja, preradu i konzerviranje voća i povrća BILI BRIG-VISOVACBILI BRIG - VISOVAC, OIB 49231112407</derivirana_varijabla>
  </DomainObject.Predmet.ProtustrankaFormatedOIB>
  <DomainObject.Predmet.ProtustrankaFormatedWithAdress>
    <izvorni_sadrzaj> POLJOPRIVREDNA ZADRUGA  za proizvodnju ulja, preradu i konzerviranje voća i povrća BILI BRIG-VISOVACBILI BRIG - VISOVAC, Rupe, Radnići br. 114, 22222 Skradin</izvorni_sadrzaj>
    <derivirana_varijabla naziv="DomainObject.Predmet.ProtustrankaFormatedWithAdress_1"> POLJOPRIVREDNA ZADRUGA  za proizvodnju ulja, preradu i konzerviranje voća i povrća BILI BRIG-VISOVACBILI BRIG - VISOVAC, Rupe, Radnići br. 114, 22222 Skradin</derivirana_varijabla>
  </DomainObject.Predmet.ProtustrankaFormatedWithAdress>
  <DomainObject.Predmet.ProtustrankaFormatedWithAdressOIB>
    <izvorni_sadrzaj> POLJOPRIVREDNA ZADRUGA  za proizvodnju ulja, preradu i konzerviranje voća i povrća BILI BRIG-VISOVACBILI BRIG - VISOVAC, OIB 49231112407, Rupe, Radnići br. 114, 22222 Skradin</izvorni_sadrzaj>
    <derivirana_varijabla naziv="DomainObject.Predmet.ProtustrankaFormatedWithAdressOIB_1"> POLJOPRIVREDNA ZADRUGA  za proizvodnju ulja, preradu i konzerviranje voća i povrća BILI BRIG-VISOVACBILI BRIG - VISOVAC, OIB 49231112407, Rupe, Radnići br. 114, 22222 Skradin</derivirana_varijabla>
  </DomainObject.Predmet.ProtustrankaFormatedWithAdressOIB>
  <DomainObject.Predmet.ProtustrankaWithAdress>
    <izvorni_sadrzaj>POLJOPRIVREDNA ZADRUGA  za proizvodnju ulja, preradu i konzerviranje voća i povrća BILI BRIG-VISOVACBILI BRIG - VISOVAC Rupe, Radnići br. 114, 22222 Skradin</izvorni_sadrzaj>
    <derivirana_varijabla naziv="DomainObject.Predmet.ProtustrankaWithAdress_1">POLJOPRIVREDNA ZADRUGA  za proizvodnju ulja, preradu i konzerviranje voća i povrća BILI BRIG-VISOVACBILI BRIG - VISOVAC Rupe, Radnići br. 114, 22222 Skradin</derivirana_varijabla>
  </DomainObject.Predmet.ProtustrankaWithAdress>
  <DomainObject.Predmet.ProtustrankaWithAdressOIB>
    <izvorni_sadrzaj>POLJOPRIVREDNA ZADRUGA  za proizvodnju ulja, preradu i konzerviranje voća i povrća BILI BRIG-VISOVACBILI BRIG - VISOVAC, OIB 49231112407, Rupe, Radnići br. 114, 22222 Skradin</izvorni_sadrzaj>
    <derivirana_varijabla naziv="DomainObject.Predmet.ProtustrankaWithAdressOIB_1">POLJOPRIVREDNA ZADRUGA  za proizvodnju ulja, preradu i konzerviranje voća i povrća BILI BRIG-VISOVACBILI BRIG - VISOVAC, OIB 49231112407, Rupe, Radnići br. 114, 22222 Skradin</derivirana_varijabla>
  </DomainObject.Predmet.ProtustrankaWithAdressOIB>
  <DomainObject.Predmet.ProtustrankaNazivFormated>
    <izvorni_sadrzaj>POLJOPRIVREDNA ZADRUGA  za proizvodnju ulja, preradu i konzerviranje voća i povrća BILI BRIG-VISOVACBILI BRIG - VISOVAC</izvorni_sadrzaj>
    <derivirana_varijabla naziv="DomainObject.Predmet.ProtustrankaNazivFormated_1">POLJOPRIVREDNA ZADRUGA  za proizvodnju ulja, preradu i konzerviranje voća i povrća BILI BRIG-VISOVACBILI BRIG - VISOVAC</derivirana_varijabla>
  </DomainObject.Predmet.ProtustrankaNazivFormated>
  <DomainObject.Predmet.ProtustrankaNazivFormatedOIB>
    <izvorni_sadrzaj>POLJOPRIVREDNA ZADRUGA  za proizvodnju ulja, preradu i konzerviranje voća i povrća BILI BRIG-VISOVACBILI BRIG - VISOVAC, OIB 49231112407</izvorni_sadrzaj>
    <derivirana_varijabla naziv="DomainObject.Predmet.ProtustrankaNazivFormatedOIB_1">POLJOPRIVREDNA ZADRUGA  za proizvodnju ulja, preradu i konzerviranje voća i povrća BILI BRIG-VISOVACBILI BRIG - VISOVAC, OIB 49231112407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Maruna 1, 22000 Šibenik</izvorni_sadrzaj>
    <derivirana_varijabla naziv="DomainObject.Predmet.StrankaFormatedWithAdress_1"> FINA - Podružnica Šibenik, Perivoj Luje Maruna 1, 22000 Šibenik</derivirana_varijabla>
  </DomainObject.Predmet.StrankaFormatedWithAdress>
  <DomainObject.Predmet.StrankaFormatedWithAdressOIB>
    <izvorni_sadrzaj> FINA - Podružnica Šibenik, OIB 85821130368, Perivoj Luje Maruna 1, 22000 Šibenik</izvorni_sadrzaj>
    <derivirana_varijabla naziv="DomainObject.Predmet.StrankaFormatedWithAdressOIB_1"> FINA - Podružnica Šibenik, OIB 85821130368, Perivoj Luje Maruna 1, 22000 Šibenik</derivirana_varijabla>
  </DomainObject.Predmet.StrankaFormatedWithAdressOIB>
  <DomainObject.Predmet.StrankaWithAdress>
    <izvorni_sadrzaj>FINA - Podružnica Šibenik Perivoj Luje Maruna 1,22000 Šibenik</izvorni_sadrzaj>
    <derivirana_varijabla naziv="DomainObject.Predmet.StrankaWithAdress_1">FINA - Podružnica Šibenik Perivoj Luje Maruna 1,22000 Šibenik</derivirana_varijabla>
  </DomainObject.Predmet.StrankaWithAdress>
  <DomainObject.Predmet.StrankaWithAdressOIB>
    <izvorni_sadrzaj>FINA - Podružnica Šibenik, OIB 85821130368, Perivoj Luje Maruna 1,22000 Šibenik</izvorni_sadrzaj>
    <derivirana_varijabla naziv="DomainObject.Predmet.StrankaWithAdressOIB_1">FINA - Podružnica Šibenik, OIB 85821130368, Perivoj Luje Maruna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Maruna 1, 22000 Šibenik</item>
    </izvorni_sadrzaj>
    <derivirana_varijabla naziv="DomainObject.Predmet.StrankaListFormatedWithAdress_1">
      <item>FINA - Podružnica Šibenik, Perivoj Luje Maruna 1, 22000 Šibenik</item>
    </derivirana_varijabla>
  </DomainObject.Predmet.StrankaListFormatedWithAdress>
  <DomainObject.Predmet.StrankaListFormatedWithAdressOIB>
    <izvorni_sadrzaj>
      <item>FINA - Podružnica Šibenik, OIB 85821130368, Perivoj Luje Maruna 1, 22000 Šibenik</item>
    </izvorni_sadrzaj>
    <derivirana_varijabla naziv="DomainObject.Predmet.StrankaListFormatedWithAdressOIB_1">
      <item>FINA - Podružnica Šibenik, OIB 85821130368, Perivoj Luje Maruna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POLJOPRIVREDNA ZADRUGA  za proizvodnju ulja, preradu i konzerviranje voća i povrća BILI BRIG-VISOVACBILI BRIG - VISOVAC</item>
    </izvorni_sadrzaj>
    <derivirana_varijabla naziv="DomainObject.Predmet.ProtuStrankaListFormated_1">
      <item>POLJOPRIVREDNA ZADRUGA  za proizvodnju ulja, preradu i konzerviranje voća i povrća BILI BRIG-VISOVACBILI BRIG - VISOVAC</item>
    </derivirana_varijabla>
  </DomainObject.Predmet.ProtuStrankaListFormated>
  <DomainObject.Predmet.ProtuStrankaListFormatedOIB>
    <izvorni_sadrzaj>
      <item>POLJOPRIVREDNA ZADRUGA  za proizvodnju ulja, preradu i konzerviranje voća i povrća BILI BRIG-VISOVACBILI BRIG - VISOVAC, OIB 49231112407</item>
    </izvorni_sadrzaj>
    <derivirana_varijabla naziv="DomainObject.Predmet.ProtuStrankaListFormatedOIB_1">
      <item>POLJOPRIVREDNA ZADRUGA  za proizvodnju ulja, preradu i konzerviranje voća i povrća BILI BRIG-VISOVACBILI BRIG - VISOVAC, OIB 49231112407</item>
    </derivirana_varijabla>
  </DomainObject.Predmet.ProtuStrankaListFormatedOIB>
  <DomainObject.Predmet.ProtuStrankaListFormatedWithAdress>
    <izvorni_sadrzaj>
      <item>POLJOPRIVREDNA ZADRUGA  za proizvodnju ulja, preradu i konzerviranje voća i povrća BILI BRIG-VISOVACBILI BRIG - VISOVAC, Rupe, Radnići br. 114, 22222 Skradin</item>
    </izvorni_sadrzaj>
    <derivirana_varijabla naziv="DomainObject.Predmet.ProtuStrankaListFormatedWithAdress_1">
      <item>POLJOPRIVREDNA ZADRUGA  za proizvodnju ulja, preradu i konzerviranje voća i povrća BILI BRIG-VISOVACBILI BRIG - VISOVAC, Rupe, Radnići br. 114, 22222 Skradin</item>
    </derivirana_varijabla>
  </DomainObject.Predmet.ProtuStrankaListFormatedWithAdress>
  <DomainObject.Predmet.ProtuStrankaListFormatedWithAdressOIB>
    <izvorni_sadrzaj>
      <item>POLJOPRIVREDNA ZADRUGA  za proizvodnju ulja, preradu i konzerviranje voća i povrća BILI BRIG-VISOVACBILI BRIG - VISOVAC, OIB 49231112407, Rupe, Radnići br. 114, 22222 Skradin</item>
    </izvorni_sadrzaj>
    <derivirana_varijabla naziv="DomainObject.Predmet.ProtuStrankaListFormatedWithAdressOIB_1">
      <item>POLJOPRIVREDNA ZADRUGA  za proizvodnju ulja, preradu i konzerviranje voća i povrća BILI BRIG-VISOVACBILI BRIG - VISOVAC, OIB 49231112407, Rupe, Radnići br. 114, 22222 Skradin</item>
    </derivirana_varijabla>
  </DomainObject.Predmet.ProtuStrankaListFormatedWithAdressOIB>
  <DomainObject.Predmet.ProtuStrankaListNazivFormated>
    <izvorni_sadrzaj>
      <item>POLJOPRIVREDNA ZADRUGA  za proizvodnju ulja, preradu i konzerviranje voća i povrća BILI BRIG-VISOVACBILI BRIG - VISOVAC</item>
    </izvorni_sadrzaj>
    <derivirana_varijabla naziv="DomainObject.Predmet.ProtuStrankaListNazivFormated_1">
      <item>POLJOPRIVREDNA ZADRUGA  za proizvodnju ulja, preradu i konzerviranje voća i povrća BILI BRIG-VISOVACBILI BRIG - VISOVAC</item>
    </derivirana_varijabla>
  </DomainObject.Predmet.ProtuStrankaListNazivFormated>
  <DomainObject.Predmet.ProtuStrankaListNazivFormatedOIB>
    <izvorni_sadrzaj>
      <item>POLJOPRIVREDNA ZADRUGA  za proizvodnju ulja, preradu i konzerviranje voća i povrća BILI BRIG-VISOVACBILI BRIG - VISOVAC, OIB 49231112407</item>
    </izvorni_sadrzaj>
    <derivirana_varijabla naziv="DomainObject.Predmet.ProtuStrankaListNazivFormatedOIB_1">
      <item>POLJOPRIVREDNA ZADRUGA  za proizvodnju ulja, preradu i konzerviranje voća i povrća BILI BRIG-VISOVACBILI BRIG - VISOVAC, OIB 49231112407</item>
    </derivirana_varijabla>
  </DomainObject.Predmet.ProtuStrankaListNazivFormatedOIB>
  <DomainObject.Predmet.OstaliListFormated>
    <izvorni_sadrzaj>
      <item>Ravil Burganov</item>
    </izvorni_sadrzaj>
    <derivirana_varijabla naziv="DomainObject.Predmet.OstaliListFormated_1">
      <item>Ravil Burganov</item>
    </derivirana_varijabla>
  </DomainObject.Predmet.OstaliListFormated>
  <DomainObject.Predmet.OstaliListFormatedOIB>
    <izvorni_sadrzaj>
      <item>Ravil Burganov, OIB 41580029305</item>
    </izvorni_sadrzaj>
    <derivirana_varijabla naziv="DomainObject.Predmet.OstaliListFormatedOIB_1">
      <item>Ravil Burganov, OIB 41580029305</item>
    </derivirana_varijabla>
  </DomainObject.Predmet.OstaliListFormatedOIB>
  <DomainObject.Predmet.OstaliListFormatedWithAdress>
    <izvorni_sadrzaj>
      <item>Ravil Burganov, KALININA 6a, Koroljov</item>
    </izvorni_sadrzaj>
    <derivirana_varijabla naziv="DomainObject.Predmet.OstaliListFormatedWithAdress_1">
      <item>Ravil Burganov, KALININA 6a, Koroljov</item>
    </derivirana_varijabla>
  </DomainObject.Predmet.OstaliListFormatedWithAdress>
  <DomainObject.Predmet.OstaliListFormatedWithAdressOIB>
    <izvorni_sadrzaj>
      <item>Ravil Burganov, OIB 41580029305, KALININA 6a, Koroljov</item>
    </izvorni_sadrzaj>
    <derivirana_varijabla naziv="DomainObject.Predmet.OstaliListFormatedWithAdressOIB_1">
      <item>Ravil Burganov, OIB 41580029305, KALININA 6a, Koroljov</item>
    </derivirana_varijabla>
  </DomainObject.Predmet.OstaliListFormatedWithAdressOIB>
  <DomainObject.Predmet.OstaliListNazivFormated>
    <izvorni_sadrzaj>
      <item>Ravil Burganov</item>
    </izvorni_sadrzaj>
    <derivirana_varijabla naziv="DomainObject.Predmet.OstaliListNazivFormated_1">
      <item>Ravil Burganov</item>
    </derivirana_varijabla>
  </DomainObject.Predmet.OstaliListNazivFormated>
  <DomainObject.Predmet.OstaliListNazivFormatedOIB>
    <izvorni_sadrzaj>
      <item>Ravil Burganov, OIB 41580029305</item>
    </izvorni_sadrzaj>
    <derivirana_varijabla naziv="DomainObject.Predmet.OstaliListNazivFormatedOIB_1">
      <item>Ravil Burganov, OIB 41580029305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POLJOPRIVREDNA ZADRUGA  za proizvodnju ulja, preradu i konzerviranje voća i povrća BILI BRIG-VISOVACBILI BRIG - VISOVAC</izvorni_sadrzaj>
    <derivirana_varijabla naziv="DomainObject.Predmet.ProtustrankaIDrugi_1">POLJOPRIVREDNA ZADRUGA  za proizvodnju ulja, preradu i konzerviranje voća i povrća BILI BRIG-VISOVACBILI BRIG - VISOVAC</derivirana_varijabla>
  </DomainObject.Predmet.ProtustrankaIDrugi>
  <DomainObject.Predmet.StrankaIDrugiAdressOIB>
    <izvorni_sadrzaj>FINA - Podružnica Šibenik, OIB 85821130368, Perivoj Luje Maruna 1, 22000 Šibenik</izvorni_sadrzaj>
    <derivirana_varijabla naziv="DomainObject.Predmet.StrankaIDrugiAdressOIB_1">FINA - Podružnica Šibenik, OIB 85821130368, Perivoj Luje Maruna 1, 22000 Šibenik</derivirana_varijabla>
  </DomainObject.Predmet.StrankaIDrugiAdressOIB>
  <DomainObject.Predmet.ProtustrankaIDrugiAdressOIB>
    <izvorni_sadrzaj>POLJOPRIVREDNA ZADRUGA  za proizvodnju ulja, preradu i konzerviranje voća i povrća BILI BRIG-VISOVACBILI BRIG - VISOVAC, OIB 49231112407, Rupe, Radnići br. 114, 22222 Skradin</izvorni_sadrzaj>
    <derivirana_varijabla naziv="DomainObject.Predmet.ProtustrankaIDrugiAdressOIB_1">POLJOPRIVREDNA ZADRUGA  za proizvodnju ulja, preradu i konzerviranje voća i povrća BILI BRIG-VISOVACBILI BRIG - VISOVAC, OIB 49231112407, Rupe, Radnići br. 114, 22222 Skradin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 za proizvodnju ulja, preradu i konzerviranje voća i povrća BILI BRIG-VISOVACBILI BRIG - VISOVAC</item>
      <item>FINA - Podružnica Šibenik</item>
      <item>Ravil Burganov</item>
    </izvorni_sadrzaj>
    <derivirana_varijabla naziv="DomainObject.Predmet.SudioniciListNaziv_1">
      <item>POLJOPRIVREDNA ZADRUGA  za proizvodnju ulja, preradu i konzerviranje voća i povrća BILI BRIG-VISOVACBILI BRIG - VISOVAC</item>
      <item>FINA - Podružnica Šibenik</item>
      <item>Ravil Burganov</item>
    </derivirana_varijabla>
  </DomainObject.Predmet.SudioniciListNaziv>
  <DomainObject.Predmet.SudioniciListAdressOIB>
    <izvorni_sadrzaj>
      <item>POLJOPRIVREDNA ZADRUGA  za proizvodnju ulja, preradu i konzerviranje voća i povrća BILI BRIG-VISOVACBILI BRIG - VISOVAC, OIB 49231112407, Rupe, Radnići br. 114,22222 Skradin</item>
      <item>FINA - Podružnica Šibenik, OIB 85821130368, Perivoj Luje Maruna 1,22000 Šibenik</item>
      <item>Ravil Burganov, OIB 41580029305, KALININA 6a,Koroljov</item>
    </izvorni_sadrzaj>
    <derivirana_varijabla naziv="DomainObject.Predmet.SudioniciListAdressOIB_1">
      <item>POLJOPRIVREDNA ZADRUGA  za proizvodnju ulja, preradu i konzerviranje voća i povrća BILI BRIG-VISOVACBILI BRIG - VISOVAC, OIB 49231112407, Rupe, Radnići br. 114,22222 Skradin</item>
      <item>FINA - Podružnica Šibenik, OIB 85821130368, Perivoj Luje Maruna 1,22000 Šibenik</item>
      <item>Ravil Burganov, OIB 41580029305, KALININA 6a,Koroljov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49231112407</item>
      <item>, OIB 85821130368</item>
      <item>, OIB 41580029305</item>
    </izvorni_sadrzaj>
    <derivirana_varijabla naziv="DomainObject.Predmet.SudioniciListNazivOIB_1">
      <item>, OIB 49231112407</item>
      <item>, OIB 85821130368</item>
      <item>, OIB 41580029305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234</properties:Words>
  <properties:Characters>1197</properties:Characters>
  <properties:Lines>50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2017-01-11T08:24:00Z</dcterms:created>
  <dc:creator>Katarina Benić</dc:creator>
  <cp:lastModifiedBy>Marina Gulin</cp:lastModifiedBy>
  <cp:lastPrinted>2017-01-11T08:49:00Z</cp:lastPrinted>
  <dcterms:modified xmlns:xsi="http://www.w3.org/2001/XMLSchema-instance" xsi:type="dcterms:W3CDTF">2017-01-11T08:52:00Z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