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7f739" w14:paraId="017f739" w:rsidRDefault="00E57DA6" w:rsidP="00E57DA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257810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57DA6" w:rsidR="00AE649C" w:rsidRPr="00B76F3C">
      <w:pPr>
        <w:pStyle w:val="NormaleSPIS"/>
        <w:spacing w:after="0"/>
      </w:pPr>
    </w:p>
    <w:p w:rsidRDefault="00E57DA6" w:rsidP="00E57DA6" w:rsidR="00E57DA6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E57DA6" w:rsidP="00E57DA6" w:rsidR="00E57DA6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E57DA6" w:rsidP="00E57DA6" w:rsidR="00E57DA6" w:rsidRPr="00E57DA6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E57DA6" w:rsidP="00E57DA6" w:rsidR="00E57DA6">
      <w:pPr>
        <w:spacing w:after="0"/>
        <w:jc w:val="right"/>
      </w:pPr>
      <w:r>
        <w:t>Poslovni broj: 2 St-501/2018-3</w:t>
      </w:r>
    </w:p>
    <w:p w:rsidRDefault="00E57DA6" w:rsidP="00E57DA6" w:rsidR="00E57DA6">
      <w:pPr>
        <w:spacing w:after="0"/>
        <w:jc w:val="both"/>
      </w:pPr>
    </w:p>
    <w:p w:rsidRDefault="00E57DA6" w:rsidP="00E57DA6" w:rsidR="00E57DA6">
      <w:pPr>
        <w:spacing w:after="0"/>
        <w:jc w:val="both"/>
      </w:pPr>
    </w:p>
    <w:p w:rsidRDefault="00E57DA6" w:rsidP="00E57DA6" w:rsidR="00E57DA6">
      <w:pPr>
        <w:spacing w:after="0"/>
        <w:jc w:val="center"/>
      </w:pPr>
      <w:r>
        <w:t>U  I M E   R E P U B L I K E   H R V A T S K E</w:t>
      </w:r>
    </w:p>
    <w:p w:rsidRDefault="00E57DA6" w:rsidP="00E57DA6" w:rsidR="00E57DA6">
      <w:pPr>
        <w:spacing w:after="0"/>
        <w:jc w:val="center"/>
      </w:pPr>
    </w:p>
    <w:p w:rsidRDefault="00E57DA6" w:rsidP="00E57DA6" w:rsidR="00E57DA6">
      <w:pPr>
        <w:spacing w:after="0"/>
        <w:jc w:val="center"/>
      </w:pPr>
      <w:r>
        <w:t xml:space="preserve"> R J E Š E N J E</w:t>
      </w:r>
    </w:p>
    <w:p w:rsidRDefault="00E57DA6" w:rsidP="00E57DA6" w:rsidR="00E57DA6">
      <w:pPr>
        <w:spacing w:after="0"/>
        <w:jc w:val="both"/>
      </w:pPr>
    </w:p>
    <w:p w:rsidRDefault="00E57DA6" w:rsidP="00E57DA6" w:rsidR="00E57DA6">
      <w:pPr>
        <w:spacing w:after="0"/>
        <w:jc w:val="both"/>
      </w:pPr>
    </w:p>
    <w:p w:rsidRDefault="00E57DA6" w:rsidP="00E57DA6" w:rsidR="00E57DA6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GoldenArt jednostavno društvo s ograničenom odgovornošću za trgovinu i usluge, Donji Čehi (Grad Zagreb), Bulić Save 5, MBS: 080924213, OIB: 92822189025, 5. prosinca 2018.</w:t>
      </w:r>
    </w:p>
    <w:p w:rsidRDefault="00E57DA6" w:rsidP="00E57DA6" w:rsidR="00E57DA6">
      <w:pPr>
        <w:spacing w:after="0"/>
        <w:jc w:val="both"/>
      </w:pPr>
    </w:p>
    <w:p w:rsidRDefault="00E57DA6" w:rsidP="00E57DA6" w:rsidR="00E57DA6">
      <w:pPr>
        <w:spacing w:after="0"/>
        <w:jc w:val="both"/>
      </w:pPr>
    </w:p>
    <w:p w:rsidRDefault="00E57DA6" w:rsidP="00E57DA6" w:rsidR="00E57DA6">
      <w:pPr>
        <w:spacing w:after="0"/>
        <w:jc w:val="center"/>
      </w:pPr>
      <w:r>
        <w:t>r i j e š i o   j e</w:t>
      </w:r>
    </w:p>
    <w:p w:rsidRDefault="00E57DA6" w:rsidP="00E57DA6" w:rsidR="00E57DA6">
      <w:pPr>
        <w:spacing w:after="0"/>
        <w:jc w:val="both"/>
      </w:pPr>
    </w:p>
    <w:p w:rsidRDefault="00E57DA6" w:rsidP="00E57DA6" w:rsidR="00E57DA6">
      <w:pPr>
        <w:spacing w:after="0"/>
        <w:jc w:val="both"/>
        <w:rPr>
          <w:szCs w:val="20"/>
        </w:rPr>
      </w:pPr>
      <w:r>
        <w:tab/>
        <w:t>1. Otvara se skraćeni stečajni postupak nad dužnikom GoldenArt jednostavno društvo s ograničenom odgovornošću za trgovinu i usluge, Donji Čehi (Grad Zagreb), Bulić Save 5, MBS: 080924213, OIB: 92822189025.</w:t>
      </w:r>
    </w:p>
    <w:p w:rsidRDefault="00E57DA6" w:rsidP="00E57DA6" w:rsidR="00E57DA6">
      <w:pPr>
        <w:spacing w:after="0"/>
        <w:jc w:val="both"/>
      </w:pPr>
    </w:p>
    <w:p w:rsidRDefault="00E57DA6" w:rsidP="00E57DA6" w:rsidR="00E57DA6">
      <w:pPr>
        <w:spacing w:after="0"/>
        <w:jc w:val="both"/>
      </w:pPr>
      <w:r>
        <w:tab/>
        <w:t>2. Za stečajnog upravitelja imenuje se DAMIR KATIĆ, Zagreb, Drniška 22, OIB: 77039325465.</w:t>
      </w:r>
    </w:p>
    <w:p w:rsidRDefault="00E57DA6" w:rsidP="00E57DA6" w:rsidR="00E57DA6">
      <w:pPr>
        <w:spacing w:after="0"/>
        <w:jc w:val="both"/>
      </w:pPr>
    </w:p>
    <w:p w:rsidRDefault="00E57DA6" w:rsidP="00E57DA6" w:rsidR="00E57DA6">
      <w:pPr>
        <w:spacing w:after="0"/>
        <w:jc w:val="both"/>
        <w:rPr>
          <w:szCs w:val="20"/>
        </w:rPr>
      </w:pPr>
      <w:r>
        <w:tab/>
        <w:t>3. Zaključuje se skraćeni stečajni postupak nad dužnikom GoldenArt jednostavno društvo s ograničenom odgovornošću za trgovinu i usluge, Donji Čehi (Grad Zagreb), Bulić Save 5, MBS: 080924213, OIB: 92822189025.</w:t>
      </w:r>
    </w:p>
    <w:p w:rsidRDefault="00E57DA6" w:rsidP="00E57DA6" w:rsidR="00E57DA6">
      <w:pPr>
        <w:spacing w:after="0"/>
        <w:jc w:val="both"/>
      </w:pPr>
    </w:p>
    <w:p w:rsidRDefault="00E57DA6" w:rsidP="00E57DA6" w:rsidR="00E57DA6">
      <w:pPr>
        <w:spacing w:after="0"/>
        <w:jc w:val="both"/>
      </w:pPr>
      <w:r>
        <w:tab/>
        <w:t>4. Stečajni postupak je otvoren i zaključen s danom 5. prosinca 2018. godine u 12,45 sati, kada je ovo rješenje objavljeno na e-oglasnoj ploči ovoga suda.</w:t>
      </w:r>
    </w:p>
    <w:p w:rsidRDefault="00E57DA6" w:rsidP="00E57DA6" w:rsidR="00E57DA6">
      <w:pPr>
        <w:pStyle w:val="Bezproreda"/>
        <w:spacing w:after="0"/>
        <w:jc w:val="both"/>
      </w:pPr>
    </w:p>
    <w:p w:rsidRDefault="00E57DA6" w:rsidP="00E57DA6" w:rsidR="00E57DA6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57DA6" w:rsidP="00E57DA6" w:rsidR="00E57DA6">
      <w:pPr>
        <w:spacing w:after="0"/>
        <w:jc w:val="both"/>
        <w:rPr>
          <w:rFonts w:cs="Times New Roman"/>
        </w:rPr>
      </w:pPr>
    </w:p>
    <w:p w:rsidRDefault="00E57DA6" w:rsidP="00E57DA6" w:rsidR="00E57DA6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E57DA6" w:rsidP="00E57DA6" w:rsidR="00E57DA6">
      <w:pPr>
        <w:spacing w:after="0"/>
        <w:jc w:val="both"/>
      </w:pPr>
    </w:p>
    <w:p w:rsidRDefault="00E57DA6" w:rsidP="00E57DA6" w:rsidR="00E57DA6">
      <w:pPr>
        <w:spacing w:after="0"/>
        <w:jc w:val="both"/>
      </w:pPr>
    </w:p>
    <w:p w:rsidRDefault="00E57DA6" w:rsidP="00E57DA6" w:rsidR="00E57DA6">
      <w:pPr>
        <w:spacing w:after="0"/>
        <w:jc w:val="center"/>
      </w:pPr>
      <w:r>
        <w:t>Obrazloženje</w:t>
      </w:r>
    </w:p>
    <w:p w:rsidRDefault="00E57DA6" w:rsidP="00E57DA6" w:rsidR="00E57DA6">
      <w:pPr>
        <w:spacing w:after="0"/>
        <w:jc w:val="center"/>
      </w:pPr>
    </w:p>
    <w:p w:rsidRDefault="00E57DA6" w:rsidP="00E57DA6" w:rsidR="00E57DA6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St-501/2018-2, koji je objavljen na mrežnoj stranici e-oglasna ploča Trgovačkog suda u Bjelovaru 23. svibnja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E57DA6" w:rsidP="00E57DA6" w:rsidR="00E57DA6">
      <w:pPr>
        <w:spacing w:after="0"/>
        <w:jc w:val="both"/>
      </w:pPr>
    </w:p>
    <w:p w:rsidRDefault="00E57DA6" w:rsidP="00E57DA6" w:rsidR="00E57DA6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57DA6" w:rsidP="00E57DA6" w:rsidR="00E57DA6">
      <w:pPr>
        <w:spacing w:after="0"/>
        <w:jc w:val="both"/>
      </w:pPr>
    </w:p>
    <w:p w:rsidRDefault="00E57DA6" w:rsidP="00E57DA6" w:rsidR="00E57DA6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E57DA6" w:rsidP="00E57DA6" w:rsidR="00E57DA6">
      <w:pPr>
        <w:spacing w:after="0"/>
        <w:jc w:val="both"/>
      </w:pPr>
    </w:p>
    <w:p w:rsidRDefault="00E57DA6" w:rsidP="00E57DA6" w:rsidR="00E57DA6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E57DA6" w:rsidP="00E57DA6" w:rsidR="00E57DA6">
      <w:pPr>
        <w:spacing w:after="0"/>
        <w:jc w:val="both"/>
      </w:pPr>
    </w:p>
    <w:p w:rsidRDefault="00E57DA6" w:rsidP="00E57DA6" w:rsidR="00E57DA6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57DA6" w:rsidP="00E57DA6" w:rsidR="00E57DA6">
      <w:pPr>
        <w:pStyle w:val="Bezproreda"/>
        <w:spacing w:after="0"/>
        <w:jc w:val="both"/>
      </w:pPr>
    </w:p>
    <w:p w:rsidRDefault="00E57DA6" w:rsidP="00E57DA6" w:rsidR="00E57DA6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E57DA6" w:rsidP="00E57DA6" w:rsidR="00E57DA6">
      <w:pPr>
        <w:spacing w:after="0"/>
        <w:ind w:firstLine="851"/>
        <w:jc w:val="both"/>
      </w:pPr>
    </w:p>
    <w:p w:rsidRDefault="00E57DA6" w:rsidP="00E57DA6" w:rsidR="00E57DA6">
      <w:pPr>
        <w:spacing w:after="0"/>
        <w:jc w:val="center"/>
      </w:pPr>
      <w:r>
        <w:t>U Bjelovaru 5. prosinca 2018.</w:t>
      </w:r>
    </w:p>
    <w:p w:rsidRDefault="00E57DA6" w:rsidP="00E57DA6" w:rsidR="00E57DA6">
      <w:pPr>
        <w:spacing w:after="0"/>
        <w:jc w:val="both"/>
      </w:pPr>
    </w:p>
    <w:p w:rsidRDefault="00E57DA6" w:rsidP="00E57DA6" w:rsidR="00E57DA6">
      <w:pPr>
        <w:spacing w:after="0"/>
        <w:jc w:val="both"/>
      </w:pPr>
    </w:p>
    <w:p w:rsidRDefault="00E57DA6" w:rsidP="00E57DA6" w:rsidR="00E57DA6">
      <w:pPr>
        <w:spacing w:after="0"/>
        <w:ind w:firstLine="720" w:left="4320"/>
      </w:pPr>
      <w:r>
        <w:t>SUDSKI SAVJETNIK</w:t>
      </w:r>
    </w:p>
    <w:p w:rsidRDefault="00E57DA6" w:rsidP="00E57DA6" w:rsidR="00E57DA6">
      <w:pPr>
        <w:spacing w:after="0"/>
        <w:ind w:firstLine="4111"/>
      </w:pPr>
      <w:r>
        <w:tab/>
        <w:t xml:space="preserve">     MIROSLAV LOVREKOVIĆ, v.r.</w:t>
      </w:r>
    </w:p>
    <w:p w:rsidRDefault="00E57DA6" w:rsidP="00E57DA6" w:rsidR="00E57DA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E57DA6" w:rsidP="00E57DA6" w:rsidR="00E57DA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E57DA6" w:rsidP="00E57DA6" w:rsidR="00E57DA6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E57DA6" w:rsidP="00E57DA6" w:rsidR="00E57DA6">
      <w:pPr>
        <w:spacing w:after="0"/>
        <w:jc w:val="both"/>
      </w:pPr>
    </w:p>
    <w:p w:rsidRDefault="00E57DA6" w:rsidP="00E57DA6" w:rsidR="00E57DA6">
      <w:pPr>
        <w:spacing w:after="0"/>
        <w:jc w:val="both"/>
      </w:pPr>
    </w:p>
    <w:p w:rsidRDefault="00E57DA6" w:rsidP="00E57DA6" w:rsidR="00E57DA6">
      <w:pPr>
        <w:spacing w:after="0"/>
        <w:jc w:val="both"/>
      </w:pPr>
    </w:p>
    <w:p w:rsidRDefault="00E57DA6" w:rsidP="00E57DA6" w:rsidR="00AE649C" w:rsidRPr="00E57DA6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E57DA6" w:rsidR="00AE649C" w:rsidRPr="00E57DA6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91137222"/>
      <w:docPartObj>
        <w:docPartGallery w:val="Page Numbers (Top of Page)"/>
        <w:docPartUnique/>
      </w:docPartObj>
    </w:sdtPr>
    <w:sdtContent>
      <w:p w:rsidRDefault="00E57DA6" w:rsidP="00E57DA6" w:rsidR="00E57DA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7764">
          <w:t>2</w:t>
        </w:r>
        <w:r>
          <w:fldChar w:fldCharType="end"/>
        </w:r>
      </w:p>
    </w:sdtContent>
  </w:sdt>
  <w:p w:rsidRDefault="00E57DA6" w:rsidP="00E57DA6" w:rsidR="008333A9">
    <w:pPr>
      <w:spacing w:after="0"/>
      <w:jc w:val="right"/>
    </w:pPr>
    <w:r>
      <w:t>Poslovni broj: 2 St-501/2018-3</w:t>
    </w:r>
  </w:p>
  <w:p w:rsidRDefault="00E57DA6" w:rsidP="00E57DA6" w:rsidR="00E57DA6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67764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57DA6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512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935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St-501/2018-3</izvorni_sadrzaj>
    <derivirana_varijabla naziv="DomainObject.Oznaka_1">St-501/2018-3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St-501/2018</izvorni_sadrzaj>
    <derivirana_varijabla naziv="DomainObject.Predmet.OznakaBroj_1">St-501/2018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GoldenArt jednostavno društvo s ograničenom odgovornošću za trgovinu i usluge zastupanog po punomoćniku Sanela Lepir</izvorni_sadrzaj>
    <derivirana_varijabla naziv="DomainObject.Predmet.ProtustrankaFormated_1">  GoldenArt jednostavno društvo s ograničenom odgovornošću za trgovinu i usluge zastupanog po punomoćniku Sanela Lepir</derivirana_varijabla>
  </DomainObject.Predmet.ProtustrankaFormated>
  <DomainObject.Predmet.ProtustrankaFormatedOIB>
    <izvorni_sadrzaj>  GoldenArt jednostavno društvo s ograničenom odgovornošću za trgovinu i usluge, OIB 92822189025 zastupanog po punomoćniku Sanela Lepir</izvorni_sadrzaj>
    <derivirana_varijabla naziv="DomainObject.Predmet.ProtustrankaFormatedOIB_1">  GoldenArt jednostavno društvo s ograničenom odgovornošću za trgovinu i usluge, OIB 92822189025 zastupanog po punomoćniku Sanela Lepir</derivirana_varijabla>
  </DomainObject.Predmet.ProtustrankaFormatedOIB>
  <DomainObject.Predmet.ProtustrankaFormatedWithAdress>
    <izvorni_sadrzaj> GoldenArt jednostavno društvo s ograničenom odgovornošću za trgovinu i usluge, Bulić Save 5, 10020 Donji Čehi zastupanog po punomoćniku Sanela Lepir</izvorni_sadrzaj>
    <derivirana_varijabla naziv="DomainObject.Predmet.ProtustrankaFormatedWithAdress_1"> GoldenArt jednostavno društvo s ograničenom odgovornošću za trgovinu i usluge, Bulić Save 5, 10020 Donji Čehi zastupanog po punomoćniku Sanela Lepir</derivirana_varijabla>
  </DomainObject.Predmet.ProtustrankaFormatedWithAdress>
  <DomainObject.Predmet.ProtustrankaFormatedWithAdressOIB>
    <izvorni_sadrzaj> GoldenArt jednostavno društvo s ograničenom odgovornošću za trgovinu i usluge, OIB 92822189025, Bulić Save 5, 10020 Donji Čehi zastupanog po punomoćniku Sanela Lepir</izvorni_sadrzaj>
    <derivirana_varijabla naziv="DomainObject.Predmet.ProtustrankaFormatedWithAdressOIB_1"> GoldenArt jednostavno društvo s ograničenom odgovornošću za trgovinu i usluge, OIB 92822189025, Bulić Save 5, 10020 Donji Čehi zastupanog po punomoćniku Sanela Lepir</derivirana_varijabla>
  </DomainObject.Predmet.ProtustrankaFormatedWithAdressOIB>
  <DomainObject.Predmet.ProtustrankaWithAdress>
    <izvorni_sadrzaj>GoldenArt jednostavno društvo s ograničenom odgovornošću za trgovinu i usluge Bulić Save 5, 10020 Donji Čehi</izvorni_sadrzaj>
    <derivirana_varijabla naziv="DomainObject.Predmet.ProtustrankaWithAdress_1">GoldenArt jednostavno društvo s ograničenom odgovornošću za trgovinu i usluge Bulić Save 5, 10020 Donji Čehi</derivirana_varijabla>
  </DomainObject.Predmet.ProtustrankaWithAdress>
  <DomainObject.Predmet.ProtustrankaWithAdressOIB>
    <izvorni_sadrzaj>GoldenArt jednostavno društvo s ograničenom odgovornošću za trgovinu i usluge, OIB 92822189025, Bulić Save 5, 10020 Donji Čehi</izvorni_sadrzaj>
    <derivirana_varijabla naziv="DomainObject.Predmet.ProtustrankaWithAdressOIB_1">GoldenArt jednostavno društvo s ograničenom odgovornošću za trgovinu i usluge, OIB 92822189025, Bulić Save 5, 10020 Donji Čehi</derivirana_varijabla>
  </DomainObject.Predmet.ProtustrankaWithAdressOIB>
  <DomainObject.Predmet.ProtustrankaNazivFormated>
    <izvorni_sadrzaj>GoldenArt jednostavno društvo s ograničenom odgovornošću za trgovinu i usluge</izvorni_sadrzaj>
    <derivirana_varijabla naziv="DomainObject.Predmet.ProtustrankaNazivFormated_1">GoldenArt jednostavno društvo s ograničenom odgovornošću za trgovinu i usluge</derivirana_varijabla>
  </DomainObject.Predmet.ProtustrankaNazivFormated>
  <DomainObject.Predmet.ProtustrankaNazivFormatedOIB>
    <izvorni_sadrzaj>GoldenArt jednostavno društvo s ograničenom odgovornošću za trgovinu i usluge, OIB 92822189025</izvorni_sadrzaj>
    <derivirana_varijabla naziv="DomainObject.Predmet.ProtustrankaNazivFormatedOIB_1">GoldenArt jednostavno društvo s ograničenom odgovornošću za trgovinu i usluge, OIB 92822189025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GoldenArt jednostavno društvo s ograničenom odgovornošću za trgovinu i usluge zastupanog po punomoćniku Sanela Lepir</item>
    </izvorni_sadrzaj>
    <derivirana_varijabla naziv="DomainObject.Predmet.ProtuStrankaListFormated_1">
      <item>GoldenArt jednostavno društvo s ograničenom odgovornošću za trgovinu i usluge zastupanog po punomoćniku Sanela Lepir</item>
    </derivirana_varijabla>
  </DomainObject.Predmet.ProtuStrankaListFormated>
  <DomainObject.Predmet.ProtuStrankaListFormatedOIB>
    <izvorni_sadrzaj>
      <item>GoldenArt jednostavno društvo s ograničenom odgovornošću za trgovinu i usluge, OIB 92822189025 zastupanog po punomoćniku Sanela Lepir</item>
    </izvorni_sadrzaj>
    <derivirana_varijabla naziv="DomainObject.Predmet.ProtuStrankaListFormatedOIB_1">
      <item>GoldenArt jednostavno društvo s ograničenom odgovornošću za trgovinu i usluge, OIB 92822189025 zastupanog po punomoćniku Sanela Lepir</item>
    </derivirana_varijabla>
  </DomainObject.Predmet.ProtuStrankaListFormatedOIB>
  <DomainObject.Predmet.ProtuStrankaListFormatedWithAdress>
    <izvorni_sadrzaj>
      <item>GoldenArt jednostavno društvo s ograničenom odgovornošću za trgovinu i usluge, Bulić Save 5, 10020 Donji Čehi zastupanog po punomoćniku Sanela Lepir</item>
    </izvorni_sadrzaj>
    <derivirana_varijabla naziv="DomainObject.Predmet.ProtuStrankaListFormatedWithAdress_1">
      <item>GoldenArt jednostavno društvo s ograničenom odgovornošću za trgovinu i usluge, Bulić Save 5, 10020 Donji Čehi zastupanog po punomoćniku Sanela Lepir</item>
    </derivirana_varijabla>
  </DomainObject.Predmet.ProtuStrankaListFormatedWithAdress>
  <DomainObject.Predmet.ProtuStrankaListFormatedWithAdressOIB>
    <izvorni_sadrzaj>
      <item>GoldenArt jednostavno društvo s ograničenom odgovornošću za trgovinu i usluge, OIB 92822189025, Bulić Save 5, 10020 Donji Čehi zastupanog po punomoćniku Sanela Lepir</item>
    </izvorni_sadrzaj>
    <derivirana_varijabla naziv="DomainObject.Predmet.ProtuStrankaListFormatedWithAdressOIB_1">
      <item>GoldenArt jednostavno društvo s ograničenom odgovornošću za trgovinu i usluge, OIB 92822189025, Bulić Save 5, 10020 Donji Čehi zastupanog po punomoćniku Sanela Lepir</item>
    </derivirana_varijabla>
  </DomainObject.Predmet.ProtuStrankaListFormatedWithAdressOIB>
  <DomainObject.Predmet.ProtuStrankaListNazivFormated>
    <izvorni_sadrzaj>
      <item>GoldenArt jednostavno društvo s ograničenom odgovornošću za trgovinu i usluge</item>
    </izvorni_sadrzaj>
    <derivirana_varijabla naziv="DomainObject.Predmet.ProtuStrankaListNazivFormated_1">
      <item>GoldenArt jednostavno društvo s ograničenom odgovornošću za trgovinu i usluge</item>
    </derivirana_varijabla>
  </DomainObject.Predmet.ProtuStrankaListNazivFormated>
  <DomainObject.Predmet.ProtuStrankaListNazivFormatedOIB>
    <izvorni_sadrzaj>
      <item>GoldenArt jednostavno društvo s ograničenom odgovornošću za trgovinu i usluge, OIB 92822189025</item>
    </izvorni_sadrzaj>
    <derivirana_varijabla naziv="DomainObject.Predmet.ProtuStrankaListNazivFormatedOIB_1">
      <item>GoldenArt jednostavno društvo s ograničenom odgovornošću za trgovinu i usluge, OIB 92822189025</item>
    </derivirana_varijabla>
  </DomainObject.Predmet.ProtuStrankaListNazivFormatedOIB>
  <DomainObject.Predmet.OstaliListFormated>
    <izvorni_sadrzaj>
      <item>Sanela Lepir punomoćnik sudionika u postupku GoldenArt jednostavno društvo s ograničenom odgovornošću za trgovinu i usluge</item>
    </izvorni_sadrzaj>
    <derivirana_varijabla naziv="DomainObject.Predmet.OstaliListFormated_1">
      <item>Sanela Lepir punomoćnik sudionika u postupku GoldenArt jednostavno društvo s ograničenom odgovornošću za trgovinu i usluge</item>
    </derivirana_varijabla>
  </DomainObject.Predmet.OstaliListFormated>
  <DomainObject.Predmet.OstaliListFormatedOIB>
    <izvorni_sadrzaj>
      <item>Sanela Lepir, OIB 23589253426 punomoćnik sudionika u postupku GoldenArt jednostavno društvo s ograničenom odgovornošću za trgovinu i usluge</item>
    </izvorni_sadrzaj>
    <derivirana_varijabla naziv="DomainObject.Predmet.OstaliListFormatedOIB_1">
      <item>Sanela Lepir, OIB 23589253426 punomoćnik sudionika u postupku GoldenArt jednostavno društvo s ograničenom odgovornošću za trgovinu i usluge</item>
    </derivirana_varijabla>
  </DomainObject.Predmet.OstaliListFormatedOIB>
  <DomainObject.Predmet.OstaliListFormatedWithAdress>
    <izvorni_sadrzaj>
      <item>Sanela Lepir, Bulić Save 5, 10020 Donji Čehi punomoćnik sudionika u postupku GoldenArt jednostavno društvo s ograničenom odgovornošću za trgovinu i usluge</item>
    </izvorni_sadrzaj>
    <derivirana_varijabla naziv="DomainObject.Predmet.OstaliListFormatedWithAdress_1">
      <item>Sanela Lepir, Bulić Save 5, 10020 Donji Čehi punomoćnik sudionika u postupku GoldenArt jednostavno društvo s ograničenom odgovornošću za trgovinu i usluge</item>
    </derivirana_varijabla>
  </DomainObject.Predmet.OstaliListFormatedWithAdress>
  <DomainObject.Predmet.OstaliListFormatedWithAdressOIB>
    <izvorni_sadrzaj>
      <item>Sanela Lepir, OIB 23589253426, Bulić Save 5, 10020 Donji Čehi punomoćnik sudionika u postupku GoldenArt jednostavno društvo s ograničenom odgovornošću za trgovinu i usluge</item>
    </izvorni_sadrzaj>
    <derivirana_varijabla naziv="DomainObject.Predmet.OstaliListFormatedWithAdressOIB_1">
      <item>Sanela Lepir, OIB 23589253426, Bulić Save 5, 10020 Donji Čehi punomoćnik sudionika u postupku GoldenArt jednostavno društvo s ograničenom odgovornošću za trgovinu i usluge</item>
    </derivirana_varijabla>
  </DomainObject.Predmet.OstaliListFormatedWithAdressOIB>
  <DomainObject.Predmet.OstaliListNazivFormated>
    <izvorni_sadrzaj>
      <item>Sanela Lepir</item>
    </izvorni_sadrzaj>
    <derivirana_varijabla naziv="DomainObject.Predmet.OstaliListNazivFormated_1">
      <item>Sanela Lepir</item>
    </derivirana_varijabla>
  </DomainObject.Predmet.OstaliListNazivFormated>
  <DomainObject.Predmet.OstaliListNazivFormatedOIB>
    <izvorni_sadrzaj>
      <item>Sanela Lepir, OIB 23589253426</item>
    </izvorni_sadrzaj>
    <derivirana_varijabla naziv="DomainObject.Predmet.OstaliListNazivFormatedOIB_1">
      <item>Sanela Lepir, OIB 23589253426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St-501/2018-3</izvorni_sadrzaj>
    <derivirana_varijabla naziv="DomainObject.PoslovniBrojDokumenta_1">St-501/2018-3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GoldenArt jednostavno društvo s ograničenom odgovornošću za trgovinu i usluge</izvorni_sadrzaj>
    <derivirana_varijabla naziv="DomainObject.Predmet.ProtustrankaIDrugi_1">GoldenArt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GoldenArt jednostavno društvo s ograničenom odgovornošću za trgovinu i usluge, OIB 92822189025, Bulić Save 5, 10020 Donji Čehi</izvorni_sadrzaj>
    <derivirana_varijabla naziv="DomainObject.Predmet.ProtustrankaIDrugiAdressOIB_1">GoldenArt jednostavno društvo s ograničenom odgovornošću za trgovinu i usluge, OIB 92822189025, Bulić Save 5, 10020 Donji Čehi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GoldenArt jednostavno društvo s ograničenom odgovornošću za trgovinu i usluge</item>
      <item>FINA Regionalni centar Zagreb</item>
      <item>Sanela Lepir</item>
    </izvorni_sadrzaj>
    <derivirana_varijabla naziv="DomainObject.Predmet.SudioniciListNaziv_1">
      <item>GoldenArt jednostavno društvo s ograničenom odgovornošću za trgovinu i usluge</item>
      <item>FINA Regionalni centar Zagreb</item>
      <item>Sanela Lepir</item>
    </derivirana_varijabla>
  </DomainObject.Predmet.SudioniciListNaziv>
  <DomainObject.Predmet.SudioniciListAdressOIB>
    <izvorni_sadrzaj>
      <item>GoldenArt jednostavno društvo s ograničenom odgovornošću za trgovinu i usluge, OIB 92822189025, Bulić Save 5,10020 Donji Čehi</item>
      <item>FINA Regionalni centar Zagreb, OIB 85821130368, Trg svibanjskih žrtava 1995. 1,10000 Zagreb</item>
      <item>Sanela Lepir, OIB 23589253426, Bulić Save 5,10020 Donji Čehi</item>
    </izvorni_sadrzaj>
    <derivirana_varijabla naziv="DomainObject.Predmet.SudioniciListAdressOIB_1">
      <item>GoldenArt jednostavno društvo s ograničenom odgovornošću za trgovinu i usluge, OIB 92822189025, Bulić Save 5,10020 Donji Čehi</item>
      <item>FINA Regionalni centar Zagreb, OIB 85821130368, Trg svibanjskih žrtava 1995. 1,10000 Zagreb</item>
      <item>Sanela Lepir, OIB 23589253426, Bulić Save 5,10020 Donji Čehi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795894-C2B6-4131-B547-30BEDFEDDA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684</properties:Words>
  <properties:Characters>3631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2018-12-05T11:32:00Z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St-501/2018-3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