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6e79" w14:paraId="f1b6e7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</w:t>
      </w:r>
      <w:r w:rsidR="007709C3">
        <w:rPr>
          <w:rStyle w:val="Naglaeno"/>
          <w:b w:val="false"/>
        </w:rPr>
        <w:t>84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422E86">
        <w:t xml:space="preserve">HYDRO </w:t>
      </w:r>
      <w:r w:rsidR="007709C3">
        <w:t>GREEN</w:t>
      </w:r>
      <w:r w:rsidR="00422E86">
        <w:t xml:space="preserve"> jednostavno društvo s ograničenom odgovornošću za proizvodnju električne energije</w:t>
      </w:r>
      <w:r w:rsidR="006C4ECC">
        <w:t xml:space="preserve">, Osijek, </w:t>
      </w:r>
      <w:r w:rsidR="00422E86">
        <w:t>Josipa Jurja Strossmayera 29</w:t>
      </w:r>
      <w:r w:rsidR="004E39CC">
        <w:t>, MBS 0301</w:t>
      </w:r>
      <w:r w:rsidR="00422E86">
        <w:t>5</w:t>
      </w:r>
      <w:r w:rsidR="006C4ECC">
        <w:t>1</w:t>
      </w:r>
      <w:r w:rsidR="00422E86">
        <w:t>14</w:t>
      </w:r>
      <w:r w:rsidR="002C14A2">
        <w:t>0</w:t>
      </w:r>
      <w:r w:rsidR="00331402">
        <w:t xml:space="preserve">, OIB: </w:t>
      </w:r>
      <w:r w:rsidR="002C14A2">
        <w:t>33974039459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4ECC">
        <w:t>23</w:t>
      </w:r>
      <w:r w:rsidR="000408AE">
        <w:t xml:space="preserve">. </w:t>
      </w:r>
      <w:r w:rsidR="00ED623A">
        <w:t>listopad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1C05E6">
        <w:t xml:space="preserve">HYDRO GREEN </w:t>
      </w:r>
      <w:r w:rsidR="00C16560">
        <w:t xml:space="preserve">jednostavno društvo s ograničenom odgovornošću za proizvodnju električne energije, Osijek, Josipa Jurja Strossmayera 29, MBS </w:t>
      </w:r>
      <w:r w:rsidR="002C14A2">
        <w:t>030151140, OIB: 33974039459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D1DC5">
        <w:t>6.</w:t>
      </w:r>
      <w:r w:rsidR="001C05E6">
        <w:t>370</w:t>
      </w:r>
      <w:r w:rsidR="00FD1DC5">
        <w:t>,</w:t>
      </w:r>
      <w:r w:rsidR="001C05E6">
        <w:t>0</w:t>
      </w:r>
      <w:r w:rsidR="00C16560">
        <w:t>0</w:t>
      </w:r>
      <w:r w:rsidR="00F528AF">
        <w:t xml:space="preserve"> </w:t>
      </w:r>
      <w:r>
        <w:t>kn</w:t>
      </w:r>
      <w:r w:rsidR="0074540E">
        <w:t xml:space="preserve"> na dan </w:t>
      </w:r>
      <w:r w:rsidR="0046376A">
        <w:t>1</w:t>
      </w:r>
      <w:r w:rsidR="00FD1DC5">
        <w:t>8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C16560">
        <w:t>Krešimir Gudelj, Višnjevac, Zagrebačka ulica 33</w:t>
      </w:r>
      <w:r w:rsidR="00D71700">
        <w:t xml:space="preserve">, </w:t>
      </w:r>
      <w:r w:rsidR="00AE66C9">
        <w:t xml:space="preserve">OIB </w:t>
      </w:r>
      <w:r w:rsidR="00FD1DC5">
        <w:t>7</w:t>
      </w:r>
      <w:r w:rsidR="00C16560">
        <w:t>1674163554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</w:t>
      </w:r>
      <w:r w:rsidR="008B4891">
        <w:t>8</w:t>
      </w:r>
      <w:r w:rsidR="001C05E6">
        <w:t>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178B0">
        <w:t>23</w:t>
      </w:r>
      <w:r w:rsidR="00BE6FE1" w:rsidRPr="00BE6FE1">
        <w:t xml:space="preserve">. listopada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</w:t>
      </w:r>
      <w:r w:rsidR="001C05E6">
        <w:t>8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05E6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14A2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2E86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09C3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5655E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B4891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16560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5655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5655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5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5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5655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5655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5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5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St-1484/2017</izvorni_sadrzaj>
    <derivirana_varijabla naziv="DomainObject.Predmet.OznakaBroj_1">St-1484/2017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GREEN jednostavno društvo s ograničenom odgovornošću za proizvodnju električne energije</izvorni_sadrzaj>
    <derivirana_varijabla naziv="DomainObject.Predmet.ProtustrankaFormated_1">  HYDRO GREEN jednostavno društvo s ograničenom odgovornošću za proizvodnju električne energije</derivirana_varijabla>
  </DomainObject.Predmet.ProtustrankaFormated>
  <DomainObject.Predmet.ProtustrankaFormatedOIB>
    <izvorni_sadrzaj>  HYDRO GREEN jednostavno društvo s ograničenom odgovornošću za proizvodnju električne energije, OIB 33974039459</izvorni_sadrzaj>
    <derivirana_varijabla naziv="DomainObject.Predmet.ProtustrankaFormatedOIB_1">  HYDRO GREEN jednostavno društvo s ograničenom odgovornošću za proizvodnju električne energije, OIB 33974039459</derivirana_varijabla>
  </DomainObject.Predmet.ProtustrankaFormatedOIB>
  <DomainObject.Predmet.ProtustrankaFormatedWithAdress>
    <izvorni_sadrzaj> HYDRO GREEN jednostavno društvo s ograničenom odgovornošću za proizvodnju električne energije, Josipa Jurja Strossmayera 29, 31000 Osijek</izvorni_sadrzaj>
    <derivirana_varijabla naziv="DomainObject.Predmet.ProtustrankaFormatedWithAdress_1"> HYDRO GREEN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GREEN jednostavno društvo s ograničenom odgovornošću za proizvodnju električne energije, OIB 33974039459, Josipa Jurja Strossmayera 29, 31000 Osijek</izvorni_sadrzaj>
    <derivirana_varijabla naziv="DomainObject.Predmet.ProtustrankaFormatedWithAdressOIB_1"> HYDRO GREEN jednostavno društvo s ograničenom odgovornošću za proizvodnju električne energije, OIB 33974039459, Josipa Jurja Strossmayera 29, 31000 Osijek</derivirana_varijabla>
  </DomainObject.Predmet.ProtustrankaFormatedWithAdressOIB>
  <DomainObject.Predmet.ProtustrankaWithAdress>
    <izvorni_sadrzaj>HYDRO GREEN jednostavno društvo s ograničenom odgovornošću za proizvodnju električne energije Josipa Jurja Strossmayera 29, 31000 Osijek</izvorni_sadrzaj>
    <derivirana_varijabla naziv="DomainObject.Predmet.ProtustrankaWithAdress_1">HYDRO GREEN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GREEN jednostavno društvo s ograničenom odgovornošću za proizvodnju električne energije, OIB 33974039459, Josipa Jurja Strossmayera 29, 31000 Osijek</izvorni_sadrzaj>
    <derivirana_varijabla naziv="DomainObject.Predmet.ProtustrankaWithAdressOIB_1">HYDRO GREEN jednostavno društvo s ograničenom odgovornošću za proizvodnju električne energije, OIB 33974039459, Josipa Jurja Strossmayera 29, 31000 Osijek</derivirana_varijabla>
  </DomainObject.Predmet.ProtustrankaWithAdressOIB>
  <DomainObject.Predmet.ProtustrankaNazivFormated>
    <izvorni_sadrzaj>HYDRO GREEN jednostavno društvo s ograničenom odgovornošću za proizvodnju električne energije</izvorni_sadrzaj>
    <derivirana_varijabla naziv="DomainObject.Predmet.ProtustrankaNazivFormated_1">HYDRO GREEN jednostavno društvo s ograničenom odgovornošću za proizvodnju električne energije</derivirana_varijabla>
  </DomainObject.Predmet.ProtustrankaNazivFormated>
  <DomainObject.Predmet.ProtustrankaNazivFormatedOIB>
    <izvorni_sadrzaj>HYDRO GREEN jednostavno društvo s ograničenom odgovornošću za proizvodnju električne energije, OIB 33974039459</izvorni_sadrzaj>
    <derivirana_varijabla naziv="DomainObject.Predmet.ProtustrankaNazivFormatedOIB_1">HYDRO GREEN jednostavno društvo s ograničenom odgovornošću za proizvodnju električne energije, OIB 33974039459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HYDRO GREEN jednostavno društvo s ograničenom odgovornošću za proizvodnju električne energije</item>
    </izvorni_sadrzaj>
    <derivirana_varijabla naziv="DomainObject.Predmet.ProtuStrankaListFormated_1">
      <item>HYDRO GREEN jednostavno društvo s ograničenom odgovornošću za proizvodnju električne energije</item>
    </derivirana_varijabla>
  </DomainObject.Predmet.ProtuStrankaListFormated>
  <DomainObject.Predmet.ProtuStrankaListFormatedOIB>
    <izvorni_sadrzaj>
      <item>HYDRO GREEN jednostavno društvo s ograničenom odgovornošću za proizvodnju električne energije, OIB 33974039459</item>
    </izvorni_sadrzaj>
    <derivirana_varijabla naziv="DomainObject.Predmet.ProtuStrankaListFormatedOIB_1">
      <item>HYDRO GREEN jednostavno društvo s ograničenom odgovornošću za proizvodnju električne energije, OIB 33974039459</item>
    </derivirana_varijabla>
  </DomainObject.Predmet.ProtuStrankaListFormatedOIB>
  <DomainObject.Predmet.ProtuStrankaListFormatedWithAdress>
    <izvorni_sadrzaj>
      <item>HYDRO GREEN jednostavno društvo s ograničenom odgovornošću za proizvodnju električne energije, Josipa Jurja Strossmayera 29, 31000 Osijek</item>
    </izvorni_sadrzaj>
    <derivirana_varijabla naziv="DomainObject.Predmet.ProtuStrankaListFormatedWithAdress_1">
      <item>HYDRO GREEN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GREEN jednostavno društvo s ograničenom odgovornošću za proizvodnju električne energije, OIB 33974039459, Josipa Jurja Strossmayera 29, 31000 Osijek</item>
    </izvorni_sadrzaj>
    <derivirana_varijabla naziv="DomainObject.Predmet.ProtuStrankaListFormatedWithAdressOIB_1">
      <item>HYDRO GREEN jednostavno društvo s ograničenom odgovornošću za proizvodnju električne energije, OIB 33974039459, Josipa Jurja Strossmayera 29, 31000 Osijek</item>
    </derivirana_varijabla>
  </DomainObject.Predmet.ProtuStrankaListFormatedWithAdressOIB>
  <DomainObject.Predmet.ProtuStrankaListNazivFormated>
    <izvorni_sadrzaj>
      <item>HYDRO GREEN jednostavno društvo s ograničenom odgovornošću za proizvodnju električne energije</item>
    </izvorni_sadrzaj>
    <derivirana_varijabla naziv="DomainObject.Predmet.ProtuStrankaListNazivFormated_1">
      <item>HYDRO GREEN jednostavno društvo s ograničenom odgovornošću za proizvodnju električne energije</item>
    </derivirana_varijabla>
  </DomainObject.Predmet.ProtuStrankaListNazivFormated>
  <DomainObject.Predmet.ProtuStrankaListNazivFormatedOIB>
    <izvorni_sadrzaj>
      <item>HYDRO GREEN jednostavno društvo s ograničenom odgovornošću za proizvodnju električne energije, OIB 33974039459</item>
    </izvorni_sadrzaj>
    <derivirana_varijabla naziv="DomainObject.Predmet.ProtuStrankaListNazivFormatedOIB_1">
      <item>HYDRO GREEN jednostavno društvo s ograničenom odgovornošću za proizvodnju električne energije, OIB 33974039459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HYDRO GREEN jednostavno društvo s ograničenom odgovornošću za proizvodnju električne energije</izvorni_sadrzaj>
    <derivirana_varijabla naziv="DomainObject.Predmet.ProtustrankaIDrugi_1">HYDRO GREEN jednostavno društvo s ograničenom odgovornošću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HYDRO GREEN jednostavno društvo s ograničenom odgovornošću za proizvodnju električne energije, OIB 33974039459, Josipa Jurja Strossmayera 29, 31000 Osijek</izvorni_sadrzaj>
    <derivirana_varijabla naziv="DomainObject.Predmet.ProtustrankaIDrugiAdressOIB_1">HYDRO GREEN jednostavno društvo s ograničenom odgovornošću za proizvodnju električne energije, OIB 33974039459,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HYDRO GREEN jednostavno društvo s ograničenom odgovornošću za proizvodnju električne energije</item>
    </izvorni_sadrzaj>
    <derivirana_varijabla naziv="DomainObject.Predmet.SudioniciListNaziv_1">
      <item>FINA RC OSIJEK</item>
      <item>HYDRO GREEN jednostavno društvo s ograničenom odgovornošću za proizvodnju električne energije</item>
    </derivirana_varijabla>
  </DomainObject.Predmet.SudioniciListNaziv>
  <DomainObject.Predmet.SudioniciListAdressOIB>
    <izvorni_sadrzaj>
      <item>FINA RC OSIJEK, OIB 85821130368</item>
      <item>HYDRO GREEN jednostavno društvo s ograničenom odgovornošću za proizvodnju električne energije, OIB 33974039459, Josipa Jurja Strossmayera 29,31000 Osijek</item>
    </izvorni_sadrzaj>
    <derivirana_varijabla naziv="DomainObject.Predmet.SudioniciListAdressOIB_1">
      <item>FINA RC OSIJEK, OIB 85821130368</item>
      <item>HYDRO GREEN jednostavno društvo s ograničenom odgovornošću za proizvodnju električne energije, OIB 33974039459,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33974039459</item>
    </izvorni_sadrzaj>
    <derivirana_varijabla naziv="DomainObject.Predmet.SudioniciListNazivOIB_1">
      <item>, OIB 85821130368</item>
      <item>, OIB 33974039459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3C3D2-1614-4935-B6A9-39CE75216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419</properties:Words>
  <properties:Characters>2292</properties:Characters>
  <properties:Lines>52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2017-10-23T09:41:00Z</dcterms:modified>
  <cp:revision>30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