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7ff2" w14:paraId="d5d7ff2" w:rsidRDefault="00423198" w:rsidP="00101D38" w:rsidR="00101D38" w:rsidRPr="00101D38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1622153040"/>
                    <w:lock w:val="contentLocked"/>
                    <w:picture/>
                  </w:sdtPr>
                  <w:sdtEndPr/>
                  <w:sdtContent>
                    <w:p w:rsidRDefault="00101D38" w:rsidP="00101D38" w:rsidR="00101D38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01D38" w:rsidRPr="00101D38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                                                                        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STALNA SLUŽBA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Karlovac, Ljudevita Šestića 4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A K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 po  sucu Jadranki Mađeruh u pravnoj stvari podnositelja zahtjeva Financijske agencije, za pokretanje  skraćenog stečajnog postupka nad dužnikom  </w:t>
      </w:r>
      <w:r w:rsidR="008B3608">
        <w:rPr>
          <w:rFonts w:cs="Times New Roman" w:eastAsia="Times New Roman" w:hAnsi="Times New Roman" w:ascii="Times New Roman"/>
          <w:sz w:val="24"/>
          <w:szCs w:val="24"/>
          <w:lang w:eastAsia="hr-HR"/>
        </w:rPr>
        <w:t>KOA MOBITELI d.o.o. Zagreb, Ozaljska 50, OIB:81974221268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 2</w:t>
      </w:r>
      <w:r w:rsidR="005815C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j e 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101D38" w:rsidP="00101D38" w:rsidR="00101D38" w:rsidRPr="00101D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4, da  u roku 8 dana dostavi ovom sudu, pozivom na gornji broj spisa, podatak ima li uvodno naznačeni dužnik zaposlenika.</w:t>
      </w:r>
    </w:p>
    <w:p w:rsidRDefault="00101D38" w:rsidP="00101D38" w:rsidR="00101D38" w:rsidRPr="00101D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01D38" w:rsidP="00101D38" w:rsidR="00101D38" w:rsidRPr="00101D3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ovom sudu podnijela zahtjev za provedbu skraćenog stečajnog postupka nad uvodno naznačenim dužnikom.</w:t>
      </w: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je podnesen temeljem čl. 429. st. 1. Stečajnog zakona (Narodne novine broj 71/15, dalje:SZ).</w:t>
      </w: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428. st. 1. SZ-a propisane su pretpostavke za provedbu skraćenog stečajnog postupka nad pravnom osobom i to:</w:t>
      </w:r>
    </w:p>
    <w:p w:rsidRDefault="00101D38" w:rsidP="00101D38" w:rsidR="00101D38" w:rsidRPr="00101D3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ako nema zaposlenih,</w:t>
      </w:r>
    </w:p>
    <w:p w:rsidRDefault="00101D38" w:rsidP="00101D38" w:rsidR="00101D38" w:rsidRPr="00101D3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ima evidentirane neizvršene osnove za plaćanje u neprekinutom razdoblju od 120 dana,</w:t>
      </w:r>
    </w:p>
    <w:p w:rsidRDefault="00101D38" w:rsidP="00101D38" w:rsidR="00101D38" w:rsidRPr="00101D3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ako nisu ispunjene pretpostavke za pokretanje drugog postupka radi brisanja iz sudskog registra.</w:t>
      </w:r>
    </w:p>
    <w:p w:rsidRDefault="00101D38" w:rsidP="00101D38" w:rsidR="00101D38" w:rsidRPr="00101D38">
      <w:pPr>
        <w:spacing w:lineRule="auto" w:line="240" w:after="0"/>
        <w:ind w:left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11. st. 3. SZ-a, sud po službenoj dužnosti utvrđuje sve činjenice koje su važne za stečajni i predstečajni postupak, te radi toga može izvoditi sve potrebne dokaze.</w:t>
      </w:r>
    </w:p>
    <w:p w:rsidRDefault="00101D38" w:rsidP="00101D38" w:rsidR="00101D38" w:rsidRPr="00101D38">
      <w:pPr>
        <w:spacing w:lineRule="auto" w:line="240" w:after="0"/>
        <w:ind w:left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Jedna od pretpostavki za provedbu skraćenog stečajnog postupka je okolnost da dužnik nema zaposlenih, o čemu u skladu s odredbama Zakona o mirovinskom osiguranju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Hrvatski zavod za mirovinsko osiguranje vodi propisane evidencije, pa je valjalo pozvati Hrvatski zavod za mirovinsko osiguranje na dostavu podataka kao u izreci zaključka.</w:t>
      </w: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Karlovcu 2</w:t>
      </w:r>
      <w:r w:rsidR="005815C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Sudac:</w:t>
      </w:r>
    </w:p>
    <w:p w:rsidRDefault="00101D38" w:rsidP="00101D38" w:rsid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Jadranka Mađeruh</w:t>
      </w:r>
    </w:p>
    <w:p w:rsidRDefault="00101D38" w:rsidP="00101D38" w:rsidR="00101D38" w:rsidRPr="00101D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žalba nije dopuštena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(čl. 19. st. 7. SZ-a).                                                       </w:t>
      </w:r>
    </w:p>
    <w:p w:rsidRDefault="00101D38" w:rsidP="00101D38" w:rsidR="00101D38" w:rsidRPr="00101D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23198" w:rsidP="00101D38" w:rsidR="0042319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</w:t>
      </w:r>
    </w:p>
    <w:p w:rsidRDefault="00101D38" w:rsidP="00101D38" w:rsidR="00101D38" w:rsidRPr="00101D38">
      <w:pPr>
        <w:tabs>
          <w:tab w:pos="578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01D38" w:rsidP="00101D38" w:rsidR="00101D38" w:rsidRPr="00101D38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HZMIO</w:t>
      </w:r>
    </w:p>
    <w:p w:rsidRDefault="00101D38" w:rsidP="00101D38" w:rsidR="00101D38" w:rsidRPr="00101D38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p w:rsidRDefault="00101D38" w:rsidP="00101D38" w:rsidR="00101D38" w:rsidRPr="00101D38">
      <w:pPr>
        <w:tabs>
          <w:tab w:pos="7088" w:val="left"/>
        </w:tabs>
        <w:spacing w:lineRule="auto" w:line="240" w:after="0"/>
        <w:contextualSpacing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101D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101D38" w:rsidP="00101D38" w:rsidR="00101D38" w:rsidRPr="00101D38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101D38" w:rsidP="00101D38" w:rsidR="00101D38" w:rsidRPr="00101D38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101D38" w:rsidP="00101D38" w:rsidR="00101D38" w:rsidRPr="00101D38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E34FB" w:rsidR="00CE34FB"/>
    <w:sectPr w:rsidR="00CE34F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EA9" w:rsidP="00101D38" w:rsidR="00AE2EA9">
      <w:pPr>
        <w:spacing w:lineRule="auto" w:line="240" w:after="0"/>
      </w:pPr>
      <w:r>
        <w:separator/>
      </w:r>
    </w:p>
  </w:endnote>
  <w:endnote w:id="0" w:type="continuationSeparator">
    <w:p w:rsidRDefault="00AE2EA9" w:rsidP="00101D38" w:rsidR="00AE2E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EA9" w:rsidP="00101D38" w:rsidR="00AE2EA9">
      <w:pPr>
        <w:spacing w:lineRule="auto" w:line="240" w:after="0"/>
      </w:pPr>
      <w:r>
        <w:separator/>
      </w:r>
    </w:p>
  </w:footnote>
  <w:footnote w:id="0" w:type="continuationSeparator">
    <w:p w:rsidRDefault="00AE2EA9" w:rsidP="00101D38" w:rsidR="00AE2E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3198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B3608">
      <w:t>1811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3E294F"/>
    <w:rsid w:val="00423198"/>
    <w:rsid w:val="004F575B"/>
    <w:rsid w:val="005815C2"/>
    <w:rsid w:val="00675EE5"/>
    <w:rsid w:val="00676E07"/>
    <w:rsid w:val="00754C7B"/>
    <w:rsid w:val="00842A75"/>
    <w:rsid w:val="008A3EEA"/>
    <w:rsid w:val="008B3608"/>
    <w:rsid w:val="00AE2EA9"/>
    <w:rsid w:val="00B54A5E"/>
    <w:rsid w:val="00CE34FB"/>
    <w:rsid w:val="00D4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styleId="Tekstrezerviranogmjesta" w:type="character">
    <w:name w:val="Placeholder Text"/>
    <w:basedOn w:val="Zadanifontodlomka"/>
    <w:uiPriority w:val="99"/>
    <w:semiHidden/>
    <w:rsid w:val="004231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19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23198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2319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23198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styleId="Tekstrezerviranogmjesta" w:type="character">
    <w:name w:val="Placeholder Text"/>
    <w:basedOn w:val="Zadanifontodlomka"/>
    <w:uiPriority w:val="99"/>
    <w:semiHidden/>
    <w:rsid w:val="004231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19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23198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2319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23198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St-1811/2015</izvorni_sadrzaj>
    <derivirana_varijabla naziv="DomainObject.Predmet.OznakaBroj_1">St-1811/2015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KOA MOBITELI d.o.o.</izvorni_sadrzaj>
    <derivirana_varijabla naziv="DomainObject.Predmet.ProtustrankaFormated_1">  KOA MOBITELI d.o.o.</derivirana_varijabla>
  </DomainObject.Predmet.ProtustrankaFormated>
  <DomainObject.Predmet.ProtustrankaFormatedOIB>
    <izvorni_sadrzaj>  KOA MOBITELI d.o.o., OIB 81974221268</izvorni_sadrzaj>
    <derivirana_varijabla naziv="DomainObject.Predmet.ProtustrankaFormatedOIB_1">  KOA MOBITELI d.o.o., OIB 81974221268</derivirana_varijabla>
  </DomainObject.Predmet.ProtustrankaFormatedOIB>
  <DomainObject.Predmet.ProtustrankaFormatedWithAdress>
    <izvorni_sadrzaj> KOA MOBITELI d.o.o., Ozaljska 50, 10000 Zagreb</izvorni_sadrzaj>
    <derivirana_varijabla naziv="DomainObject.Predmet.ProtustrankaFormatedWithAdress_1"> KOA MOBITELI d.o.o., Ozaljska 50, 10000 Zagreb</derivirana_varijabla>
  </DomainObject.Predmet.ProtustrankaFormatedWithAdress>
  <DomainObject.Predmet.ProtustrankaFormatedWithAdressOIB>
    <izvorni_sadrzaj> KOA MOBITELI d.o.o., OIB 81974221268, Ozaljska 50, 10000 Zagreb</izvorni_sadrzaj>
    <derivirana_varijabla naziv="DomainObject.Predmet.ProtustrankaFormatedWithAdressOIB_1"> KOA MOBITELI d.o.o., OIB 81974221268, Ozaljska 50, 10000 Zagreb</derivirana_varijabla>
  </DomainObject.Predmet.ProtustrankaFormatedWithAdressOIB>
  <DomainObject.Predmet.ProtustrankaWithAdress>
    <izvorni_sadrzaj>KOA MOBITELI d.o.o. Ozaljska 50, 10000 Zagreb</izvorni_sadrzaj>
    <derivirana_varijabla naziv="DomainObject.Predmet.ProtustrankaWithAdress_1">KOA MOBITELI d.o.o. Ozaljska 50, 10000 Zagreb</derivirana_varijabla>
  </DomainObject.Predmet.ProtustrankaWithAdress>
  <DomainObject.Predmet.ProtustrankaWithAdressOIB>
    <izvorni_sadrzaj>KOA MOBITELI d.o.o., OIB 81974221268, Ozaljska 50, 10000 Zagreb</izvorni_sadrzaj>
    <derivirana_varijabla naziv="DomainObject.Predmet.ProtustrankaWithAdressOIB_1">KOA MOBITELI d.o.o., OIB 81974221268, Ozaljska 50, 10000 Zagreb</derivirana_varijabla>
  </DomainObject.Predmet.ProtustrankaWithAdressOIB>
  <DomainObject.Predmet.ProtustrankaNazivFormated>
    <izvorni_sadrzaj>KOA MOBITELI d.o.o.</izvorni_sadrzaj>
    <derivirana_varijabla naziv="DomainObject.Predmet.ProtustrankaNazivFormated_1">KOA MOBITELI d.o.o.</derivirana_varijabla>
  </DomainObject.Predmet.ProtustrankaNazivFormated>
  <DomainObject.Predmet.ProtustrankaNazivFormatedOIB>
    <izvorni_sadrzaj>KOA MOBITELI d.o.o., OIB 81974221268</izvorni_sadrzaj>
    <derivirana_varijabla naziv="DomainObject.Predmet.ProtustrankaNazivFormatedOIB_1">KOA MOBITELI d.o.o., OIB 81974221268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 MOBITELI d.o.o.</item>
    </izvorni_sadrzaj>
    <derivirana_varijabla naziv="DomainObject.Predmet.ProtuStrankaListFormated_1">
      <item>KOA MOBITELI d.o.o.</item>
    </derivirana_varijabla>
  </DomainObject.Predmet.ProtuStrankaListFormated>
  <DomainObject.Predmet.ProtuStrankaListFormatedOIB>
    <izvorni_sadrzaj>
      <item>KOA MOBITELI d.o.o., OIB 81974221268</item>
    </izvorni_sadrzaj>
    <derivirana_varijabla naziv="DomainObject.Predmet.ProtuStrankaListFormatedOIB_1">
      <item>KOA MOBITELI d.o.o., OIB 81974221268</item>
    </derivirana_varijabla>
  </DomainObject.Predmet.ProtuStrankaListFormatedOIB>
  <DomainObject.Predmet.ProtuStrankaListFormatedWithAdress>
    <izvorni_sadrzaj>
      <item>KOA MOBITELI d.o.o., Ozaljska 50, 10000 Zagreb</item>
    </izvorni_sadrzaj>
    <derivirana_varijabla naziv="DomainObject.Predmet.ProtuStrankaListFormatedWithAdress_1">
      <item>KOA MOBITELI d.o.o., Ozaljska 50, 10000 Zagreb</item>
    </derivirana_varijabla>
  </DomainObject.Predmet.ProtuStrankaListFormatedWithAdress>
  <DomainObject.Predmet.ProtuStrankaListFormatedWithAdressOIB>
    <izvorni_sadrzaj>
      <item>KOA MOBITELI d.o.o., OIB 81974221268, Ozaljska 50, 10000 Zagreb</item>
    </izvorni_sadrzaj>
    <derivirana_varijabla naziv="DomainObject.Predmet.ProtuStrankaListFormatedWithAdressOIB_1">
      <item>KOA MOBITELI d.o.o., OIB 81974221268, Ozaljska 50, 10000 Zagreb</item>
    </derivirana_varijabla>
  </DomainObject.Predmet.ProtuStrankaListFormatedWithAdressOIB>
  <DomainObject.Predmet.ProtuStrankaListNazivFormated>
    <izvorni_sadrzaj>
      <item>KOA MOBITELI d.o.o.</item>
    </izvorni_sadrzaj>
    <derivirana_varijabla naziv="DomainObject.Predmet.ProtuStrankaListNazivFormated_1">
      <item>KOA MOBITELI d.o.o.</item>
    </derivirana_varijabla>
  </DomainObject.Predmet.ProtuStrankaListNazivFormated>
  <DomainObject.Predmet.ProtuStrankaListNazivFormatedOIB>
    <izvorni_sadrzaj>
      <item>KOA MOBITELI d.o.o., OIB 81974221268</item>
    </izvorni_sadrzaj>
    <derivirana_varijabla naziv="DomainObject.Predmet.ProtuStrankaListNazivFormatedOIB_1">
      <item>KOA MOBITELI d.o.o., OIB 81974221268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 MOBITELI d.o.o.</izvorni_sadrzaj>
    <derivirana_varijabla naziv="DomainObject.Predmet.ProtustrankaIDrugi_1">KOA MOBITELI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KOA MOBITELI d.o.o., OIB 81974221268, Ozaljska 50, 10000 Zagreb</izvorni_sadrzaj>
    <derivirana_varijabla naziv="DomainObject.Predmet.ProtustrankaIDrugiAdressOIB_1">KOA MOBITELI d.o.o., OIB 81974221268, Ozaljska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KOA MOBITELI d.o.o.</item>
    </izvorni_sadrzaj>
    <derivirana_varijabla naziv="DomainObject.Predmet.SudioniciListNaziv_1">
      <item>FINA Regionalni centar Zagreb</item>
      <item>KOA MOBITELI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KOA MOBITELI d.o.o., OIB 81974221268, Ozaljska 50,10000 Zagreb</item>
    </izvorni_sadrzaj>
    <derivirana_varijabla naziv="DomainObject.Predmet.SudioniciListAdressOIB_1">
      <item>FINA Regionalni centar Zagreb, OIB 85821130368, Trg svibanjskih žrtava 1995. 1,10000 Zagreb</item>
      <item>KOA MOBITELI d.o.o., OIB 81974221268, Ozaljska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81974221268</item>
    </izvorni_sadrzaj>
    <derivirana_varijabla naziv="DomainObject.Predmet.SudioniciListNazivOIB_1">
      <item>, OIB 85821130368</item>
      <item>, OIB 81974221268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1621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2015-11-24T13:26:00Z</dcterms:created>
  <dc:creator>Draženka Prpić</dc:creator>
  <cp:lastModifiedBy>Draženka Prpić</cp:lastModifiedBy>
  <cp:lastPrinted>2015-11-24T13:26:00Z</cp:lastPrinted>
  <dcterms:modified xmlns:xsi="http://www.w3.org/2001/XMLSchema-instance" xsi:type="dcterms:W3CDTF">2015-11-24T13:29:00Z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2672814256</vt:lpwstr>
  </prop:property>
  <prop:property name="BrojStranica" pid="6" fmtid="{D5CDD505-2E9C-101B-9397-08002B2CF9AE}">
    <vt:i4>2</vt:i4>
  </prop:property>
</prop:Properties>
</file>