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31621" w14:paraId="6c31621" w:rsidRDefault="00521C2E" w:rsidP="00521C2E" w:rsidR="00EB5DD9" w:rsidRPr="00521C2E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521C2E">
        <w:t>1 St-</w:t>
      </w:r>
      <w:r w:rsidR="00A93C1D">
        <w:t>76/14-</w:t>
      </w:r>
      <w:r w:rsidR="00C40953">
        <w:t>5</w:t>
      </w:r>
      <w:r w:rsidR="00DD7BF5">
        <w:t>8</w:t>
      </w:r>
    </w:p>
    <w:p w:rsidRDefault="004F627C" w:rsidP="00EB5DD9" w:rsidR="004F627C" w:rsidRPr="00521C2E"/>
    <w:p w:rsidRDefault="00EB5DD9" w:rsidP="00EB5DD9" w:rsidR="00EB5DD9" w:rsidRPr="00521C2E"/>
    <w:p w:rsidRDefault="004F627C" w:rsidP="00EB5DD9" w:rsidR="004F627C" w:rsidRPr="00521C2E"/>
    <w:p w:rsidRDefault="00EB5DD9" w:rsidP="00EB5DD9" w:rsidR="00EB5DD9" w:rsidRPr="00521C2E">
      <w:r w:rsidRPr="00521C2E">
        <w:t>REPUBLIKA HRVATSKA</w:t>
      </w:r>
    </w:p>
    <w:p w:rsidRDefault="00EB5DD9" w:rsidP="00521C2E" w:rsidR="0088169D" w:rsidRPr="00521C2E">
      <w:pPr>
        <w:jc w:val="both"/>
      </w:pPr>
      <w:r w:rsidRPr="00521C2E">
        <w:t>TRGOVAČKI SUD U ZADRU</w:t>
      </w:r>
      <w:r w:rsidRPr="00521C2E">
        <w:tab/>
      </w:r>
      <w:r w:rsidRPr="00521C2E">
        <w:tab/>
      </w:r>
      <w:r w:rsidRPr="00521C2E">
        <w:tab/>
      </w:r>
      <w:r w:rsidRPr="00521C2E">
        <w:tab/>
      </w:r>
      <w:r w:rsidRPr="00521C2E">
        <w:tab/>
      </w:r>
      <w:r w:rsidRPr="00521C2E">
        <w:tab/>
      </w:r>
    </w:p>
    <w:p w:rsidRDefault="0088169D" w:rsidP="00EB5DD9" w:rsidR="0088169D" w:rsidRPr="00521C2E">
      <w:pPr>
        <w:jc w:val="center"/>
      </w:pPr>
    </w:p>
    <w:p w:rsidRDefault="0088169D" w:rsidP="00EB5DD9" w:rsidR="0088169D" w:rsidRPr="00521C2E">
      <w:pPr>
        <w:jc w:val="center"/>
      </w:pPr>
      <w:r w:rsidRPr="00521C2E">
        <w:t xml:space="preserve">R E P U B L I K A   H R V A T S K A </w:t>
      </w:r>
    </w:p>
    <w:p w:rsidRDefault="0088169D" w:rsidP="00EB5DD9" w:rsidR="0088169D" w:rsidRPr="00521C2E">
      <w:pPr>
        <w:jc w:val="center"/>
      </w:pPr>
    </w:p>
    <w:p w:rsidRDefault="00EB5DD9" w:rsidP="00EB5DD9" w:rsidR="00EB5DD9" w:rsidRPr="00521C2E">
      <w:pPr>
        <w:jc w:val="center"/>
      </w:pPr>
      <w:r w:rsidRPr="00521C2E">
        <w:t>R J E Š E N J E</w:t>
      </w:r>
    </w:p>
    <w:p w:rsidRDefault="00EB5DD9" w:rsidP="00EB5DD9" w:rsidR="00EB5DD9" w:rsidRPr="00521C2E"/>
    <w:p w:rsidRDefault="00EB5DD9" w:rsidP="00EB5DD9" w:rsidR="00EB5DD9" w:rsidRPr="00521C2E">
      <w:pPr>
        <w:jc w:val="both"/>
      </w:pPr>
      <w:r w:rsidRPr="00521C2E">
        <w:tab/>
        <w:t>Trgovački sud u Zadru,</w:t>
      </w:r>
      <w:r w:rsidR="009D2E32" w:rsidRPr="00521C2E">
        <w:t xml:space="preserve"> OIB: 39670464653</w:t>
      </w:r>
      <w:r w:rsidR="00521C2E" w:rsidRPr="00521C2E">
        <w:t xml:space="preserve"> po</w:t>
      </w:r>
      <w:r w:rsidRPr="00521C2E">
        <w:t xml:space="preserve"> stečajno</w:t>
      </w:r>
      <w:r w:rsidR="00A357A0">
        <w:t>j</w:t>
      </w:r>
      <w:r w:rsidRPr="00521C2E">
        <w:t xml:space="preserve"> su</w:t>
      </w:r>
      <w:r w:rsidR="00A357A0">
        <w:t>tkinji</w:t>
      </w:r>
      <w:r w:rsidRPr="00521C2E">
        <w:t xml:space="preserve"> Ardeni </w:t>
      </w:r>
      <w:proofErr w:type="spellStart"/>
      <w:r w:rsidRPr="00521C2E">
        <w:t>Bajlo</w:t>
      </w:r>
      <w:proofErr w:type="spellEnd"/>
      <w:r w:rsidRPr="00521C2E">
        <w:t xml:space="preserve"> u stečajnom postupku nad stečajnim dužnikom </w:t>
      </w:r>
      <w:r w:rsidR="00A93C1D">
        <w:t xml:space="preserve">INTER d.o.o. </w:t>
      </w:r>
      <w:proofErr w:type="spellStart"/>
      <w:r w:rsidR="00A93C1D">
        <w:t>Krapanj</w:t>
      </w:r>
      <w:proofErr w:type="spellEnd"/>
      <w:r w:rsidR="00A93C1D">
        <w:t xml:space="preserve"> </w:t>
      </w:r>
      <w:r w:rsidR="00A93C1D" w:rsidRPr="008D3E27">
        <w:t xml:space="preserve">u stečaju, </w:t>
      </w:r>
      <w:r w:rsidR="00A93C1D">
        <w:t xml:space="preserve">Ulica 23, </w:t>
      </w:r>
      <w:proofErr w:type="spellStart"/>
      <w:r w:rsidR="00A93C1D">
        <w:t>Krapanj</w:t>
      </w:r>
      <w:proofErr w:type="spellEnd"/>
      <w:r w:rsidR="00A93C1D">
        <w:t>, OIB: 60096017124, koga zastupa stečajni upravitelj Milan Macura</w:t>
      </w:r>
      <w:r w:rsidR="0046570B" w:rsidRPr="00521C2E">
        <w:t xml:space="preserve">, </w:t>
      </w:r>
      <w:r w:rsidRPr="00521C2E">
        <w:t>dana</w:t>
      </w:r>
      <w:r w:rsidR="0046570B" w:rsidRPr="00521C2E">
        <w:t xml:space="preserve"> </w:t>
      </w:r>
      <w:r w:rsidR="00C40953">
        <w:t>08. travnja</w:t>
      </w:r>
      <w:r w:rsidR="00A357A0">
        <w:t xml:space="preserve"> 2016.</w:t>
      </w:r>
      <w:r w:rsidRPr="00521C2E">
        <w:t xml:space="preserve">, </w:t>
      </w:r>
    </w:p>
    <w:p w:rsidRDefault="00EB5DD9" w:rsidP="00EB5DD9" w:rsidR="00EB5DD9" w:rsidRPr="00521C2E">
      <w:pPr>
        <w:jc w:val="center"/>
      </w:pPr>
    </w:p>
    <w:p w:rsidRDefault="00EB5DD9" w:rsidP="00EB5DD9" w:rsidR="00EB5DD9" w:rsidRPr="00521C2E">
      <w:pPr>
        <w:jc w:val="center"/>
      </w:pPr>
      <w:r w:rsidRPr="00521C2E">
        <w:t>r i j e š i o   j e</w:t>
      </w:r>
    </w:p>
    <w:p w:rsidRDefault="00EB5DD9" w:rsidP="00EB5DD9" w:rsidR="00EB5DD9" w:rsidRPr="00521C2E">
      <w:pPr>
        <w:jc w:val="both"/>
      </w:pPr>
    </w:p>
    <w:p w:rsidRDefault="00A357A0" w:rsidP="00EB5DD9" w:rsidR="00EB5DD9" w:rsidRPr="00521C2E">
      <w:pPr>
        <w:ind w:firstLine="708"/>
        <w:jc w:val="both"/>
      </w:pPr>
      <w:r>
        <w:t>I</w:t>
      </w:r>
      <w:r w:rsidR="00EB5DD9" w:rsidRPr="00521C2E">
        <w:t>. Saziva se Skupština vjerovnika i to za dan</w:t>
      </w:r>
    </w:p>
    <w:p w:rsidRDefault="00EB5DD9" w:rsidP="00EB5DD9" w:rsidR="00EB5DD9" w:rsidRPr="00521C2E">
      <w:pPr>
        <w:ind w:firstLine="708"/>
        <w:jc w:val="both"/>
      </w:pPr>
    </w:p>
    <w:p w:rsidRDefault="00C40953" w:rsidP="00A93C1D" w:rsidR="00A93C1D" w:rsidRPr="00521C2E">
      <w:pPr>
        <w:jc w:val="center"/>
      </w:pPr>
      <w:r>
        <w:t>29</w:t>
      </w:r>
      <w:r w:rsidR="00A357A0">
        <w:t>. travnja 2016.</w:t>
      </w:r>
      <w:r w:rsidR="00EB5DD9" w:rsidRPr="00521C2E">
        <w:t xml:space="preserve"> u </w:t>
      </w:r>
      <w:r w:rsidR="00A93C1D">
        <w:t>10,</w:t>
      </w:r>
      <w:r>
        <w:t>15</w:t>
      </w:r>
      <w:r w:rsidR="00F65BCE" w:rsidRPr="00521C2E">
        <w:t xml:space="preserve"> </w:t>
      </w:r>
      <w:r w:rsidR="00EB5DD9" w:rsidRPr="00521C2E">
        <w:t>sati, koja će se održati</w:t>
      </w:r>
      <w:r w:rsidR="00CC11DB">
        <w:t xml:space="preserve"> u</w:t>
      </w:r>
      <w:r w:rsidR="00EB5DD9" w:rsidRPr="00521C2E">
        <w:t xml:space="preserve"> </w:t>
      </w:r>
      <w:r w:rsidR="00A93C1D">
        <w:t>Staln</w:t>
      </w:r>
      <w:r w:rsidR="00CC11DB">
        <w:t>oj</w:t>
      </w:r>
      <w:r w:rsidR="00A93C1D">
        <w:t xml:space="preserve"> služb</w:t>
      </w:r>
      <w:r w:rsidR="00CC11DB">
        <w:t>i</w:t>
      </w:r>
      <w:r w:rsidR="00A93C1D">
        <w:t xml:space="preserve"> u Šibeniku, </w:t>
      </w:r>
      <w:r w:rsidR="00A93C1D" w:rsidRPr="00521C2E">
        <w:t xml:space="preserve">sudnica </w:t>
      </w:r>
      <w:r w:rsidR="00A93C1D">
        <w:t>212</w:t>
      </w:r>
    </w:p>
    <w:p w:rsidRDefault="0028088B" w:rsidP="00AB4654" w:rsidR="0028088B" w:rsidRPr="00521C2E">
      <w:pPr>
        <w:jc w:val="center"/>
      </w:pPr>
    </w:p>
    <w:p w:rsidRDefault="0028088B" w:rsidP="0028088B" w:rsidR="0028088B" w:rsidRPr="00521C2E">
      <w:pPr>
        <w:jc w:val="both"/>
      </w:pPr>
      <w:r w:rsidRPr="00521C2E">
        <w:t xml:space="preserve">           Sa slijedećim dnevnim redom:</w:t>
      </w:r>
    </w:p>
    <w:p w:rsidRDefault="0028088B" w:rsidP="0028088B" w:rsidR="0028088B" w:rsidRPr="00521C2E">
      <w:pPr>
        <w:jc w:val="both"/>
      </w:pPr>
    </w:p>
    <w:p w:rsidRDefault="0028088B" w:rsidP="0028088B" w:rsidR="0028088B" w:rsidRPr="00395B83">
      <w:pPr>
        <w:numPr>
          <w:ilvl w:val="0"/>
          <w:numId w:val="3"/>
        </w:numPr>
        <w:jc w:val="both"/>
      </w:pPr>
      <w:r w:rsidRPr="00395B83">
        <w:t>Izvješće stečajn</w:t>
      </w:r>
      <w:r w:rsidR="00971721" w:rsidRPr="00395B83">
        <w:t>og</w:t>
      </w:r>
      <w:r w:rsidRPr="00395B83">
        <w:t xml:space="preserve"> upravitelj</w:t>
      </w:r>
      <w:r w:rsidR="00971721" w:rsidRPr="00395B83">
        <w:t>a</w:t>
      </w:r>
      <w:r w:rsidRPr="00395B83">
        <w:t xml:space="preserve"> o dosadašnjem tijeku postupka</w:t>
      </w:r>
      <w:r w:rsidR="002B50D0" w:rsidRPr="00395B83">
        <w:t xml:space="preserve"> </w:t>
      </w:r>
    </w:p>
    <w:p w:rsidRDefault="00F12BB6" w:rsidP="0028088B" w:rsidR="00F12BB6">
      <w:pPr>
        <w:numPr>
          <w:ilvl w:val="0"/>
          <w:numId w:val="3"/>
        </w:numPr>
        <w:jc w:val="both"/>
      </w:pPr>
      <w:r>
        <w:t>Donošenje odluke o načinu i uvjetima unovčenja imovine stečajnog dužnika</w:t>
      </w:r>
    </w:p>
    <w:p w:rsidRDefault="00A1250A" w:rsidP="0028088B" w:rsidR="00F12BB6">
      <w:pPr>
        <w:numPr>
          <w:ilvl w:val="0"/>
          <w:numId w:val="3"/>
        </w:numPr>
        <w:jc w:val="both"/>
      </w:pPr>
      <w:r w:rsidRPr="00395B83">
        <w:t xml:space="preserve">Donošenje odluke o </w:t>
      </w:r>
      <w:r w:rsidR="00F12BB6">
        <w:t>nastavku sudskih postupaka u kojima je stečajni dužnik stranka</w:t>
      </w:r>
    </w:p>
    <w:p w:rsidRDefault="00EB5DD9" w:rsidP="00EB5DD9" w:rsidR="00EB5DD9" w:rsidRPr="00521C2E">
      <w:pPr>
        <w:jc w:val="both"/>
      </w:pPr>
    </w:p>
    <w:p w:rsidRDefault="00A357A0" w:rsidP="00EB5DD9" w:rsidR="00EB5DD9" w:rsidRPr="00521C2E">
      <w:pPr>
        <w:jc w:val="both"/>
      </w:pPr>
      <w:r>
        <w:tab/>
      </w:r>
      <w:r w:rsidR="00EB5DD9" w:rsidRPr="00521C2E">
        <w:t>II. Na ročište se pozivaju svi vjerovnici stečajnog dužnika</w:t>
      </w:r>
      <w:r w:rsidR="00EE3056">
        <w:t>.</w:t>
      </w:r>
    </w:p>
    <w:p w:rsidRDefault="00EB5DD9" w:rsidP="00EB5DD9" w:rsidR="00EB5DD9" w:rsidRPr="00521C2E">
      <w:pPr>
        <w:jc w:val="both"/>
      </w:pPr>
    </w:p>
    <w:p w:rsidRDefault="00EB5DD9" w:rsidP="00EB5DD9" w:rsidR="00EB5DD9" w:rsidRPr="00521C2E">
      <w:pPr>
        <w:jc w:val="both"/>
      </w:pPr>
      <w:r w:rsidRPr="00521C2E">
        <w:tab/>
        <w:t>I</w:t>
      </w:r>
      <w:r w:rsidR="00A357A0">
        <w:t>II</w:t>
      </w:r>
      <w:r w:rsidRPr="00521C2E">
        <w:t xml:space="preserve">. Ovo će se rješenje objaviti na </w:t>
      </w:r>
      <w:r w:rsidR="00EE3056">
        <w:t>e-</w:t>
      </w:r>
      <w:r w:rsidRPr="00521C2E">
        <w:t>Oglasnoj ploči suda, a što svim vjerovnicima služi kao poziv na ročište.</w:t>
      </w:r>
    </w:p>
    <w:p w:rsidRDefault="0028088B" w:rsidP="00EB5DD9" w:rsidR="0028088B" w:rsidRPr="00521C2E">
      <w:pPr>
        <w:jc w:val="center"/>
      </w:pPr>
    </w:p>
    <w:p w:rsidRDefault="00EB5DD9" w:rsidP="00EB5DD9" w:rsidR="00EB5DD9" w:rsidRPr="00521C2E">
      <w:pPr>
        <w:jc w:val="center"/>
      </w:pPr>
      <w:r w:rsidRPr="00521C2E">
        <w:t xml:space="preserve">U Zadru, dana </w:t>
      </w:r>
      <w:r w:rsidR="00C40953">
        <w:t>08. travnja</w:t>
      </w:r>
      <w:r w:rsidR="00A357A0">
        <w:t xml:space="preserve"> 2016</w:t>
      </w:r>
      <w:r w:rsidRPr="00521C2E">
        <w:t>.</w:t>
      </w:r>
      <w:r w:rsidR="009B31F2" w:rsidRPr="00521C2E">
        <w:t xml:space="preserve"> </w:t>
      </w:r>
    </w:p>
    <w:p w:rsidRDefault="0088169D" w:rsidP="00EB5DD9" w:rsidR="0088169D" w:rsidRPr="00521C2E">
      <w:pPr>
        <w:ind w:firstLine="708" w:left="5664"/>
      </w:pPr>
    </w:p>
    <w:p w:rsidRDefault="004C3D90" w:rsidP="00C40953" w:rsidR="004C3D90">
      <w:pPr>
        <w:jc w:val="right"/>
      </w:pPr>
      <w:r w:rsidRPr="002C500F">
        <w:t>Stečajn</w:t>
      </w:r>
      <w:r>
        <w:t>a</w:t>
      </w:r>
      <w:r w:rsidRPr="002C500F">
        <w:t xml:space="preserve"> su</w:t>
      </w:r>
      <w:r>
        <w:t>tkinja:</w:t>
      </w:r>
    </w:p>
    <w:p w:rsidRDefault="00C40953" w:rsidP="00C40953" w:rsidR="004C3D90" w:rsidRPr="00F60CD9">
      <w:pPr>
        <w:jc w:val="right"/>
      </w:pPr>
      <w:r>
        <w:t xml:space="preserve">Ardena </w:t>
      </w:r>
      <w:proofErr w:type="spellStart"/>
      <w:r>
        <w:t>Bajlo</w:t>
      </w:r>
      <w:proofErr w:type="spellEnd"/>
    </w:p>
    <w:p w:rsidRDefault="004C3D90" w:rsidP="004C3D90" w:rsidR="004C3D90"/>
    <w:p w:rsidRDefault="00A357A0" w:rsidP="00C838C2" w:rsidR="00A357A0">
      <w:pPr>
        <w:ind w:firstLine="708" w:left="5664"/>
      </w:pPr>
    </w:p>
    <w:p w:rsidRDefault="00A357A0" w:rsidP="00C838C2" w:rsidR="00A357A0" w:rsidRPr="00521C2E">
      <w:pPr>
        <w:ind w:firstLine="708" w:left="5664"/>
      </w:pPr>
    </w:p>
    <w:p w:rsidRDefault="00EB5DD9" w:rsidP="00EB5DD9" w:rsidR="00EB5DD9" w:rsidRPr="00521C2E">
      <w:r w:rsidRPr="00521C2E">
        <w:t>POUKA O PRAVNOM LIJEKU</w:t>
      </w:r>
    </w:p>
    <w:p w:rsidRDefault="00EB5DD9" w:rsidP="00EB5DD9" w:rsidR="00EB5DD9" w:rsidRPr="00521C2E">
      <w:r w:rsidRPr="00521C2E">
        <w:t>Protiv ovog rješenja nije dopuštena žalba (čl. 42. Stečajnog zakona)</w:t>
      </w:r>
      <w:r w:rsidR="00E9745B" w:rsidRPr="00521C2E">
        <w:t>.</w:t>
      </w:r>
    </w:p>
    <w:p w:rsidRDefault="00CC11DB" w:rsidP="002B2E20" w:rsidR="00CC11DB"/>
    <w:p w:rsidRDefault="00CC11DB" w:rsidP="002B2E20" w:rsidR="00CC11DB"/>
    <w:p w:rsidRDefault="002B2E20" w:rsidP="002B2E20" w:rsidR="002B2E20" w:rsidRPr="00521C2E">
      <w:r w:rsidRPr="00521C2E">
        <w:t xml:space="preserve">Dostaviti : </w:t>
      </w:r>
    </w:p>
    <w:p w:rsidRDefault="002B2E20" w:rsidP="002B2E20" w:rsidR="002B2E20" w:rsidRPr="00521C2E"/>
    <w:p w:rsidRDefault="002B2E20" w:rsidP="002B2E20" w:rsidR="002B2E20" w:rsidRPr="00521C2E">
      <w:pPr>
        <w:numPr>
          <w:ilvl w:val="0"/>
          <w:numId w:val="2"/>
        </w:numPr>
      </w:pPr>
      <w:r w:rsidRPr="00521C2E">
        <w:t xml:space="preserve">stečajnom upravitelju </w:t>
      </w:r>
      <w:r w:rsidR="00F12BB6">
        <w:t>– e-mailom</w:t>
      </w:r>
    </w:p>
    <w:p w:rsidRDefault="00EE3056" w:rsidP="002B2E20" w:rsidR="002B2E20" w:rsidRPr="00521C2E">
      <w:pPr>
        <w:numPr>
          <w:ilvl w:val="0"/>
          <w:numId w:val="2"/>
        </w:numPr>
      </w:pPr>
      <w:r>
        <w:t>e-</w:t>
      </w:r>
      <w:r w:rsidR="002B2E20" w:rsidRPr="00521C2E">
        <w:t>oglasna ploča</w:t>
      </w:r>
    </w:p>
    <w:p w:rsidRDefault="002B2E20" w:rsidP="002B2E20" w:rsidR="002B2E20" w:rsidRPr="00521C2E">
      <w:pPr>
        <w:numPr>
          <w:ilvl w:val="0"/>
          <w:numId w:val="2"/>
        </w:numPr>
      </w:pPr>
      <w:r w:rsidRPr="00521C2E">
        <w:t xml:space="preserve">u spis </w:t>
      </w:r>
    </w:p>
    <w:p w:rsidRDefault="00F373FC" w:rsidP="00EB5DD9" w:rsidR="00F373FC" w:rsidRPr="00521C2E"/>
    <w:sectPr w:rsidSect="00521C2E" w:rsidR="00F373FC" w:rsidRPr="00521C2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1C2E" w:rsidP="00521C2E" w:rsidR="00521C2E">
      <w:r>
        <w:separator/>
      </w:r>
    </w:p>
  </w:endnote>
  <w:endnote w:id="0" w:type="continuationSeparator">
    <w:p w:rsidRDefault="00521C2E" w:rsidP="00521C2E" w:rsidR="00521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1C2E" w:rsidP="00521C2E" w:rsidR="00521C2E">
      <w:r>
        <w:separator/>
      </w:r>
    </w:p>
  </w:footnote>
  <w:footnote w:id="0" w:type="continuationSeparator">
    <w:p w:rsidRDefault="00521C2E" w:rsidP="00521C2E" w:rsidR="00521C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9463169"/>
      <w:docPartObj>
        <w:docPartGallery w:val="Page Numbers (Top of Page)"/>
        <w:docPartUnique/>
      </w:docPartObj>
    </w:sdtPr>
    <w:sdtEndPr/>
    <w:sdtContent>
      <w:p w:rsidRDefault="00521C2E" w:rsidP="00521C2E" w:rsidR="00521C2E" w:rsidRPr="00521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3D90">
          <w:rPr>
            <w:noProof/>
          </w:rPr>
          <w:t>2</w:t>
        </w:r>
        <w:r>
          <w:fldChar w:fldCharType="end"/>
        </w:r>
        <w:r w:rsidRPr="00521C2E">
          <w:t xml:space="preserve"> </w:t>
        </w:r>
        <w:r>
          <w:tab/>
        </w:r>
        <w:r>
          <w:tab/>
          <w:t xml:space="preserve">Poslovni broj: </w:t>
        </w:r>
        <w:r w:rsidRPr="00521C2E">
          <w:t>1 St-</w:t>
        </w:r>
        <w:r w:rsidR="00A93C1D">
          <w:t>76</w:t>
        </w:r>
        <w:r w:rsidR="00EE3056">
          <w:t>/14-</w:t>
        </w:r>
        <w:r w:rsidR="00A93C1D">
          <w:t>36</w:t>
        </w:r>
      </w:p>
      <w:p w:rsidRDefault="00E877E9" w:rsidR="00521C2E">
        <w:pPr>
          <w:pStyle w:val="Zaglavlje"/>
          <w:jc w:val="center"/>
        </w:pPr>
      </w:p>
    </w:sdtContent>
  </w:sdt>
  <w:p w:rsidRDefault="00521C2E" w:rsidR="00521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DD9"/>
    <w:rsid w:val="0003284A"/>
    <w:rsid w:val="000870CB"/>
    <w:rsid w:val="000C76ED"/>
    <w:rsid w:val="00176109"/>
    <w:rsid w:val="001F669E"/>
    <w:rsid w:val="00225D30"/>
    <w:rsid w:val="0028088B"/>
    <w:rsid w:val="00297FF9"/>
    <w:rsid w:val="002B2E20"/>
    <w:rsid w:val="002B50D0"/>
    <w:rsid w:val="002F58D9"/>
    <w:rsid w:val="00311E9E"/>
    <w:rsid w:val="00384894"/>
    <w:rsid w:val="00395B83"/>
    <w:rsid w:val="003B0046"/>
    <w:rsid w:val="003B6D77"/>
    <w:rsid w:val="00424096"/>
    <w:rsid w:val="004443DA"/>
    <w:rsid w:val="0046570B"/>
    <w:rsid w:val="004B6898"/>
    <w:rsid w:val="004C3D90"/>
    <w:rsid w:val="004F627C"/>
    <w:rsid w:val="00521C2E"/>
    <w:rsid w:val="0059483E"/>
    <w:rsid w:val="006D5987"/>
    <w:rsid w:val="00727837"/>
    <w:rsid w:val="00752868"/>
    <w:rsid w:val="00754F7B"/>
    <w:rsid w:val="00776B68"/>
    <w:rsid w:val="007B1F85"/>
    <w:rsid w:val="007E4CE0"/>
    <w:rsid w:val="00844E6F"/>
    <w:rsid w:val="008730A4"/>
    <w:rsid w:val="0088169D"/>
    <w:rsid w:val="009200A9"/>
    <w:rsid w:val="00971721"/>
    <w:rsid w:val="009B31F2"/>
    <w:rsid w:val="009D2E32"/>
    <w:rsid w:val="00A1250A"/>
    <w:rsid w:val="00A16FD4"/>
    <w:rsid w:val="00A27090"/>
    <w:rsid w:val="00A357A0"/>
    <w:rsid w:val="00A411C9"/>
    <w:rsid w:val="00A47E50"/>
    <w:rsid w:val="00A80829"/>
    <w:rsid w:val="00A93C1D"/>
    <w:rsid w:val="00A94666"/>
    <w:rsid w:val="00AB4654"/>
    <w:rsid w:val="00AD5385"/>
    <w:rsid w:val="00B056E6"/>
    <w:rsid w:val="00B258FB"/>
    <w:rsid w:val="00B65364"/>
    <w:rsid w:val="00B6567B"/>
    <w:rsid w:val="00BE6C59"/>
    <w:rsid w:val="00BF5111"/>
    <w:rsid w:val="00C10CEE"/>
    <w:rsid w:val="00C40953"/>
    <w:rsid w:val="00C838C2"/>
    <w:rsid w:val="00CC11DB"/>
    <w:rsid w:val="00CD5432"/>
    <w:rsid w:val="00CE7132"/>
    <w:rsid w:val="00D60967"/>
    <w:rsid w:val="00D954E8"/>
    <w:rsid w:val="00DD7BF5"/>
    <w:rsid w:val="00E20BB0"/>
    <w:rsid w:val="00E53204"/>
    <w:rsid w:val="00E877E9"/>
    <w:rsid w:val="00E9745B"/>
    <w:rsid w:val="00EB5DD9"/>
    <w:rsid w:val="00EB7616"/>
    <w:rsid w:val="00EC463E"/>
    <w:rsid w:val="00EE3056"/>
    <w:rsid w:val="00EF34CB"/>
    <w:rsid w:val="00F11729"/>
    <w:rsid w:val="00F12BB6"/>
    <w:rsid w:val="00F373FC"/>
    <w:rsid w:val="00F65BCE"/>
    <w:rsid w:val="00FA4510"/>
    <w:rsid w:val="00FF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5D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B50D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77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7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7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7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7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B5D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B50D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77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7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7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7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7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2014.</izvorni_sadrzaj>
    <derivirana_varijabla naziv="DomainObject.Predmet.DatumOsnivanja_1">27.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St-76/2014</izvorni_sadrzaj>
    <derivirana_varijabla naziv="DomainObject.Predmet.OznakaBroj_1">St-76/2014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INTER, društvo sa ograničenom odgovornošću za trgovinu</izvorni_sadrzaj>
    <derivirana_varijabla naziv="DomainObject.Predmet.ProtustrankaFormated_1">  INTER, društvo sa ograničenom odgovornošću za trgovinu</derivirana_varijabla>
  </DomainObject.Predmet.ProtustrankaFormated>
  <DomainObject.Predmet.ProtustrankaFormatedOIB>
    <izvorni_sadrzaj>  INTER, društvo sa ograničenom odgovornošću za trgovinu, OIB 60096017124</izvorni_sadrzaj>
    <derivirana_varijabla naziv="DomainObject.Predmet.ProtustrankaFormatedOIB_1">  INTER, društvo sa ograničenom odgovornošću za trgovinu, OIB 60096017124</derivirana_varijabla>
  </DomainObject.Predmet.ProtustrankaFormatedOIB>
  <DomainObject.Predmet.ProtustrankaFormatedWithAdress>
    <izvorni_sadrzaj> INTER, društvo sa ograničenom odgovornošću za trgovinu, Ulica II 3, 22000 Krapanj</izvorni_sadrzaj>
    <derivirana_varijabla naziv="DomainObject.Predmet.ProtustrankaFormatedWithAdress_1"> INTER, društvo sa ograničenom odgovornošću za trgovinu, Ulica II 3, 22000 Krapanj</derivirana_varijabla>
  </DomainObject.Predmet.ProtustrankaFormatedWithAdress>
  <DomainObject.Predmet.ProtustrankaFormatedWithAdressOIB>
    <izvorni_sadrzaj> INTER, društvo sa ograničenom odgovornošću za trgovinu, OIB 60096017124, Ulica II 3, 22000 Krapanj</izvorni_sadrzaj>
    <derivirana_varijabla naziv="DomainObject.Predmet.ProtustrankaFormatedWithAdressOIB_1"> INTER, društvo sa ograničenom odgovornošću za trgovinu, OIB 60096017124, Ulica II 3, 22000 Krapanj</derivirana_varijabla>
  </DomainObject.Predmet.ProtustrankaFormatedWithAdressOIB>
  <DomainObject.Predmet.ProtustrankaWithAdress>
    <izvorni_sadrzaj>INTER, društvo sa ograničenom odgovornošću za trgovinu Ulica II 3, 22000 Krapanj</izvorni_sadrzaj>
    <derivirana_varijabla naziv="DomainObject.Predmet.ProtustrankaWithAdress_1">INTER, društvo sa ograničenom odgovornošću za trgovinu Ulica II 3, 22000 Krapanj</derivirana_varijabla>
  </DomainObject.Predmet.ProtustrankaWithAdress>
  <DomainObject.Predmet.ProtustrankaWithAdressOIB>
    <izvorni_sadrzaj>INTER, društvo sa ograničenom odgovornošću za trgovinu, OIB 60096017124, Ulica II 3, 22000 Krapanj</izvorni_sadrzaj>
    <derivirana_varijabla naziv="DomainObject.Predmet.ProtustrankaWithAdressOIB_1">INTER, društvo sa ograničenom odgovornošću za trgovinu, OIB 60096017124, Ulica II 3, 22000 Krapanj</derivirana_varijabla>
  </DomainObject.Predmet.ProtustrankaWithAdressOIB>
  <DomainObject.Predmet.ProtustrankaNazivFormated>
    <izvorni_sadrzaj>INTER, društvo sa ograničenom odgovornošću za trgovinu</izvorni_sadrzaj>
    <derivirana_varijabla naziv="DomainObject.Predmet.ProtustrankaNazivFormated_1">INTER, društvo sa ograničenom odgovornošću za trgovinu</derivirana_varijabla>
  </DomainObject.Predmet.ProtustrankaNazivFormated>
  <DomainObject.Predmet.ProtustrankaNazivFormatedOIB>
    <izvorni_sadrzaj>INTER, društvo sa ograničenom odgovornošću za trgovinu, OIB 60096017124</izvorni_sadrzaj>
    <derivirana_varijabla naziv="DomainObject.Predmet.ProtustrankaNazivFormatedOIB_1">INTER, društvo sa ograničenom odgovornošću za trgovinu, OIB 60096017124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 - Područni ured Šibenik zastupanog po punomoćniku ŽDO U ŠIBENIKU - Građansko-upravni odjel</izvorni_sadrzaj>
    <derivirana_varijabla naziv="DomainObject.Predmet.StrankaFormated_1">  MINISTARSTVO FINANCIJA, POREZNA UPRAVA - Područni ured Šibenik zastupanog po punomoćniku ŽDO U ŠIBENIKU - Građansko-upravni odjel</derivirana_varijabla>
  </DomainObject.Predmet.StrankaFormated>
  <DomainObject.Predmet.StrankaFormatedOIB>
    <izvorni_sadrzaj>  MINISTARSTVO FINANCIJA, POREZNA UPRAVA - Područni ured Šibenik zastupanog po punomoćniku ŽDO U ŠIBENIKU - Građansko-upravni odjel</izvorni_sadrzaj>
    <derivirana_varijabla naziv="DomainObject.Predmet.StrankaFormatedOIB_1">  MINISTARSTVO FINANCIJA, POREZNA UPRAVA - Područni ured Šibenik zastupanog po punomoćniku ŽDO U ŠIBENIKU - Građansko-upravni odjel</derivirana_varijabla>
  </DomainObject.Predmet.StrankaFormatedOIB>
  <DomainObject.Predmet.StrankaFormatedWithAdress>
    <izvorni_sadrzaj> MINISTARSTVO FINANCIJA, POREZNA UPRAVA - Područni ured Šibenik zastupanog po punomoćniku ŽDO U ŠIBENIKU - Građansko-upravni odjel</izvorni_sadrzaj>
    <derivirana_varijabla naziv="DomainObject.Predmet.StrankaFormatedWithAdress_1"> MINISTARSTVO FINANCIJA, POREZNA UPRAVA - Područni ured Šibenik zastupanog po punomoćniku ŽDO U ŠIBENIKU - Građansko-upravni odjel</derivirana_varijabla>
  </DomainObject.Predmet.StrankaFormatedWithAdress>
  <DomainObject.Predmet.StrankaFormatedWithAdressOIB>
    <izvorni_sadrzaj> MINISTARSTVO FINANCIJA, POREZNA UPRAVA - Područni ured Šibenik zastupanog po punomoćniku ŽDO U ŠIBENIKU - Građansko-upravni odjel</izvorni_sadrzaj>
    <derivirana_varijabla naziv="DomainObject.Predmet.StrankaFormatedWithAdressOIB_1"> MINISTARSTVO FINANCIJA, POREZNA UPRAVA - Područni ured Šibenik zastupanog po punomoćniku ŽDO U ŠIBENIKU - Građansko-upravni odjel</derivirana_varijabla>
  </DomainObject.Predmet.StrankaFormatedWithAdressOIB>
  <DomainObject.Predmet.StrankaWithAdress>
    <izvorni_sadrzaj>MINISTARSTVO FINANCIJA, POREZNA UPRAVA - Područni ured Šibenik </izvorni_sadrzaj>
    <derivirana_varijabla naziv="DomainObject.Predmet.StrankaWithAdress_1">MINISTARSTVO FINANCIJA, POREZNA UPRAVA - Područni ured Šibenik </derivirana_varijabla>
  </DomainObject.Predmet.StrankaWithAdress>
  <DomainObject.Predmet.StrankaWithAdressOIB>
    <izvorni_sadrzaj>MINISTARSTVO FINANCIJA, POREZNA UPRAVA - Područni ured Šibenik</izvorni_sadrzaj>
    <derivirana_varijabla naziv="DomainObject.Predmet.StrankaWithAdressOIB_1">MINISTARSTVO FINANCIJA, POREZNA UPRAVA - Područni ured Šibenik</derivirana_varijabla>
  </DomainObject.Predmet.StrankaWithAdressOIB>
  <DomainObject.Predmet.StrankaNazivFormated>
    <izvorni_sadrzaj>MINISTARSTVO FINANCIJA, POREZNA UPRAVA - Područni ured Šibenik</izvorni_sadrzaj>
    <derivirana_varijabla naziv="DomainObject.Predmet.StrankaNazivFormated_1">MINISTARSTVO FINANCIJA, POREZNA UPRAVA - Područni ured Šibenik</derivirana_varijabla>
  </DomainObject.Predmet.StrankaNazivFormated>
  <DomainObject.Predmet.StrankaNazivFormatedOIB>
    <izvorni_sadrzaj>MINISTARSTVO FINANCIJA, POREZNA UPRAVA - Područni ured Šibenik</izvorni_sadrzaj>
    <derivirana_varijabla naziv="DomainObject.Predmet.StrankaNazivFormatedOIB_1">MINISTARSTVO FINANCIJA, POREZNA UPRAVA - Područni ured Šibenik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MINISTARSTVO FINANCIJA, POREZNA UPRAVA - Područni ured Šibenik zastupanog po punomoćniku ŽDO U ŠIBENIKU - Građansko-upravni odjel</item>
    </izvorni_sadrzaj>
    <derivirana_varijabla naziv="DomainObject.Predmet.StrankaListFormated_1">
      <item>MINISTARSTVO FINANCIJA, POREZNA UPRAVA - Područni ured Šibenik zastupanog po punomoćniku ŽDO U ŠIBENIKU - Građansko-upravni odjel</item>
    </derivirana_varijabla>
  </DomainObject.Predmet.StrankaListFormated>
  <DomainObject.Predmet.StrankaListFormatedOIB>
    <izvorni_sadrzaj>
      <item>MINISTARSTVO FINANCIJA, POREZNA UPRAVA - Područni ured Šibenik zastupanog po punomoćniku ŽDO U ŠIBENIKU - Građansko-upravni odjel</item>
    </izvorni_sadrzaj>
    <derivirana_varijabla naziv="DomainObject.Predmet.StrankaListFormatedOIB_1">
      <item>MINISTARSTVO FINANCIJA, POREZNA UPRAVA - Područni ured Šibenik zastupanog po punomoćniku ŽDO U ŠIBENIKU - Građansko-upravni odjel</item>
    </derivirana_varijabla>
  </DomainObject.Predmet.StrankaListFormatedOIB>
  <DomainObject.Predmet.StrankaListFormatedWithAdress>
    <izvorni_sadrzaj>
      <item>MINISTARSTVO FINANCIJA, POREZNA UPRAVA - Područni ured Šibenik zastupanog po punomoćniku ŽDO U ŠIBENIKU - Građansko-upravni odjel</item>
    </izvorni_sadrzaj>
    <derivirana_varijabla naziv="DomainObject.Predmet.StrankaListFormatedWithAdress_1">
      <item>MINISTARSTVO FINANCIJA, POREZNA UPRAVA - Područni ured Šibenik zastupanog po punomoćniku ŽDO U ŠIBENIKU - Građansko-upravni odjel</item>
    </derivirana_varijabla>
  </DomainObject.Predmet.StrankaListFormatedWithAdress>
  <DomainObject.Predmet.StrankaListFormatedWithAdressOIB>
    <izvorni_sadrzaj>
      <item>MINISTARSTVO FINANCIJA, POREZNA UPRAVA - Područni ured Šibenik zastupanog po punomoćniku ŽDO U ŠIBENIKU - Građansko-upravni odjel</item>
    </izvorni_sadrzaj>
    <derivirana_varijabla naziv="DomainObject.Predmet.StrankaListFormatedWithAdressOIB_1">
      <item>MINISTARSTVO FINANCIJA, POREZNA UPRAVA - Područni ured Šibenik zastupanog po punomoćniku ŽDO U ŠIBENIKU - Građansko-upravni odjel</item>
    </derivirana_varijabla>
  </DomainObject.Predmet.StrankaListFormatedWithAdressOIB>
  <DomainObject.Predmet.StrankaListNazivFormated>
    <izvorni_sadrzaj>
      <item>MINISTARSTVO FINANCIJA, POREZNA UPRAVA - Područni ured Šibenik</item>
    </izvorni_sadrzaj>
    <derivirana_varijabla naziv="DomainObject.Predmet.StrankaListNazivFormated_1">
      <item>MINISTARSTVO FINANCIJA, POREZNA UPRAVA - Područni ured Šibenik</item>
    </derivirana_varijabla>
  </DomainObject.Predmet.StrankaListNazivFormated>
  <DomainObject.Predmet.StrankaListNazivFormatedOIB>
    <izvorni_sadrzaj>
      <item>MINISTARSTVO FINANCIJA, POREZNA UPRAVA - Područni ured Šibenik</item>
    </izvorni_sadrzaj>
    <derivirana_varijabla naziv="DomainObject.Predmet.StrankaListNazivFormatedOIB_1">
      <item>MINISTARSTVO FINANCIJA, POREZNA UPRAVA - Područni ured Šibenik</item>
    </derivirana_varijabla>
  </DomainObject.Predmet.StrankaListNazivFormatedOIB>
  <DomainObject.Predmet.ProtuStrankaListFormated>
    <izvorni_sadrzaj>
      <item>INTER, društvo sa ograničenom odgovornošću za trgovinu</item>
    </izvorni_sadrzaj>
    <derivirana_varijabla naziv="DomainObject.Predmet.ProtuStrankaListFormated_1">
      <item>INTER, društvo sa ograničenom odgovornošću za trgovinu</item>
    </derivirana_varijabla>
  </DomainObject.Predmet.ProtuStrankaListFormated>
  <DomainObject.Predmet.ProtuStrankaListFormatedOIB>
    <izvorni_sadrzaj>
      <item>INTER, društvo sa ograničenom odgovornošću za trgovinu, OIB 60096017124</item>
    </izvorni_sadrzaj>
    <derivirana_varijabla naziv="DomainObject.Predmet.ProtuStrankaListFormatedOIB_1">
      <item>INTER, društvo sa ograničenom odgovornošću za trgovinu, OIB 60096017124</item>
    </derivirana_varijabla>
  </DomainObject.Predmet.ProtuStrankaListFormatedOIB>
  <DomainObject.Predmet.ProtuStrankaListFormatedWithAdress>
    <izvorni_sadrzaj>
      <item>INTER, društvo sa ograničenom odgovornošću za trgovinu, Ulica II 3, 22000 Krapanj</item>
    </izvorni_sadrzaj>
    <derivirana_varijabla naziv="DomainObject.Predmet.ProtuStrankaListFormatedWithAdress_1">
      <item>INTER, društvo sa ograničenom odgovornošću za trgovinu, Ulica II 3, 22000 Krapanj</item>
    </derivirana_varijabla>
  </DomainObject.Predmet.ProtuStrankaListFormatedWithAdress>
  <DomainObject.Predmet.ProtuStrankaListFormatedWithAdressOIB>
    <izvorni_sadrzaj>
      <item>INTER, društvo sa ograničenom odgovornošću za trgovinu, OIB 60096017124, Ulica II 3, 22000 Krapanj</item>
    </izvorni_sadrzaj>
    <derivirana_varijabla naziv="DomainObject.Predmet.ProtuStrankaListFormatedWithAdressOIB_1">
      <item>INTER, društvo sa ograničenom odgovornošću za trgovinu, OIB 60096017124, Ulica II 3, 22000 Krapanj</item>
    </derivirana_varijabla>
  </DomainObject.Predmet.ProtuStrankaListFormatedWithAdressOIB>
  <DomainObject.Predmet.ProtuStrankaListNazivFormated>
    <izvorni_sadrzaj>
      <item>INTER, društvo sa ograničenom odgovornošću za trgovinu</item>
    </izvorni_sadrzaj>
    <derivirana_varijabla naziv="DomainObject.Predmet.ProtuStrankaListNazivFormated_1">
      <item>INTER, društvo sa ograničenom odgovornošću za trgovinu</item>
    </derivirana_varijabla>
  </DomainObject.Predmet.ProtuStrankaListNazivFormated>
  <DomainObject.Predmet.ProtuStrankaListNazivFormatedOIB>
    <izvorni_sadrzaj>
      <item>INTER, društvo sa ograničenom odgovornošću za trgovinu, OIB 60096017124</item>
    </izvorni_sadrzaj>
    <derivirana_varijabla naziv="DomainObject.Predmet.ProtuStrankaListNazivFormatedOIB_1">
      <item>INTER, društvo sa ograničenom odgovornošću za trgovinu, OIB 60096017124</item>
    </derivirana_varijabla>
  </DomainObject.Predmet.ProtuStrankaListNazivFormatedOIB>
  <DomainObject.Predmet.OstaliListFormated>
    <izvorni_sadrzaj>
      <item>ŽDO U ŠIBENIKU - Građansko-upravni odjel punomoćnik sudionika u postupku MINISTARSTVO FINANCIJA, POREZNA UPRAVA - Područni ured Šibenik</item>
      <item>Milan Macura</item>
      <item>Dubravka Ferić</item>
      <item>Croatia banka d.d.</item>
    </izvorni_sadrzaj>
    <derivirana_varijabla naziv="DomainObject.Predmet.OstaliListFormated_1">
      <item>ŽDO U ŠIBENIKU - Građansko-upravni odjel punomoćnik sudionika u postupku MINISTARSTVO FINANCIJA, POREZNA UPRAVA - Područni ured Šibenik</item>
      <item>Milan Macura</item>
      <item>Dubravka Ferić</item>
      <item>Croatia banka d.d.</item>
    </derivirana_varijabla>
  </DomainObject.Predmet.OstaliListFormated>
  <DomainObject.Predmet.OstaliListFormatedOIB>
    <izvorni_sadrzaj>
      <item>ŽDO U ŠIBENIKU - Građansko-upravni odjel, OIB 62915793914 punomoćnik sudionika u postupku MINISTARSTVO FINANCIJA, POREZNA UPRAVA - Područni ured Šibenik</item>
      <item>Milan Macura, OIB 25991506239</item>
      <item>Dubravka Ferić</item>
      <item>Croatia banka d.d.</item>
    </izvorni_sadrzaj>
    <derivirana_varijabla naziv="DomainObject.Predmet.OstaliListFormatedOIB_1">
      <item>ŽDO U ŠIBENIKU - Građansko-upravni odjel, OIB 62915793914 punomoćnik sudionika u postupku MINISTARSTVO FINANCIJA, POREZNA UPRAVA - Područni ured Šibenik</item>
      <item>Milan Macura, OIB 25991506239</item>
      <item>Dubravka Ferić</item>
      <item>Croatia banka d.d.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MINISTARSTVO FINANCIJA, POREZNA UPRAVA - Područni ured Šibenik</item>
      <item>Milan Macura, Stjepana Radića 24, 22000 Šibenik</item>
      <item>Dubravka Ferić, Vončinina 2, 10000 Zagreb</item>
      <item>Croatia banka d.d., R. F. Mihanovića 9, 10000 Zagreb</item>
    </izvorni_sadrzaj>
    <derivirana_varijabla naziv="DomainObject.Predmet.OstaliListFormatedWithAdress_1">
      <item>ŽDO U ŠIBENIKU - Građansko-upravni odjel, P. Grubišića 3, 22000 Šibenik punomoćnik sudionika u postupku MINISTARSTVO FINANCIJA, POREZNA UPRAVA - Područni ured Šibenik</item>
      <item>Milan Macura, Stjepana Radića 24, 22000 Šibenik</item>
      <item>Dubravka Ferić, Vončinina 2, 10000 Zagreb</item>
      <item>Croatia banka d.d., R. F. Mihanovića 9, 10000 Zagreb</item>
    </derivirana_varijabla>
  </DomainObject.Predmet.OstaliListFormatedWithAdress>
  <DomainObject.Predmet.OstaliListFormatedWithAdressOIB>
    <izvorni_sadrzaj>
      <item>ŽDO U ŠIBENIKU - Građansko-upravni odjel, OIB 62915793914, P. Grubišića 3, 22000 Šibenik punomoćnik sudionika u postupku MINISTARSTVO FINANCIJA, POREZNA UPRAVA - Područni ured Šibenik</item>
      <item>Milan Macura, OIB 25991506239, Stjepana Radića 24, 22000 Šibenik</item>
      <item>Dubravka Ferić, Vončinina 2, 10000 Zagreb</item>
      <item>Croatia banka d.d., R. F. Mihanovića 9, 10000 Zagreb</item>
    </izvorni_sadrzaj>
    <derivirana_varijabla naziv="DomainObject.Predmet.OstaliListFormatedWithAdressOIB_1">
      <item>ŽDO U ŠIBENIKU - Građansko-upravni odjel, OIB 62915793914, P. Grubišića 3, 22000 Šibenik punomoćnik sudionika u postupku MINISTARSTVO FINANCIJA, POREZNA UPRAVA - Područni ured Šibenik</item>
      <item>Milan Macura, OIB 25991506239, Stjepana Radića 24, 22000 Šibenik</item>
      <item>Dubravka Ferić, Vončinina 2, 10000 Zagreb</item>
      <item>Croatia banka d.d., R. F. Mihanovića 9, 10000 Zagreb</item>
    </derivirana_varijabla>
  </DomainObject.Predmet.OstaliListFormatedWithAdressOIB>
  <DomainObject.Predmet.OstaliListNazivFormated>
    <izvorni_sadrzaj>
      <item>ŽDO U ŠIBENIKU - Građansko-upravni odjel</item>
      <item>Milan Macura</item>
      <item>Dubravka Ferić</item>
      <item>Croatia banka d.d.</item>
    </izvorni_sadrzaj>
    <derivirana_varijabla naziv="DomainObject.Predmet.OstaliListNazivFormated_1">
      <item>ŽDO U ŠIBENIKU - Građansko-upravni odjel</item>
      <item>Milan Macura</item>
      <item>Dubravka Ferić</item>
      <item>Croatia banka d.d.</item>
    </derivirana_varijabla>
  </DomainObject.Predmet.OstaliListNazivFormated>
  <DomainObject.Predmet.OstaliListNazivFormatedOIB>
    <izvorni_sadrzaj>
      <item>ŽDO U ŠIBENIKU - Građansko-upravni odjel, OIB 62915793914</item>
      <item>Milan Macura, OIB 25991506239</item>
      <item>Dubravka Ferić</item>
      <item>Croatia banka d.d.</item>
    </izvorni_sadrzaj>
    <derivirana_varijabla naziv="DomainObject.Predmet.OstaliListNazivFormatedOIB_1">
      <item>ŽDO U ŠIBENIKU - Građansko-upravni odjel, OIB 62915793914</item>
      <item>Milan Macura, OIB 25991506239</item>
      <item>Dubravka Ferić</item>
      <item>Croatia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 - Područni ured Šibenik</izvorni_sadrzaj>
    <derivirana_varijabla naziv="DomainObject.Predmet.StrankaIDrugi_1">MINISTARSTVO FINANCIJA, POREZNA UPRAVA - Područni ured Šibenik</derivirana_varijabla>
  </DomainObject.Predmet.StrankaIDrugi>
  <DomainObject.Predmet.ProtustrankaIDrugi>
    <izvorni_sadrzaj>INTER, društvo sa ograničenom odgovornošću za trgovinu</izvorni_sadrzaj>
    <derivirana_varijabla naziv="DomainObject.Predmet.ProtustrankaIDrugi_1">INTER, društvo sa ograničenom odgovornošću za trgovinu</derivirana_varijabla>
  </DomainObject.Predmet.ProtustrankaIDrugi>
  <DomainObject.Predmet.StrankaIDrugiAdressOIB>
    <izvorni_sadrzaj>MINISTARSTVO FINANCIJA, POREZNA UPRAVA - Područni ured Šibenik</izvorni_sadrzaj>
    <derivirana_varijabla naziv="DomainObject.Predmet.StrankaIDrugiAdressOIB_1">MINISTARSTVO FINANCIJA, POREZNA UPRAVA - Područni ured Šibenik</derivirana_varijabla>
  </DomainObject.Predmet.StrankaIDrugiAdressOIB>
  <DomainObject.Predmet.ProtustrankaIDrugiAdressOIB>
    <izvorni_sadrzaj>INTER, društvo sa ograničenom odgovornošću za trgovinu, OIB 60096017124, Ulica II 3, 22000 Krapanj</izvorni_sadrzaj>
    <derivirana_varijabla naziv="DomainObject.Predmet.ProtustrankaIDrugiAdressOIB_1">INTER, društvo sa ograničenom odgovornošću za trgovinu, OIB 60096017124, Ulica II 3, 22000 Krapanj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 POREZNA UPRAVA - Područni ured Šibenik</item>
      <item>INTER, društvo sa ograničenom odgovornošću za trgovinu</item>
      <item>ŽDO U ŠIBENIKU - Građansko-upravni odjel</item>
      <item>Milan Macura</item>
      <item>Dubravka Ferić</item>
      <item>Croatia banka d.d.</item>
    </izvorni_sadrzaj>
    <derivirana_varijabla naziv="DomainObject.Predmet.SudioniciListNaziv_1">
      <item>MINISTARSTVO FINANCIJA, POREZNA UPRAVA - Područni ured Šibenik</item>
      <item>INTER, društvo sa ograničenom odgovornošću za trgovinu</item>
      <item>ŽDO U ŠIBENIKU - Građansko-upravni odjel</item>
      <item>Milan Macura</item>
      <item>Dubravka Ferić</item>
      <item>Croatia banka d.d.</item>
    </derivirana_varijabla>
  </DomainObject.Predmet.SudioniciListNaziv>
  <DomainObject.Predmet.SudioniciListAdressOIB>
    <izvorni_sadrzaj>
      <item>MINISTARSTVO FINANCIJA, POREZNA UPRAVA - Područni ured Šibenik</item>
      <item>INTER, društvo sa ograničenom odgovornošću za trgovinu, OIB 60096017124, Ulica II 3,22000 Krapanj</item>
      <item>ŽDO U ŠIBENIKU - Građansko-upravni odjel, OIB 62915793914, P. Grubišića 3,22000 Šibenik</item>
      <item>Milan Macura, OIB 25991506239, Stjepana Radića 24,22000 Šibenik</item>
      <item>Dubravka Ferić, Vončinina 2,10000 Zagreb</item>
      <item>Croatia banka d.d., R. F. Mihanovića 9,10000 Zagreb</item>
    </izvorni_sadrzaj>
    <derivirana_varijabla naziv="DomainObject.Predmet.SudioniciListAdressOIB_1">
      <item>MINISTARSTVO FINANCIJA, POREZNA UPRAVA - Područni ured Šibenik</item>
      <item>INTER, društvo sa ograničenom odgovornošću za trgovinu, OIB 60096017124, Ulica II 3,22000 Krapanj</item>
      <item>ŽDO U ŠIBENIKU - Građansko-upravni odjel, OIB 62915793914, P. Grubišića 3,22000 Šibenik</item>
      <item>Milan Macura, OIB 25991506239, Stjepana Radića 24,22000 Šibenik</item>
      <item>Dubravka Ferić, Vončinina 2,10000 Zagreb</item>
      <item>Croatia banka d.d., R. F. Mihanovića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60096017124</item>
      <item>, OIB 62915793914</item>
      <item>, OIB 25991506239</item>
      <item>, OIB null</item>
      <item>, OIB null</item>
    </izvorni_sadrzaj>
    <derivirana_varijabla naziv="DomainObject.Predmet.SudioniciListNazivOIB_1">
      <item>, OIB null</item>
      <item>, OIB 60096017124</item>
      <item>, OIB 62915793914</item>
      <item>, OIB 25991506239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207</properties:Words>
  <properties:Characters>984</properties:Characters>
  <properties:Lines>49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2016-04-08T06:39:00Z</dcterms:created>
  <dc:creator>Ardena Bajlo</dc:creator>
  <cp:lastModifiedBy>wsadmin</cp:lastModifiedBy>
  <cp:lastPrinted>2016-04-08T06:40:00Z</cp:lastPrinted>
  <dcterms:modified xmlns:xsi="http://www.w3.org/2001/XMLSchema-instance" xsi:type="dcterms:W3CDTF">2016-04-08T08:22:00Z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