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f0f5" w14:paraId="4d0f0f5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055A31">
        <w:t>1820</w:t>
      </w:r>
      <w:r w:rsidR="00AE4138">
        <w:t>/16</w:t>
      </w:r>
      <w:r w:rsidR="000658FE">
        <w:t>-12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55A31" w:rsidP="0070027B" w:rsidR="00EB51F8" w:rsidRPr="003A7D16">
      <w:pPr>
        <w:jc w:val="both"/>
      </w:pPr>
      <w:r w:rsidRPr="00055A31">
        <w:t>Trgovački sud u Zagrebu, po sucu Gordanu Zubaku, u</w:t>
      </w:r>
      <w:r w:rsidRPr="00055A31">
        <w:rPr>
          <w:lang w:val="pt-BR"/>
        </w:rPr>
        <w:t xml:space="preserve"> stečajnom postupku u povodu prijedloga predlagatelja FINANCIJSKE AGENCIJE, Zagreb, Ulica grada Vukovara 70, OIB: </w:t>
      </w:r>
      <w:r w:rsidRPr="00055A31">
        <w:t>85821130368</w:t>
      </w:r>
      <w:r w:rsidRPr="00055A31">
        <w:rPr>
          <w:lang w:val="pt-BR"/>
        </w:rPr>
        <w:t>, za otvaranje stečajnog postupka nad dužnikom TAMARA USLUGE d.o.o., Sesvete, Vladimira Kirina 15, OIB: 42280172697</w:t>
      </w:r>
      <w:r w:rsidR="00DC268C" w:rsidRPr="00DC7C75">
        <w:t xml:space="preserve">, </w:t>
      </w:r>
      <w:r w:rsidR="00216A51">
        <w:rPr>
          <w:lang w:val="pt-BR"/>
        </w:rPr>
        <w:t>13. rujna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055A31" w:rsidRPr="00055A31">
        <w:rPr>
          <w:lang w:val="pt-BR"/>
        </w:rPr>
        <w:t>TAMARA USLUGE d.o.o., Sesvete, Vladimira Kirina 15, OIB: 42280172697</w:t>
      </w:r>
      <w:r w:rsidR="00055A31" w:rsidRPr="00055A31">
        <w:t>, MBS: 080719469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216A51">
        <w:rPr>
          <w:lang w:val="pt-BR"/>
        </w:rPr>
        <w:t>13. rujna 2017</w:t>
      </w:r>
      <w:r w:rsidRPr="00DC7C75">
        <w:t xml:space="preserve">. u </w:t>
      </w:r>
      <w:r w:rsidR="00216A51">
        <w:t>10,30</w:t>
      </w:r>
      <w:r w:rsidR="00EF6D8B">
        <w:t xml:space="preserve"> </w:t>
      </w:r>
      <w:r w:rsidRPr="00DC7C75">
        <w:t>sati.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r w:rsidR="00216A51">
        <w:t>Mateo Erceg iz Zagreba, Radnička cesta 30, OIB: 93602617826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055A31" w:rsidRPr="00055A31">
        <w:rPr>
          <w:lang w:val="pt-BR"/>
        </w:rPr>
        <w:t>TAMARA USLUGE d.o.o., Sesvete, Vladimira Kirina 15, OIB: 42280172697</w:t>
      </w:r>
      <w:r w:rsidR="00055A31" w:rsidRPr="00055A31">
        <w:t>, MBS: 080719469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55A31" w:rsidP="00055A31" w:rsidR="00055A31" w:rsidRPr="00055A31">
      <w:pPr>
        <w:ind w:firstLine="708"/>
        <w:jc w:val="both"/>
        <w:rPr>
          <w:lang w:val="pt-BR"/>
        </w:rPr>
      </w:pPr>
      <w:r w:rsidRPr="00055A31">
        <w:t xml:space="preserve">Financijska agencija, Regionalni centar Zagreb, podnijela je ovom sudu prijedlog za otvaranje stečajnog postupka </w:t>
      </w:r>
      <w:r w:rsidRPr="00055A31">
        <w:rPr>
          <w:lang w:val="pt-BR"/>
        </w:rPr>
        <w:t>TAMARA USLUGE d.o.o., Sesvete.</w:t>
      </w:r>
    </w:p>
    <w:p w:rsidRDefault="00055A31" w:rsidP="00055A31" w:rsidR="00055A31" w:rsidRPr="00055A31">
      <w:pPr>
        <w:ind w:firstLine="708"/>
        <w:jc w:val="both"/>
        <w:rPr>
          <w:lang w:val="pt-BR"/>
        </w:rPr>
      </w:pPr>
    </w:p>
    <w:p w:rsidRDefault="00055A31" w:rsidP="00055A31" w:rsidR="00055A31" w:rsidRPr="00055A31">
      <w:pPr>
        <w:ind w:firstLine="708"/>
        <w:jc w:val="both"/>
      </w:pPr>
      <w:r w:rsidRPr="00055A3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55A31" w:rsidP="00055A31" w:rsidR="00055A31" w:rsidRPr="00055A31">
      <w:pPr>
        <w:ind w:firstLine="708"/>
        <w:jc w:val="both"/>
      </w:pPr>
    </w:p>
    <w:p w:rsidRDefault="00055A31" w:rsidP="00055A31" w:rsidR="00055A31" w:rsidRPr="00055A31">
      <w:pPr>
        <w:ind w:firstLine="708"/>
        <w:jc w:val="both"/>
        <w:rPr>
          <w:lang w:val="en-GB"/>
        </w:rPr>
      </w:pPr>
      <w:r w:rsidRPr="00055A31">
        <w:t xml:space="preserve">Financijska agencija, kao predlagatelj, navela je u prijedlogu za otvaranje stečajnog postupka kako dužnik na dan 23. veljače 2016. u Očevidniku redoslijeda osnova za plaćanje ima evidentirane neizvršene osnove za plaćanje u neprekinutom razdoblju od 120 dana, u ukupnom iznosu od 50.580,89 kn, kao i da dužnik ima 1 zaposlenog. </w:t>
      </w:r>
      <w:r w:rsidRPr="00055A31">
        <w:rPr>
          <w:lang w:val="en-GB"/>
        </w:rPr>
        <w:t xml:space="preserve">S obzirom na to da predlagatelj vodi Očevidnik redoslijeda osnova za plaćanje, sud je prihvatio predlagateljeve </w:t>
      </w:r>
      <w:r w:rsidRPr="00055A31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5A31" w:rsidP="00055A31" w:rsidR="00055A31" w:rsidRPr="00055A31">
      <w:pPr>
        <w:ind w:firstLine="708"/>
        <w:jc w:val="both"/>
      </w:pPr>
    </w:p>
    <w:p w:rsidRDefault="00055A31" w:rsidP="00055A31" w:rsidR="00055A31" w:rsidRPr="00055A31">
      <w:pPr>
        <w:ind w:firstLine="708"/>
        <w:jc w:val="both"/>
      </w:pPr>
      <w:r w:rsidRPr="00055A31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55A31" w:rsidP="00055A31" w:rsidR="00055A31">
      <w:pPr>
        <w:ind w:firstLine="708"/>
        <w:jc w:val="both"/>
      </w:pPr>
    </w:p>
    <w:p w:rsidRDefault="00055A31" w:rsidP="00055A31" w:rsidR="00055A31">
      <w:pPr>
        <w:ind w:firstLine="708"/>
        <w:jc w:val="both"/>
      </w:pPr>
      <w:r w:rsidRPr="00055A31">
        <w:t xml:space="preserve">Sud je rješenjem pokrenuo prethodni postupak nad dužnikom, a </w:t>
      </w:r>
      <w:r w:rsidRPr="00055A31">
        <w:br/>
      </w:r>
      <w:r>
        <w:t>zatim je održano</w:t>
      </w:r>
      <w:r w:rsidRPr="00055A31">
        <w:t xml:space="preserve"> ročište radi očitovanja o prijedlogu za otvaranje stečajnog postupka. Punomoćnik zastupnika po zakonu dužnika pristupio je na navedeno ročište te je predao u spis obrazac prokaznog popisa imovine iz kojeg proizlazi kako dužnik nema imovinu. Pri tome nije osporio predlagateljeve tvrdnje o postojanju stečajnog razloga nesposobnosti za plaćanje.</w:t>
      </w:r>
    </w:p>
    <w:p w:rsidRDefault="00055A31" w:rsidP="00055A31" w:rsidR="00055A31" w:rsidRPr="00055A31">
      <w:pPr>
        <w:ind w:firstLine="708"/>
        <w:jc w:val="both"/>
      </w:pPr>
    </w:p>
    <w:p w:rsidRDefault="00055A31" w:rsidP="00055A31" w:rsidR="00055A31" w:rsidRPr="00055A31">
      <w:pPr>
        <w:ind w:firstLine="708"/>
        <w:jc w:val="both"/>
      </w:pPr>
      <w:r w:rsidRPr="00055A31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061A00" w:rsidR="00116206">
      <w:pPr>
        <w:ind w:firstLine="708"/>
        <w:jc w:val="both"/>
      </w:pPr>
    </w:p>
    <w:p w:rsidRDefault="00E92D41" w:rsidP="00061A00" w:rsidR="00C12410">
      <w:pPr>
        <w:ind w:firstLine="708"/>
        <w:jc w:val="both"/>
      </w:pPr>
      <w:r>
        <w:t xml:space="preserve">Nadalje, </w:t>
      </w:r>
      <w:r w:rsidR="005224DC" w:rsidRPr="003A7D16">
        <w:t xml:space="preserve"> rješenjem</w:t>
      </w:r>
      <w:r>
        <w:t xml:space="preserve"> su</w:t>
      </w:r>
      <w:r w:rsidR="005224DC" w:rsidRPr="003A7D16">
        <w:t xml:space="preserve"> </w:t>
      </w:r>
      <w:r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216A51">
        <w:t>13. rujna</w:t>
      </w:r>
      <w:r w:rsidR="00EF6D8B" w:rsidRPr="00055A31">
        <w:rPr>
          <w:color w:val="FF0000"/>
        </w:rPr>
        <w:t xml:space="preserve"> 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0658FE">
        <w:t>,v.r.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0658FE" w:rsidP="00BA7734" w:rsidR="000658FE" w:rsidRPr="00BA7734">
      <w:pPr>
        <w:tabs>
          <w:tab w:pos="5134" w:val="left"/>
        </w:tabs>
        <w:jc w:val="right"/>
      </w:pPr>
      <w:r w:rsidRPr="00BA7734">
        <w:t>Za točnost o</w:t>
      </w:r>
      <w:r>
        <w:t xml:space="preserve">tpravka – ovlašteni službenik </w:t>
      </w:r>
    </w:p>
    <w:p w:rsidRDefault="000658FE" w:rsidP="00BA7734" w:rsidR="000658F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C1BF6" w:rsidP="000658FE" w:rsidR="007C1BF6" w:rsidRPr="00645B73">
      <w:pPr>
        <w:ind w:left="720"/>
      </w:pP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sdt>
      <w:sdtPr>
        <w:id w:val="-419330351"/>
        <w:docPartObj>
          <w:docPartGallery w:val="Page Numbers (Top of Page)"/>
          <w:docPartUnique/>
        </w:docPartObj>
      </w:sdtPr>
      <w:sdtEndPr/>
      <w:sdtContent>
        <w:r w:rsidR="007643E1">
          <w:fldChar w:fldCharType="begin"/>
        </w:r>
        <w:r w:rsidR="007643E1">
          <w:instrText>PAGE   \* MERGEFORMAT</w:instrText>
        </w:r>
        <w:r w:rsidR="007643E1">
          <w:fldChar w:fldCharType="separate"/>
        </w:r>
        <w:r w:rsidR="000658FE">
          <w:rPr>
            <w:noProof/>
          </w:rPr>
          <w:t>3</w:t>
        </w:r>
        <w:r w:rsidR="007643E1">
          <w:fldChar w:fldCharType="end"/>
        </w:r>
      </w:sdtContent>
    </w:sdt>
    <w:r w:rsidR="00055A31">
      <w:tab/>
      <w:t>67. St-1820</w:t>
    </w:r>
    <w:r w:rsidR="00E92D41">
      <w:t>/16</w:t>
    </w:r>
    <w:r w:rsidR="000658FE">
      <w:t>-12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658FE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66D4D"/>
    <w:rsid w:val="00693D34"/>
    <w:rsid w:val="006F05DF"/>
    <w:rsid w:val="0070027B"/>
    <w:rsid w:val="00705C2B"/>
    <w:rsid w:val="007643E1"/>
    <w:rsid w:val="007859F3"/>
    <w:rsid w:val="007A570C"/>
    <w:rsid w:val="007B2BB6"/>
    <w:rsid w:val="007C1BF6"/>
    <w:rsid w:val="007E349A"/>
    <w:rsid w:val="00817203"/>
    <w:rsid w:val="00830ADC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St-1820/2016</izvorni_sadrzaj>
    <derivirana_varijabla naziv="DomainObject.Predmet.OznakaBroj_1">St-1820/2016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TAMARA USLUGE d.o.o.</izvorni_sadrzaj>
    <derivirana_varijabla naziv="DomainObject.Predmet.ProtustrankaFormated_1">  TAMARA USLUGE d.o.o.</derivirana_varijabla>
  </DomainObject.Predmet.ProtustrankaFormated>
  <DomainObject.Predmet.ProtustrankaFormatedOIB>
    <izvorni_sadrzaj>  TAMARA USLUGE d.o.o., OIB 42280172697</izvorni_sadrzaj>
    <derivirana_varijabla naziv="DomainObject.Predmet.ProtustrankaFormatedOIB_1">  TAMARA USLUGE d.o.o., OIB 42280172697</derivirana_varijabla>
  </DomainObject.Predmet.ProtustrankaFormatedOIB>
  <DomainObject.Predmet.ProtustrankaFormatedWithAdress>
    <izvorni_sadrzaj> TAMARA USLUGE d.o.o., Vladimira Kirina 15, 10360 Sesvete</izvorni_sadrzaj>
    <derivirana_varijabla naziv="DomainObject.Predmet.ProtustrankaFormatedWithAdress_1"> TAMARA USLUGE d.o.o., Vladimira Kirina 15, 10360 Sesvete</derivirana_varijabla>
  </DomainObject.Predmet.ProtustrankaFormatedWithAdress>
  <DomainObject.Predmet.ProtustrankaFormatedWithAdressOIB>
    <izvorni_sadrzaj> TAMARA USLUGE d.o.o., OIB 42280172697, Vladimira Kirina 15, 10360 Sesvete</izvorni_sadrzaj>
    <derivirana_varijabla naziv="DomainObject.Predmet.ProtustrankaFormatedWithAdressOIB_1"> TAMARA USLUGE d.o.o., OIB 42280172697, Vladimira Kirina 15, 10360 Sesvete</derivirana_varijabla>
  </DomainObject.Predmet.ProtustrankaFormatedWithAdressOIB>
  <DomainObject.Predmet.ProtustrankaWithAdress>
    <izvorni_sadrzaj>TAMARA USLUGE d.o.o. Vladimira Kirina 15, 10360 Sesvete</izvorni_sadrzaj>
    <derivirana_varijabla naziv="DomainObject.Predmet.ProtustrankaWithAdress_1">TAMARA USLUGE d.o.o. Vladimira Kirina 15, 10360 Sesvete</derivirana_varijabla>
  </DomainObject.Predmet.ProtustrankaWithAdress>
  <DomainObject.Predmet.ProtustrankaWithAdressOIB>
    <izvorni_sadrzaj>TAMARA USLUGE d.o.o., OIB 42280172697, Vladimira Kirina 15, 10360 Sesvete</izvorni_sadrzaj>
    <derivirana_varijabla naziv="DomainObject.Predmet.ProtustrankaWithAdressOIB_1">TAMARA USLUGE d.o.o., OIB 42280172697, Vladimira Kirina 15, 10360 Sesvete</derivirana_varijabla>
  </DomainObject.Predmet.ProtustrankaWithAdressOIB>
  <DomainObject.Predmet.ProtustrankaNazivFormated>
    <izvorni_sadrzaj>TAMARA USLUGE d.o.o.</izvorni_sadrzaj>
    <derivirana_varijabla naziv="DomainObject.Predmet.ProtustrankaNazivFormated_1">TAMARA USLUGE d.o.o.</derivirana_varijabla>
  </DomainObject.Predmet.ProtustrankaNazivFormated>
  <DomainObject.Predmet.ProtustrankaNazivFormatedOIB>
    <izvorni_sadrzaj>TAMARA USLUGE d.o.o., OIB 42280172697</izvorni_sadrzaj>
    <derivirana_varijabla naziv="DomainObject.Predmet.ProtustrankaNazivFormatedOIB_1">TAMARA USLUGE d.o.o., OIB 42280172697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TAMARA USLUGE d.o.o.</item>
    </izvorni_sadrzaj>
    <derivirana_varijabla naziv="DomainObject.Predmet.ProtuStrankaListFormated_1">
      <item>TAMARA USLUGE d.o.o.</item>
    </derivirana_varijabla>
  </DomainObject.Predmet.ProtuStrankaListFormated>
  <DomainObject.Predmet.ProtuStrankaListFormatedOIB>
    <izvorni_sadrzaj>
      <item>TAMARA USLUGE d.o.o., OIB 42280172697</item>
    </izvorni_sadrzaj>
    <derivirana_varijabla naziv="DomainObject.Predmet.ProtuStrankaListFormatedOIB_1">
      <item>TAMARA USLUGE d.o.o., OIB 42280172697</item>
    </derivirana_varijabla>
  </DomainObject.Predmet.ProtuStrankaListFormatedOIB>
  <DomainObject.Predmet.ProtuStrankaListFormatedWithAdress>
    <izvorni_sadrzaj>
      <item>TAMARA USLUGE d.o.o., Vladimira Kirina 15, 10360 Sesvete</item>
    </izvorni_sadrzaj>
    <derivirana_varijabla naziv="DomainObject.Predmet.ProtuStrankaListFormatedWithAdress_1">
      <item>TAMARA USLUGE d.o.o., Vladimira Kirina 15, 10360 Sesvete</item>
    </derivirana_varijabla>
  </DomainObject.Predmet.ProtuStrankaListFormatedWithAdress>
  <DomainObject.Predmet.ProtuStrankaListFormatedWithAdressOIB>
    <izvorni_sadrzaj>
      <item>TAMARA USLUGE d.o.o., OIB 42280172697, Vladimira Kirina 15, 10360 Sesvete</item>
    </izvorni_sadrzaj>
    <derivirana_varijabla naziv="DomainObject.Predmet.ProtuStrankaListFormatedWithAdressOIB_1">
      <item>TAMARA USLUGE d.o.o., OIB 42280172697, Vladimira Kirina 15, 10360 Sesvete</item>
    </derivirana_varijabla>
  </DomainObject.Predmet.ProtuStrankaListFormatedWithAdressOIB>
  <DomainObject.Predmet.ProtuStrankaListNazivFormated>
    <izvorni_sadrzaj>
      <item>TAMARA USLUGE d.o.o.</item>
    </izvorni_sadrzaj>
    <derivirana_varijabla naziv="DomainObject.Predmet.ProtuStrankaListNazivFormated_1">
      <item>TAMARA USLUGE d.o.o.</item>
    </derivirana_varijabla>
  </DomainObject.Predmet.ProtuStrankaListNazivFormated>
  <DomainObject.Predmet.ProtuStrankaListNazivFormatedOIB>
    <izvorni_sadrzaj>
      <item>TAMARA USLUGE d.o.o., OIB 42280172697</item>
    </izvorni_sadrzaj>
    <derivirana_varijabla naziv="DomainObject.Predmet.ProtuStrankaListNazivFormatedOIB_1">
      <item>TAMARA USLUGE d.o.o., OIB 42280172697</item>
    </derivirana_varijabla>
  </DomainObject.Predmet.ProtuStrankaListNazivFormatedOIB>
  <DomainObject.Predmet.OstaliListFormated>
    <izvorni_sadrzaj>
      <item>Tamara Rašić</item>
    </izvorni_sadrzaj>
    <derivirana_varijabla naziv="DomainObject.Predmet.OstaliListFormated_1">
      <item>Tamara Rašić</item>
    </derivirana_varijabla>
  </DomainObject.Predmet.OstaliListFormated>
  <DomainObject.Predmet.OstaliListFormatedOIB>
    <izvorni_sadrzaj>
      <item>Tamara Rašić, OIB 50667722189</item>
    </izvorni_sadrzaj>
    <derivirana_varijabla naziv="DomainObject.Predmet.OstaliListFormatedOIB_1">
      <item>Tamara Rašić, OIB 50667722189</item>
    </derivirana_varijabla>
  </DomainObject.Predmet.OstaliListFormatedOIB>
  <DomainObject.Predmet.OstaliListFormatedWithAdress>
    <izvorni_sadrzaj>
      <item>Tamara Rašić, Vladimira Kirina 15, 10360 Sesvete</item>
    </izvorni_sadrzaj>
    <derivirana_varijabla naziv="DomainObject.Predmet.OstaliListFormatedWithAdress_1">
      <item>Tamara Rašić, Vladimira Kirina 15, 10360 Sesvete</item>
    </derivirana_varijabla>
  </DomainObject.Predmet.OstaliListFormatedWithAdress>
  <DomainObject.Predmet.OstaliListFormatedWithAdressOIB>
    <izvorni_sadrzaj>
      <item>Tamara Rašić, OIB 50667722189, Vladimira Kirina 15, 10360 Sesvete</item>
    </izvorni_sadrzaj>
    <derivirana_varijabla naziv="DomainObject.Predmet.OstaliListFormatedWithAdressOIB_1">
      <item>Tamara Rašić, OIB 50667722189, Vladimira Kirina 15, 10360 Sesvete</item>
    </derivirana_varijabla>
  </DomainObject.Predmet.OstaliListFormatedWithAdressOIB>
  <DomainObject.Predmet.OstaliListNazivFormated>
    <izvorni_sadrzaj>
      <item>Tamara Rašić</item>
    </izvorni_sadrzaj>
    <derivirana_varijabla naziv="DomainObject.Predmet.OstaliListNazivFormated_1">
      <item>Tamara Rašić</item>
    </derivirana_varijabla>
  </DomainObject.Predmet.OstaliListNazivFormated>
  <DomainObject.Predmet.OstaliListNazivFormatedOIB>
    <izvorni_sadrzaj>
      <item>Tamara Rašić, OIB 50667722189</item>
    </izvorni_sadrzaj>
    <derivirana_varijabla naziv="DomainObject.Predmet.OstaliListNazivFormatedOIB_1">
      <item>Tamara Rašić, OIB 50667722189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TAMARA USLUGE d.o.o.</izvorni_sadrzaj>
    <derivirana_varijabla naziv="DomainObject.Predmet.ProtustrankaIDrugi_1">TAMARA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TAMARA USLUGE d.o.o., OIB 42280172697, Vladimira Kirina 15, 10360 Sesvete</izvorni_sadrzaj>
    <derivirana_varijabla naziv="DomainObject.Predmet.ProtustrankaIDrugiAdressOIB_1">TAMARA USLUGE d.o.o., OIB 42280172697, Vladimira Kirina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TAMARA USLUGE d.o.o.</item>
      <item>Tamara Rašić</item>
    </izvorni_sadrzaj>
    <derivirana_varijabla naziv="DomainObject.Predmet.SudioniciListNaziv_1">
      <item>FINA Regionalni centar Zagreb</item>
      <item>TAMARA USLUGE d.o.o.</item>
      <item>Tamara 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TAMARA USLUGE d.o.o., OIB 42280172697, Vladimira Kirina 15,10360 Sesvete</item>
      <item>Tamara Rašić, OIB 50667722189, Vladimira Kirina 15,10360 Sesvete</item>
    </izvorni_sadrzaj>
    <derivirana_varijabla naziv="DomainObject.Predmet.SudioniciListAdressOIB_1">
      <item>FINA Regionalni centar Zagreb, OIB 85821130368, Trg svibanjskih žrtava 1995. 1,10000 Zagreb</item>
      <item>TAMARA USLUGE d.o.o., OIB 42280172697, Vladimira Kirina 15,10360 Sesvete</item>
      <item>Tamara Rašić, OIB 50667722189, Vladimira Kirina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42280172697</item>
      <item>, OIB 50667722189</item>
    </izvorni_sadrzaj>
    <derivirana_varijabla naziv="DomainObject.Predmet.SudioniciListNazivOIB_1">
      <item>, OIB 85821130368</item>
      <item>, OIB 42280172697</item>
      <item>, OIB 50667722189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4569</properties:Characters>
  <properties:Lines>103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2017-09-12T09:51:00Z</dcterms:created>
  <dc:creator>gzubak</dc:creator>
  <cp:lastModifiedBy>Katica Franjić</cp:lastModifiedBy>
  <cp:lastPrinted>2017-09-13T07:55:00Z</cp:lastPrinted>
  <dcterms:modified xmlns:xsi="http://www.w3.org/2001/XMLSchema-instance" xsi:type="dcterms:W3CDTF">2017-09-13T07:56:00Z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