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913f" w14:paraId="351913f" w:rsidRDefault="00385DEF" w:rsidP="001940FB" w:rsidR="00385DE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C3657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85DEF" w:rsidP="00AA6BCF" w:rsidR="00385DE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385DEF" w:rsidR="00385DE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385DEF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85DEF" w:rsidP="00385DE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85DE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85DE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FE28CE" w:rsidR="00AA6BCF" w:rsidRPr="00FE28CE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352F5">
        <w:rPr>
          <w:rFonts w:cs="Calibri" w:eastAsia="Arial Unicode MS" w:hAnsi="Calibri" w:ascii="Calibri"/>
          <w:kern w:val="1"/>
          <w:lang w:eastAsia="ar-SA" w:val="hr-HR"/>
        </w:rPr>
        <w:t>IVAN TUDOR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85DEF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E28CE" w:rsidRPr="00FE28CE">
        <w:rPr>
          <w:rFonts w:cs="Calibri" w:eastAsia="Arial Unicode MS" w:hAnsi="Calibri" w:ascii="Calibri"/>
          <w:kern w:val="1"/>
          <w:lang w:eastAsia="ar-SA" w:val="hr-HR"/>
        </w:rPr>
        <w:t>186.406,94 kn</w:t>
      </w:r>
      <w:r w:rsidR="00FE28CE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352F5">
        <w:rPr>
          <w:rFonts w:cs="Calibri" w:eastAsia="Arial Unicode MS" w:hAnsi="Calibri" w:ascii="Calibri"/>
          <w:kern w:val="1"/>
          <w:lang w:eastAsia="ar-SA" w:val="hr-HR"/>
        </w:rPr>
        <w:t>171.106,94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352F5">
        <w:rPr>
          <w:rFonts w:cs="Calibri" w:eastAsia="Arial Unicode MS" w:hAnsi="Calibri" w:ascii="Calibri"/>
          <w:kern w:val="1"/>
          <w:lang w:eastAsia="ar-SA" w:val="hr-HR"/>
        </w:rPr>
        <w:t>15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C352F5">
        <w:rPr>
          <w:rFonts w:cs="Calibri" w:eastAsia="Arial Unicode MS" w:hAnsi="Calibri" w:ascii="Calibri"/>
          <w:kern w:val="1"/>
          <w:lang w:eastAsia="ar-SA" w:val="hr-HR"/>
        </w:rPr>
        <w:t>3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85DE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85DE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85DEF" w:rsidRPr="00385DE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85DE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DC746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C7465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352F5" w:rsidP="00C352F5" w:rsidR="00AA6BCF" w:rsidRPr="00DC7465">
            <w:pPr>
              <w:spacing w:after="0"/>
              <w:jc w:val="both"/>
              <w:rPr>
                <w:rFonts w:cs="Calibri" w:hAnsi="Calibri" w:ascii="Calibri"/>
              </w:rPr>
            </w:pPr>
            <w:r w:rsidRPr="00DC7465">
              <w:rPr>
                <w:rFonts w:cs="Calibri" w:hAnsi="Calibri" w:ascii="Calibri"/>
              </w:rPr>
              <w:t>IVAN TUDOR</w:t>
            </w:r>
            <w:r w:rsidR="00F20B3B" w:rsidRPr="00DC7465">
              <w:rPr>
                <w:rFonts w:cs="Calibri" w:hAnsi="Calibri" w:ascii="Calibri"/>
              </w:rPr>
              <w:t xml:space="preserve">, </w:t>
            </w:r>
            <w:r w:rsidRPr="00DC7465">
              <w:rPr>
                <w:rFonts w:cs="Calibri" w:hAnsi="Calibri" w:ascii="Calibri"/>
              </w:rPr>
              <w:t>Đakovačka 13</w:t>
            </w:r>
            <w:r w:rsidR="00783BFB" w:rsidRPr="00DC7465">
              <w:rPr>
                <w:rFonts w:cs="Calibri" w:hAnsi="Calibri" w:ascii="Calibri"/>
              </w:rPr>
              <w:t xml:space="preserve">, </w:t>
            </w:r>
            <w:r w:rsidR="00575392" w:rsidRPr="00DC7465">
              <w:rPr>
                <w:rFonts w:cs="Calibri" w:hAnsi="Calibri" w:ascii="Calibri"/>
              </w:rPr>
              <w:t>S</w:t>
            </w:r>
            <w:r w:rsidRPr="00DC7465">
              <w:rPr>
                <w:rFonts w:cs="Calibri" w:hAnsi="Calibri" w:ascii="Calibri"/>
              </w:rPr>
              <w:t>plit</w:t>
            </w:r>
            <w:r w:rsidR="00575392" w:rsidRPr="00DC7465">
              <w:rPr>
                <w:rFonts w:cs="Calibri" w:hAnsi="Calibri" w:ascii="Calibri"/>
              </w:rPr>
              <w:t>,</w:t>
            </w:r>
            <w:r w:rsidR="003C5AF8" w:rsidRPr="00DC7465">
              <w:rPr>
                <w:rFonts w:cs="Calibri" w:hAnsi="Calibri" w:ascii="Calibri"/>
              </w:rPr>
              <w:t xml:space="preserve"> </w:t>
            </w:r>
            <w:r w:rsidR="003A5883" w:rsidRPr="00DC7465">
              <w:rPr>
                <w:rFonts w:cs="Calibri" w:hAnsi="Calibri" w:ascii="Calibri"/>
              </w:rPr>
              <w:t>OIB:</w:t>
            </w:r>
            <w:r w:rsidR="00E43846" w:rsidRPr="00DC7465">
              <w:rPr>
                <w:rFonts w:cs="Calibri" w:hAnsi="Calibri" w:ascii="Calibri"/>
              </w:rPr>
              <w:t xml:space="preserve"> </w:t>
            </w:r>
            <w:r w:rsidRPr="00DC7465">
              <w:rPr>
                <w:rFonts w:cs="Calibri" w:hAnsi="Calibri" w:ascii="Calibri"/>
              </w:rPr>
              <w:t>30047613144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352F5" w:rsidP="00FE28CE" w:rsidR="00AA6BCF" w:rsidRPr="00DC7465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C7465">
              <w:rPr>
                <w:rFonts w:cs="Calibri" w:hAnsi="Calibri" w:ascii="Calibri"/>
              </w:rPr>
              <w:t>Ugovori o štednom depozitu broj 81-70-00027-9 i 81-70-13113-4,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DC7465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352F5" w:rsidP="00AA6BCF" w:rsidR="00AA6BCF" w:rsidRPr="00DC746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C7465">
              <w:rPr>
                <w:rFonts w:cs="Calibri" w:hAnsi="Calibri" w:ascii="Calibri"/>
              </w:rPr>
              <w:t>186.406,94</w:t>
            </w:r>
            <w:r w:rsidR="00783BFB" w:rsidRPr="00DC7465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DC7465">
            <w:pPr>
              <w:spacing w:after="0"/>
              <w:rPr>
                <w:rFonts w:cs="Calibri" w:hAnsi="Calibri" w:ascii="Calibri"/>
              </w:rPr>
            </w:pPr>
          </w:p>
          <w:p w:rsidRDefault="00C352F5" w:rsidP="00AA6BCF" w:rsidR="00AA6BCF" w:rsidRPr="00DC746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C7465">
              <w:rPr>
                <w:rFonts w:cs="Calibri" w:hAnsi="Calibri" w:ascii="Calibri"/>
              </w:rPr>
              <w:t>171.106,94</w:t>
            </w:r>
            <w:r w:rsidR="00783BFB" w:rsidRPr="00DC7465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DC7465">
            <w:pPr>
              <w:spacing w:after="0"/>
              <w:rPr>
                <w:rFonts w:cs="Calibri" w:hAnsi="Calibri" w:ascii="Calibri"/>
              </w:rPr>
            </w:pPr>
          </w:p>
          <w:p w:rsidRDefault="00C352F5" w:rsidP="00C352F5" w:rsidR="00AA6BCF" w:rsidRPr="00DC7465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C7465">
              <w:rPr>
                <w:rFonts w:cs="Calibri" w:hAnsi="Calibri" w:ascii="Calibri"/>
              </w:rPr>
              <w:t>15</w:t>
            </w:r>
            <w:r w:rsidR="00575392" w:rsidRPr="00DC7465">
              <w:rPr>
                <w:rFonts w:cs="Calibri" w:hAnsi="Calibri" w:ascii="Calibri"/>
              </w:rPr>
              <w:t>.</w:t>
            </w:r>
            <w:r w:rsidRPr="00DC7465">
              <w:rPr>
                <w:rFonts w:cs="Calibri" w:hAnsi="Calibri" w:ascii="Calibri"/>
              </w:rPr>
              <w:t>3</w:t>
            </w:r>
            <w:r w:rsidR="00575392" w:rsidRPr="00DC7465">
              <w:rPr>
                <w:rFonts w:cs="Calibri" w:hAnsi="Calibri" w:ascii="Calibri"/>
              </w:rPr>
              <w:t>00,00</w:t>
            </w:r>
            <w:r w:rsidR="00F20B3B" w:rsidRPr="00DC7465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385DEF" w:rsidP="00AB7F7B" w:rsidR="00385DE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B7F7B" w:rsidP="00AB7F7B" w:rsidR="00AB7F7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06827" w:rsidP="00AB7F7B" w:rsidR="00AB7F7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F7B" w:rsidP="00AB7F7B" w:rsidR="00AB7F7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B7F7B" w:rsidP="00AB7F7B" w:rsidR="00AB7F7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B7F7B" w:rsidP="00AB7F7B" w:rsidR="00AB7F7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B7F7B" w:rsidP="00AB7F7B" w:rsidR="00AB7F7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AB7F7B" w:rsidP="00AB7F7B" w:rsidR="00AB7F7B" w:rsidRPr="00B706F7">
      <w:pPr>
        <w:spacing w:after="0"/>
        <w:rPr>
          <w:rFonts w:eastAsia="Calibri" w:hAnsi="Calibri" w:ascii="Calibri"/>
          <w:lang w:val="hr-HR"/>
        </w:rPr>
      </w:pP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11B" w:rsidR="00D0611B">
      <w:pPr>
        <w:spacing w:after="0"/>
      </w:pPr>
      <w:r>
        <w:separator/>
      </w:r>
    </w:p>
  </w:endnote>
  <w:endnote w:id="0" w:type="continuationSeparator">
    <w:p w:rsidRDefault="00D0611B" w:rsidR="00D061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D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11B" w:rsidR="00D0611B">
      <w:pPr>
        <w:spacing w:after="0"/>
      </w:pPr>
      <w:r>
        <w:separator/>
      </w:r>
    </w:p>
  </w:footnote>
  <w:footnote w:id="0" w:type="continuationSeparator">
    <w:p w:rsidRDefault="00D0611B" w:rsidR="00D0611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D1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2D16"/>
    <w:rsid w:val="00015D2D"/>
    <w:rsid w:val="00025272"/>
    <w:rsid w:val="00034684"/>
    <w:rsid w:val="000366B3"/>
    <w:rsid w:val="00037CEA"/>
    <w:rsid w:val="00045402"/>
    <w:rsid w:val="000458A5"/>
    <w:rsid w:val="00045CCC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5DEF"/>
    <w:rsid w:val="00390DC6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62E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04C"/>
    <w:rsid w:val="007D5A79"/>
    <w:rsid w:val="007E0AF0"/>
    <w:rsid w:val="007E2BAF"/>
    <w:rsid w:val="007E404E"/>
    <w:rsid w:val="007E46F7"/>
    <w:rsid w:val="007E4C31"/>
    <w:rsid w:val="007E75E5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1B41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64463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B7F7B"/>
    <w:rsid w:val="00AC3657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52F5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0611B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465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6827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E28CE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12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D1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D1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D1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D1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12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D1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D1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D1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D1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44E71-84AB-4CFF-A456-B7C2B7498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1439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St-651/2017-165 / Podnesak - Podnesak (-165.docx)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