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3211" w14:paraId="468321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23043B">
        <w:t>od 13</w:t>
      </w:r>
      <w:r w:rsidR="00C572D2">
        <w:t xml:space="preserve">. </w:t>
      </w:r>
      <w:r w:rsidR="0023043B">
        <w:t>prosinca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3043B">
        <w:t>LIBA-METAL d.o.o., Veli Iž, Mali Iž 54, OIB: 65262610310</w:t>
      </w:r>
      <w:r w:rsidR="0039437A" w:rsidRPr="0039437A">
        <w:t>,</w:t>
      </w:r>
      <w:r w:rsidR="00EF3F9E">
        <w:t xml:space="preserve"> </w:t>
      </w:r>
      <w:r w:rsidR="00DD380D">
        <w:t>28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3043B">
        <w:t>LIBA-METAL d.o.o., Veli Iž, Mali Iž 54, OIB: 65262610310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B06FE">
        <w:t>2</w:t>
      </w:r>
      <w:r w:rsidR="00DD380D">
        <w:t>8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DD380D">
        <w:rPr>
          <w:color w:themeColor="text1" w:val="000000"/>
        </w:rPr>
        <w:t>3</w:t>
      </w:r>
      <w:r w:rsidR="00741367">
        <w:rPr>
          <w:color w:themeColor="text1" w:val="000000"/>
        </w:rPr>
        <w:t>,</w:t>
      </w:r>
      <w:r w:rsidR="0023043B">
        <w:rPr>
          <w:color w:themeColor="text1" w:val="000000"/>
        </w:rPr>
        <w:t>2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23043B">
        <w:t>Tomislav Čoga iz Zagreba, Vranovinski ogranak I 2</w:t>
      </w:r>
      <w:r w:rsidR="0023043B" w:rsidRPr="00C911AF">
        <w:t>, OIB:</w:t>
      </w:r>
      <w:r w:rsidR="0023043B">
        <w:t>82870226709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3043B">
        <w:t>LIBA-METAL d.o.o., Veli Iž, Mali Iž 54, OIB: 65262610310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DD380D">
        <w:t>13</w:t>
      </w:r>
      <w:r w:rsidR="00C572D2">
        <w:t xml:space="preserve">. </w:t>
      </w:r>
      <w:r w:rsidR="0023043B">
        <w:t>prosinca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23043B">
        <w:t>8</w:t>
      </w:r>
      <w:r w:rsidR="0079567A" w:rsidRPr="00EF3F9E">
        <w:t>.</w:t>
      </w:r>
      <w:r w:rsidR="00E34074">
        <w:t xml:space="preserve"> </w:t>
      </w:r>
      <w:r w:rsidR="0023043B">
        <w:t xml:space="preserve">prosinca </w:t>
      </w:r>
      <w:r w:rsidR="0079567A" w:rsidRPr="00EF3F9E">
        <w:t>201</w:t>
      </w:r>
      <w:r w:rsidR="0023043B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23043B">
        <w:t>71.087,38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D38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23043B">
        <w:t xml:space="preserve">Addiko bank </w:t>
      </w:r>
      <w:r w:rsidR="00E76F3A">
        <w:t xml:space="preserve">d.d.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3043B">
        <w:t>25</w:t>
      </w:r>
      <w:r w:rsidR="00131DF8">
        <w:t xml:space="preserve">. </w:t>
      </w:r>
      <w:r w:rsidR="00DD380D">
        <w:t>siječnja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B06FE">
        <w:t>2</w:t>
      </w:r>
      <w:r w:rsidR="00DD380D">
        <w:t>8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23043B">
        <w:t>72.882,38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23043B">
        <w:t>229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B06FE">
        <w:t>2</w:t>
      </w:r>
      <w:r w:rsidR="00DD380D">
        <w:t>8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23043B" w:rsidP="0023043B" w:rsidR="00A45777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23043B" w:rsidP="0023043B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3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23043B">
      <w:t xml:space="preserve">Poslovni broj: 5 </w:t>
    </w:r>
    <w:r w:rsidR="0023043B" w:rsidRPr="008C3132">
      <w:t>St-</w:t>
    </w:r>
    <w:r w:rsidR="0023043B">
      <w:t>1158/16-10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46146">
      <w:t>1</w:t>
    </w:r>
    <w:r w:rsidR="0023043B">
      <w:t>158</w:t>
    </w:r>
    <w:r w:rsidR="00DD380D">
      <w:t>/1</w:t>
    </w:r>
    <w:r w:rsidR="0023043B">
      <w:t>6</w:t>
    </w:r>
    <w:r w:rsidR="00646146">
      <w:t>-</w:t>
    </w:r>
    <w:r w:rsidR="0023043B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363F6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LIBA-METAL d.o.o. za proizvodnju i trgovinu</izvorni_sadrzaj>
    <derivirana_varijabla naziv="DomainObject.Predmet.ProtustrankaFormated_1">  LIBA-METAL d.o.o. za proizvodnju i trgovinu</derivirana_varijabla>
  </DomainObject.Predmet.ProtustrankaFormated>
  <DomainObject.Predmet.ProtustrankaFormatedOIB>
    <izvorni_sadrzaj>  LIBA-METAL d.o.o. za proizvodnju i trgovinu, OIB 65262610310</izvorni_sadrzaj>
    <derivirana_varijabla naziv="DomainObject.Predmet.ProtustrankaFormatedOIB_1">  LIBA-METAL d.o.o. za proizvodnju i trgovinu, OIB 65262610310</derivirana_varijabla>
  </DomainObject.Predmet.ProtustrankaFormatedOIB>
  <DomainObject.Predmet.ProtustrankaFormatedWithAdress>
    <izvorni_sadrzaj> LIBA-METAL d.o.o. za proizvodnju i trgovinu, Mali Iž 54, 23284 Veli Iž</izvorni_sadrzaj>
    <derivirana_varijabla naziv="DomainObject.Predmet.ProtustrankaFormatedWithAdress_1"> LIBA-METAL d.o.o. za proizvodnju i trgovinu, Mali Iž 54, 23284 Veli Iž</derivirana_varijabla>
  </DomainObject.Predmet.ProtustrankaFormatedWithAdress>
  <DomainObject.Predmet.ProtustrankaFormatedWithAdressOIB>
    <izvorni_sadrzaj> LIBA-METAL d.o.o. za proizvodnju i trgovinu, OIB 65262610310, Mali Iž 54, 23284 Veli Iž</izvorni_sadrzaj>
    <derivirana_varijabla naziv="DomainObject.Predmet.ProtustrankaFormatedWithAdressOIB_1"> LIBA-METAL d.o.o. za proizvodnju i trgovinu, OIB 65262610310, Mali Iž 54, 23284 Veli Iž</derivirana_varijabla>
  </DomainObject.Predmet.ProtustrankaFormatedWithAdressOIB>
  <DomainObject.Predmet.ProtustrankaWithAdress>
    <izvorni_sadrzaj>LIBA-METAL d.o.o. za proizvodnju i trgovinu Mali Iž 54, 23284 Veli Iž</izvorni_sadrzaj>
    <derivirana_varijabla naziv="DomainObject.Predmet.ProtustrankaWithAdress_1">LIBA-METAL d.o.o. za proizvodnju i trgovinu Mali Iž 54, 23284 Veli Iž</derivirana_varijabla>
  </DomainObject.Predmet.ProtustrankaWithAdress>
  <DomainObject.Predmet.ProtustrankaWithAdressOIB>
    <izvorni_sadrzaj>LIBA-METAL d.o.o. za proizvodnju i trgovinu, OIB 65262610310, Mali Iž 54, 23284 Veli Iž</izvorni_sadrzaj>
    <derivirana_varijabla naziv="DomainObject.Predmet.ProtustrankaWithAdressOIB_1">LIBA-METAL d.o.o. za proizvodnju i trgovinu, OIB 65262610310, Mali Iž 54, 23284 Veli Iž</derivirana_varijabla>
  </DomainObject.Predmet.ProtustrankaWithAdressOIB>
  <DomainObject.Predmet.ProtustrankaNazivFormated>
    <izvorni_sadrzaj>LIBA-METAL d.o.o. za proizvodnju i trgovinu</izvorni_sadrzaj>
    <derivirana_varijabla naziv="DomainObject.Predmet.ProtustrankaNazivFormated_1">LIBA-METAL d.o.o. za proizvodnju i trgovinu</derivirana_varijabla>
  </DomainObject.Predmet.ProtustrankaNazivFormated>
  <DomainObject.Predmet.ProtustrankaNazivFormatedOIB>
    <izvorni_sadrzaj>LIBA-METAL d.o.o. za proizvodnju i trgovinu, OIB 65262610310</izvorni_sadrzaj>
    <derivirana_varijabla naziv="DomainObject.Predmet.ProtustrankaNazivFormatedOIB_1">LIBA-METAL d.o.o. za proizvodnju i trgovinu, OIB 65262610310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71087.38</izvorni_sadrzaj>
    <derivirana_varijabla naziv="DomainObject.Predmet.TrenutnaVrijednost_1">71087.38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LIBA-METAL d.o.o. za proizvodnju i trgovinu</item>
    </izvorni_sadrzaj>
    <derivirana_varijabla naziv="DomainObject.Predmet.ProtuStrankaListFormated_1">
      <item>LIBA-METAL d.o.o. za proizvodnju i trgovinu</item>
    </derivirana_varijabla>
  </DomainObject.Predmet.ProtuStrankaListFormated>
  <DomainObject.Predmet.ProtuStrankaListFormatedOIB>
    <izvorni_sadrzaj>
      <item>LIBA-METAL d.o.o. za proizvodnju i trgovinu, OIB 65262610310</item>
    </izvorni_sadrzaj>
    <derivirana_varijabla naziv="DomainObject.Predmet.ProtuStrankaListFormatedOIB_1">
      <item>LIBA-METAL d.o.o. za proizvodnju i trgovinu, OIB 65262610310</item>
    </derivirana_varijabla>
  </DomainObject.Predmet.ProtuStrankaListFormatedOIB>
  <DomainObject.Predmet.ProtuStrankaListFormatedWithAdress>
    <izvorni_sadrzaj>
      <item>LIBA-METAL d.o.o. za proizvodnju i trgovinu, Mali Iž 54, 23284 Veli Iž</item>
    </izvorni_sadrzaj>
    <derivirana_varijabla naziv="DomainObject.Predmet.ProtuStrankaListFormatedWithAdress_1">
      <item>LIBA-METAL d.o.o. za proizvodnju i trgovinu, Mali Iž 54, 23284 Veli Iž</item>
    </derivirana_varijabla>
  </DomainObject.Predmet.ProtuStrankaListFormatedWithAdress>
  <DomainObject.Predmet.ProtuStrankaListFormatedWithAdressOIB>
    <izvorni_sadrzaj>
      <item>LIBA-METAL d.o.o. za proizvodnju i trgovinu, OIB 65262610310, Mali Iž 54, 23284 Veli Iž</item>
    </izvorni_sadrzaj>
    <derivirana_varijabla naziv="DomainObject.Predmet.ProtuStrankaListFormatedWithAdressOIB_1">
      <item>LIBA-METAL d.o.o. za proizvodnju i trgovinu, OIB 65262610310, Mali Iž 54, 23284 Veli Iž</item>
    </derivirana_varijabla>
  </DomainObject.Predmet.ProtuStrankaListFormatedWithAdressOIB>
  <DomainObject.Predmet.ProtuStrankaListNazivFormated>
    <izvorni_sadrzaj>
      <item>LIBA-METAL d.o.o. za proizvodnju i trgovinu</item>
    </izvorni_sadrzaj>
    <derivirana_varijabla naziv="DomainObject.Predmet.ProtuStrankaListNazivFormated_1">
      <item>LIBA-METAL d.o.o. za proizvodnju i trgovinu</item>
    </derivirana_varijabla>
  </DomainObject.Predmet.ProtuStrankaListNazivFormated>
  <DomainObject.Predmet.ProtuStrankaListNazivFormatedOIB>
    <izvorni_sadrzaj>
      <item>LIBA-METAL d.o.o. za proizvodnju i trgovinu, OIB 65262610310</item>
    </izvorni_sadrzaj>
    <derivirana_varijabla naziv="DomainObject.Predmet.ProtuStrankaListNazivFormatedOIB_1">
      <item>LIBA-METAL d.o.o. za proizvodnju i trgovinu, OIB 65262610310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LIBA-METAL d.o.o. za proizvodnju i trgovinu</izvorni_sadrzaj>
    <derivirana_varijabla naziv="DomainObject.Predmet.ProtustrankaIDrugi_1">LIBA-METAL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LIBA-METAL d.o.o. za proizvodnju i trgovinu, OIB 65262610310, Mali Iž 54, 23284 Veli Iž</izvorni_sadrzaj>
    <derivirana_varijabla naziv="DomainObject.Predmet.ProtustrankaIDrugiAdressOIB_1">LIBA-METAL d.o.o. za proizvodnju i trgovinu, OIB 65262610310, Mali Iž 54,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LIBA-METAL d.o.o. za proizvodnju i trgovinu</item>
    </izvorni_sadrzaj>
    <derivirana_varijabla naziv="DomainObject.Predmet.SudioniciListNaziv_1">
      <item>FINA</item>
      <item>LIBA-METAL d.o.o. za proizvodnju i trgovinu</item>
    </derivirana_varijabla>
  </DomainObject.Predmet.SudioniciListNaziv>
  <DomainObject.Predmet.SudioniciListAdressOIB>
    <izvorni_sadrzaj>
      <item>FINA, OIB 85821130368</item>
      <item>LIBA-METAL d.o.o. za proizvodnju i trgovinu, OIB 65262610310, Mali Iž 54,23284 Veli Iž</item>
    </izvorni_sadrzaj>
    <derivirana_varijabla naziv="DomainObject.Predmet.SudioniciListAdressOIB_1">
      <item>FINA, OIB 85821130368</item>
      <item>LIBA-METAL d.o.o. za proizvodnju i trgovinu, OIB 65262610310, Mali Iž 54,23284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65262610310</item>
    </izvorni_sadrzaj>
    <derivirana_varijabla naziv="DomainObject.Predmet.SudioniciListNazivOIB_1">
      <item>, OIB 85821130368</item>
      <item>, OIB 65262610310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9CA96-1D0A-4710-8895-24E48BFD5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1008</properties:Words>
  <properties:Characters>5431</properties:Characters>
  <properties:Lines>129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2017-03-28T11:03:00Z</dcterms:created>
  <dc:creator>Administrator</dc:creator>
  <cp:lastModifiedBy>Krešimir Torbarina</cp:lastModifiedBy>
  <cp:lastPrinted>2017-03-28T11:02:00Z</cp:lastPrinted>
  <dcterms:modified xmlns:xsi="http://www.w3.org/2001/XMLSchema-instance" xsi:type="dcterms:W3CDTF">2017-03-28T11:05:00Z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