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2849" w14:paraId="8062849" w:rsidRDefault="000202C5" w:rsidP="000202C5" w:rsidR="000202C5">
      <w:pPr>
        <w15:collapsed w:val="false"/>
      </w:pPr>
      <w:bookmarkStart w:name="_GoBack" w:id="0"/>
      <w:bookmarkEnd w:id="0"/>
      <w:r>
        <w:t>REPUBLIKA HRVATSKA</w:t>
      </w:r>
    </w:p>
    <w:p w:rsidRDefault="000202C5" w:rsidP="000202C5" w:rsidR="000202C5">
      <w:r>
        <w:t>TRGOVAČKI SUD U RIJECI</w:t>
      </w:r>
    </w:p>
    <w:p w:rsidRDefault="000202C5" w:rsidP="000202C5" w:rsidR="000202C5"/>
    <w:p w:rsidRDefault="000202C5" w:rsidP="000202C5" w:rsidR="000202C5">
      <w:pPr>
        <w:jc w:val="center"/>
      </w:pPr>
      <w:r>
        <w:t>Z A P I S N I K</w:t>
      </w:r>
    </w:p>
    <w:p w:rsidRDefault="000202C5" w:rsidP="000202C5" w:rsidR="000202C5">
      <w:pPr>
        <w:jc w:val="center"/>
      </w:pPr>
      <w:r>
        <w:t xml:space="preserve">od </w:t>
      </w:r>
      <w:r w:rsidR="0031033D">
        <w:t>13. lipnja</w:t>
      </w:r>
      <w:r>
        <w:t xml:space="preserve"> 201</w:t>
      </w:r>
      <w:r w:rsidR="0031033D">
        <w:t>8</w:t>
      </w:r>
      <w:r>
        <w:t xml:space="preserve">. </w:t>
      </w:r>
    </w:p>
    <w:p w:rsidRDefault="007910B2" w:rsidP="007910B2" w:rsidR="007910B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31033D">
        <w:t>HISTORY jednostavno društvo s ograničenom odgovornošću za ugostiteljstvo Klana (Općina Klana), Klana 198, OIB: 79215044448</w:t>
      </w:r>
    </w:p>
    <w:p w:rsidRDefault="000202C5" w:rsidP="000202C5" w:rsidR="000202C5"/>
    <w:p w:rsidRDefault="000202C5" w:rsidP="000202C5" w:rsidR="000202C5">
      <w:r>
        <w:t>OD SUDA PRISUTNI:</w:t>
      </w:r>
    </w:p>
    <w:p w:rsidRDefault="000202C5" w:rsidP="000202C5" w:rsidR="000202C5">
      <w:r>
        <w:t>Vera Jelenović, sudac</w:t>
      </w:r>
    </w:p>
    <w:p w:rsidRDefault="000202C5" w:rsidP="000202C5" w:rsidR="000202C5">
      <w:smartTag w:element="PersonName" w:uri="urn:schemas-microsoft-com:office:smarttags">
        <w:r>
          <w:t>Danijela Fumić</w:t>
        </w:r>
      </w:smartTag>
      <w:r>
        <w:t>, zapisničar</w:t>
      </w:r>
    </w:p>
    <w:p w:rsidRDefault="000202C5" w:rsidP="000202C5" w:rsidR="000202C5"/>
    <w:p w:rsidRDefault="000202C5" w:rsidP="000202C5" w:rsidR="000202C5">
      <w:r>
        <w:t xml:space="preserve">Početak u </w:t>
      </w:r>
      <w:r w:rsidR="0031033D">
        <w:t>8,45</w:t>
      </w:r>
      <w:r>
        <w:t xml:space="preserve"> sati.</w:t>
      </w:r>
    </w:p>
    <w:p w:rsidRDefault="000202C5" w:rsidP="000202C5" w:rsidR="000202C5"/>
    <w:p w:rsidRDefault="000202C5" w:rsidP="000202C5" w:rsidR="000202C5">
      <w:r>
        <w:t>Utvrđuje se da su na današnje ročište pristupili:</w:t>
      </w:r>
    </w:p>
    <w:p w:rsidRDefault="00340E6B" w:rsidP="000202C5" w:rsidR="000202C5">
      <w:r>
        <w:t xml:space="preserve">  </w:t>
      </w:r>
    </w:p>
    <w:p w:rsidRDefault="000202C5" w:rsidP="000202C5" w:rsidR="000202C5">
      <w:r>
        <w:t xml:space="preserve">Privremeni stečajni upravitelj: </w:t>
      </w:r>
    </w:p>
    <w:p w:rsidRDefault="007910B2" w:rsidP="007910B2" w:rsidR="007910B2">
      <w:r>
        <w:t>Za predlagatelja: nitko, dostava poziva uredna</w:t>
      </w:r>
    </w:p>
    <w:p w:rsidRDefault="00340E6B" w:rsidP="00340E6B" w:rsidR="00340E6B">
      <w:pPr>
        <w:jc w:val="both"/>
      </w:pPr>
      <w:r w:rsidRPr="00340E6B">
        <w:t xml:space="preserve">Za dužnika: </w:t>
      </w:r>
      <w:r w:rsidRPr="00340E6B">
        <w:rPr>
          <w:shd w:fill="F8F8F8" w:color="auto" w:val="clear"/>
        </w:rPr>
        <w:t xml:space="preserve">Tea Katić, OIB: 23025256683, Lisac, Lisac 20, osoba ovlaštena za dužnikovo zastupanje, </w:t>
      </w:r>
      <w:r w:rsidRPr="00340E6B">
        <w:t xml:space="preserve">čiji je </w:t>
      </w:r>
      <w:r>
        <w:t xml:space="preserve">identitet sud utvrdio uvidom u osobnu iskaznicu broj 113701312  izdanu od PU Primorsko-goranska </w:t>
      </w:r>
    </w:p>
    <w:p w:rsidRDefault="000202C5" w:rsidP="000202C5" w:rsidR="000202C5">
      <w:pPr>
        <w:jc w:val="both"/>
      </w:pPr>
    </w:p>
    <w:p w:rsidRDefault="000202C5" w:rsidP="000202C5" w:rsidR="000202C5">
      <w:pPr>
        <w:jc w:val="both"/>
      </w:pPr>
      <w:r>
        <w:t xml:space="preserve">Sud je uvidom u prijedlog za stečaj </w:t>
      </w:r>
      <w:r w:rsidR="001E3354">
        <w:t xml:space="preserve">i podnesak </w:t>
      </w:r>
      <w:r>
        <w:t xml:space="preserve">Financijske agencije od </w:t>
      </w:r>
      <w:r w:rsidR="0031033D">
        <w:t>9</w:t>
      </w:r>
      <w:r w:rsidR="001E3354">
        <w:t>. svibnja</w:t>
      </w:r>
      <w:r w:rsidR="00256B25">
        <w:t xml:space="preserve"> 201</w:t>
      </w:r>
      <w:r w:rsidR="0031033D">
        <w:t>8</w:t>
      </w:r>
      <w:r>
        <w:t>. godine</w:t>
      </w:r>
      <w:r w:rsidR="00256B25">
        <w:t xml:space="preserve"> (na listu </w:t>
      </w:r>
      <w:r w:rsidR="0031033D">
        <w:t>8</w:t>
      </w:r>
      <w:r w:rsidR="00256B25">
        <w:t xml:space="preserve"> spisa)</w:t>
      </w:r>
      <w:r>
        <w:t xml:space="preserve">  utvrdio kako dužnik ispunjava uvjete za stečaj s obzirom da je nesposoban za plaćanje.</w:t>
      </w:r>
    </w:p>
    <w:p w:rsidRDefault="0031033D" w:rsidP="000202C5" w:rsidR="00340E6B">
      <w:pPr>
        <w:jc w:val="both"/>
        <w:rPr>
          <w:bCs/>
        </w:rPr>
      </w:pPr>
      <w:r>
        <w:rPr>
          <w:bCs/>
        </w:rPr>
        <w:t xml:space="preserve">Osoba ovlaštena za dužnikovo zastupanje </w:t>
      </w:r>
      <w:r w:rsidR="00340E6B">
        <w:rPr>
          <w:bCs/>
        </w:rPr>
        <w:t xml:space="preserve">Tea Katić </w:t>
      </w:r>
      <w:r>
        <w:rPr>
          <w:bCs/>
        </w:rPr>
        <w:t>navodi</w:t>
      </w:r>
      <w:r w:rsidR="00340E6B">
        <w:rPr>
          <w:bCs/>
        </w:rPr>
        <w:t xml:space="preserve"> kako je jučer na Fini podmirila većinu duga, te je ostalo još otprilike 5.000,00 kn sa kojim je iznosom dužnik još uvijek blokiran. Sud uvidom u Očevidnik neizvršenih osnova za plaćanje dužnika na današnji dan utvrđuje istinitost dužnikovih navoda.</w:t>
      </w:r>
    </w:p>
    <w:p w:rsidRDefault="00340E6B" w:rsidP="000202C5" w:rsidR="00441C18">
      <w:pPr>
        <w:jc w:val="both"/>
        <w:rPr>
          <w:bCs/>
        </w:rPr>
      </w:pPr>
      <w:r>
        <w:rPr>
          <w:bCs/>
        </w:rPr>
        <w:t>Tea Katić moli kraću odgodu današnjeg ročišta u kojoj bi u cijelosti podmirila sva dužnikova dugovanja.</w:t>
      </w:r>
      <w:r w:rsidR="00441C18">
        <w:rPr>
          <w:bCs/>
        </w:rPr>
        <w:t xml:space="preserve"> </w:t>
      </w:r>
    </w:p>
    <w:p w:rsidRDefault="00441C18" w:rsidP="000202C5" w:rsidR="00441C18">
      <w:pPr>
        <w:jc w:val="both"/>
        <w:rPr>
          <w:bCs/>
        </w:rPr>
      </w:pPr>
      <w:r>
        <w:rPr>
          <w:bCs/>
        </w:rPr>
        <w:t xml:space="preserve">S obzirom na dužnikove navode sa današnjeg ročišta, sud donosi </w:t>
      </w:r>
    </w:p>
    <w:p w:rsidRDefault="00441C18" w:rsidP="000202C5" w:rsidR="00441C18">
      <w:pPr>
        <w:jc w:val="both"/>
        <w:rPr>
          <w:bCs/>
        </w:rPr>
      </w:pPr>
    </w:p>
    <w:p w:rsidRDefault="00441C18" w:rsidP="00954743" w:rsidR="00441C18" w:rsidRPr="00954743">
      <w:pPr>
        <w:jc w:val="center"/>
      </w:pPr>
      <w:r>
        <w:t>r j e š e n je</w:t>
      </w:r>
    </w:p>
    <w:p w:rsidRDefault="00441C18" w:rsidP="00954743" w:rsidR="00441C18">
      <w:pPr>
        <w:jc w:val="both"/>
      </w:pPr>
    </w:p>
    <w:p w:rsidRDefault="00441C18" w:rsidP="00954743" w:rsidR="00441C18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441C18" w:rsidP="00954743" w:rsidR="00441C18">
      <w:pPr>
        <w:jc w:val="both"/>
      </w:pPr>
    </w:p>
    <w:p w:rsidRDefault="00441C18" w:rsidP="00954743" w:rsidR="00441C18">
      <w:pPr>
        <w:jc w:val="center"/>
      </w:pPr>
      <w:r>
        <w:t>11. srpnja 2018. u 9,20 sati</w:t>
      </w:r>
    </w:p>
    <w:p w:rsidRDefault="00441C18" w:rsidP="00954743" w:rsidR="00441C18">
      <w:pPr>
        <w:jc w:val="both"/>
      </w:pPr>
    </w:p>
    <w:p w:rsidRDefault="00441C18" w:rsidP="00954743" w:rsidR="00441C18">
      <w:pPr>
        <w:jc w:val="both"/>
      </w:pPr>
      <w:r>
        <w:t>u prostorijama Trgovačkog suda u Rijeci, Zadarska ulica 1 i 3, sudnica broj 3, I kat.</w:t>
      </w:r>
    </w:p>
    <w:p w:rsidRDefault="000202C5" w:rsidP="000202C5" w:rsidR="000202C5"/>
    <w:p w:rsidRDefault="000202C5" w:rsidP="000202C5" w:rsidR="000202C5">
      <w:r>
        <w:t xml:space="preserve">Dovršeno u </w:t>
      </w:r>
      <w:r w:rsidR="00441C18">
        <w:t>8</w:t>
      </w:r>
      <w:r w:rsidR="0031033D">
        <w:t>,</w:t>
      </w:r>
      <w:r w:rsidR="00441C18">
        <w:t>55</w:t>
      </w:r>
      <w:r>
        <w:t xml:space="preserve"> sati.</w:t>
      </w:r>
    </w:p>
    <w:p w:rsidRDefault="00441C18" w:rsidP="000202C5" w:rsidR="00441C18">
      <w:pPr>
        <w:ind w:firstLine="708" w:left="3540"/>
      </w:pPr>
    </w:p>
    <w:p w:rsidRDefault="000202C5" w:rsidP="000202C5" w:rsidR="000202C5">
      <w:pPr>
        <w:ind w:firstLine="708" w:left="3540"/>
      </w:pPr>
      <w:r>
        <w:t xml:space="preserve">Sudac                      </w:t>
      </w:r>
    </w:p>
    <w:p w:rsidRDefault="000202C5" w:rsidP="000202C5" w:rsidR="000202C5"/>
    <w:p w:rsidRDefault="00441C18" w:rsidP="000202C5" w:rsidR="00441C18"/>
    <w:p w:rsidRDefault="000202C5" w:rsidP="000202C5" w:rsidR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343" w:rsidR="001D0343">
      <w:r>
        <w:separator/>
      </w:r>
    </w:p>
  </w:endnote>
  <w:endnote w:id="0" w:type="continuationSeparator">
    <w:p w:rsidRDefault="001D0343" w:rsidR="001D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33D" w:rsidR="003103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73E">
          <w:rPr>
            <w:noProof/>
          </w:rPr>
          <w:t>1</w:t>
        </w:r>
        <w:r>
          <w:fldChar w:fldCharType="end"/>
        </w:r>
      </w:p>
    </w:sdtContent>
  </w:sdt>
  <w:p w:rsidRDefault="001E773E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33D" w:rsidR="003103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343" w:rsidR="001D0343">
      <w:r>
        <w:separator/>
      </w:r>
    </w:p>
  </w:footnote>
  <w:footnote w:id="0" w:type="continuationSeparator">
    <w:p w:rsidRDefault="001D0343" w:rsidR="001D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33D" w:rsidR="003103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31033D">
      <w:t>287/2018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33D" w:rsidR="003103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D0343"/>
    <w:rsid w:val="001E3354"/>
    <w:rsid w:val="001E773E"/>
    <w:rsid w:val="00251EDF"/>
    <w:rsid w:val="00256B25"/>
    <w:rsid w:val="00267BBB"/>
    <w:rsid w:val="0031033D"/>
    <w:rsid w:val="00323A66"/>
    <w:rsid w:val="00337948"/>
    <w:rsid w:val="00340E6B"/>
    <w:rsid w:val="003541B1"/>
    <w:rsid w:val="003C0957"/>
    <w:rsid w:val="00441C18"/>
    <w:rsid w:val="004F6C16"/>
    <w:rsid w:val="00520689"/>
    <w:rsid w:val="0076139A"/>
    <w:rsid w:val="007910B2"/>
    <w:rsid w:val="007B6D04"/>
    <w:rsid w:val="007F7F8C"/>
    <w:rsid w:val="00836506"/>
    <w:rsid w:val="00942A0F"/>
    <w:rsid w:val="00966BCB"/>
    <w:rsid w:val="00AA43BC"/>
    <w:rsid w:val="00AB69EA"/>
    <w:rsid w:val="00AC33FA"/>
    <w:rsid w:val="00AF0A5D"/>
    <w:rsid w:val="00B93FF3"/>
    <w:rsid w:val="00BA3EB5"/>
    <w:rsid w:val="00C17835"/>
    <w:rsid w:val="00D67E91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40E6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E7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40E6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E7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lipnja 2018.</izvorni_sadrzaj>
    <derivirana_varijabla naziv="DomainObject.PlaniraniZavrsetakDatum_1">13. lipnja 2018.</derivirana_varijabla>
  </DomainObject.PlaniraniZavrsetakDatum>
  <DomainObject.PlaniraniPocetakDatum>
    <izvorni_sadrzaj>13. lipnja 2018.</izvorni_sadrzaj>
    <derivirana_varijabla naziv="DomainObject.PlaniraniPocetakDatum_1">13.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2018.</izvorni_sadrzaj>
    <derivirana_varijabla naziv="DomainObject.Zapisnik.DatumKreiranja_1">13.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St-287/2018-5</izvorni_sadrzaj>
    <derivirana_varijabla naziv="DomainObject.Zapisnik.Oznaka_1">St-287/2018-5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HISTORY j.d.o.o.</izvorni_sadrzaj>
    <derivirana_varijabla naziv="DomainObject.Predmet.ProtustrankaFormated_1">  HISTORY j.d.o.o.</derivirana_varijabla>
  </DomainObject.Predmet.ProtustrankaFormated>
  <DomainObject.Predmet.ProtustrankaFormatedOIB>
    <izvorni_sadrzaj>  HISTORY j.d.o.o., OIB 79215044448</izvorni_sadrzaj>
    <derivirana_varijabla naziv="DomainObject.Predmet.ProtustrankaFormatedOIB_1">  HISTORY j.d.o.o., OIB 79215044448</derivirana_varijabla>
  </DomainObject.Predmet.ProtustrankaFormatedOIB>
  <DomainObject.Predmet.ProtustrankaFormatedWithAdress>
    <izvorni_sadrzaj> HISTORY j.d.o.o., Klana 198, 51217 Klana</izvorni_sadrzaj>
    <derivirana_varijabla naziv="DomainObject.Predmet.ProtustrankaFormatedWithAdress_1"> HISTORY j.d.o.o., Klana 198, 51217 Klana</derivirana_varijabla>
  </DomainObject.Predmet.ProtustrankaFormatedWithAdress>
  <DomainObject.Predmet.ProtustrankaFormatedWithAdressOIB>
    <izvorni_sadrzaj> HISTORY j.d.o.o., OIB 79215044448, Klana 198, 51217 Klana</izvorni_sadrzaj>
    <derivirana_varijabla naziv="DomainObject.Predmet.ProtustrankaFormatedWithAdressOIB_1"> HISTORY j.d.o.o., OIB 79215044448, Klana 198, 51217 Klana</derivirana_varijabla>
  </DomainObject.Predmet.ProtustrankaFormatedWithAdressOIB>
  <DomainObject.Predmet.ProtustrankaWithAdress>
    <izvorni_sadrzaj>HISTORY j.d.o.o. Klana 198, 51217 Klana</izvorni_sadrzaj>
    <derivirana_varijabla naziv="DomainObject.Predmet.ProtustrankaWithAdress_1">HISTORY j.d.o.o. Klana 198, 51217 Klana</derivirana_varijabla>
  </DomainObject.Predmet.ProtustrankaWithAdress>
  <DomainObject.Predmet.ProtustrankaWithAdressOIB>
    <izvorni_sadrzaj>HISTORY j.d.o.o., OIB 79215044448, Klana 198, 51217 Klana</izvorni_sadrzaj>
    <derivirana_varijabla naziv="DomainObject.Predmet.ProtustrankaWithAdressOIB_1">HISTORY j.d.o.o., OIB 79215044448, Klana 198, 51217 Klana</derivirana_varijabla>
  </DomainObject.Predmet.ProtustrankaWithAdressOIB>
  <DomainObject.Predmet.ProtustrankaNazivFormated>
    <izvorni_sadrzaj>HISTORY j.d.o.o.</izvorni_sadrzaj>
    <derivirana_varijabla naziv="DomainObject.Predmet.ProtustrankaNazivFormated_1">HISTORY j.d.o.o.</derivirana_varijabla>
  </DomainObject.Predmet.ProtustrankaNazivFormated>
  <DomainObject.Predmet.ProtustrankaNazivFormatedOIB>
    <izvorni_sadrzaj>HISTORY j.d.o.o., OIB 79215044448</izvorni_sadrzaj>
    <derivirana_varijabla naziv="DomainObject.Predmet.ProtustrankaNazivFormatedOIB_1">HISTORY j.d.o.o., OIB 79215044448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HISTORY j.d.o.o.</item>
    </izvorni_sadrzaj>
    <derivirana_varijabla naziv="DomainObject.Predmet.ProtuStrankaListFormated_1">
      <item>HISTORY j.d.o.o.</item>
    </derivirana_varijabla>
  </DomainObject.Predmet.ProtuStrankaListFormated>
  <DomainObject.Predmet.ProtuStrankaListFormatedOIB>
    <izvorni_sadrzaj>
      <item>HISTORY j.d.o.o., OIB 79215044448</item>
    </izvorni_sadrzaj>
    <derivirana_varijabla naziv="DomainObject.Predmet.ProtuStrankaListFormatedOIB_1">
      <item>HISTORY j.d.o.o., OIB 79215044448</item>
    </derivirana_varijabla>
  </DomainObject.Predmet.ProtuStrankaListFormatedOIB>
  <DomainObject.Predmet.ProtuStrankaListFormatedWithAdress>
    <izvorni_sadrzaj>
      <item>HISTORY j.d.o.o., Klana 198, 51217 Klana</item>
    </izvorni_sadrzaj>
    <derivirana_varijabla naziv="DomainObject.Predmet.ProtuStrankaListFormatedWithAdress_1">
      <item>HISTORY j.d.o.o., Klana 198, 51217 Klana</item>
    </derivirana_varijabla>
  </DomainObject.Predmet.ProtuStrankaListFormatedWithAdress>
  <DomainObject.Predmet.ProtuStrankaListFormatedWithAdressOIB>
    <izvorni_sadrzaj>
      <item>HISTORY j.d.o.o., OIB 79215044448, Klana 198, 51217 Klana</item>
    </izvorni_sadrzaj>
    <derivirana_varijabla naziv="DomainObject.Predmet.ProtuStrankaListFormatedWithAdressOIB_1">
      <item>HISTORY j.d.o.o., OIB 79215044448, Klana 198, 51217 Klana</item>
    </derivirana_varijabla>
  </DomainObject.Predmet.ProtuStrankaListFormatedWithAdressOIB>
  <DomainObject.Predmet.ProtuStrankaListNazivFormated>
    <izvorni_sadrzaj>
      <item>HISTORY j.d.o.o.</item>
    </izvorni_sadrzaj>
    <derivirana_varijabla naziv="DomainObject.Predmet.ProtuStrankaListNazivFormated_1">
      <item>HISTORY j.d.o.o.</item>
    </derivirana_varijabla>
  </DomainObject.Predmet.ProtuStrankaListNazivFormated>
  <DomainObject.Predmet.ProtuStrankaListNazivFormatedOIB>
    <izvorni_sadrzaj>
      <item>HISTORY j.d.o.o., OIB 79215044448</item>
    </izvorni_sadrzaj>
    <derivirana_varijabla naziv="DomainObject.Predmet.ProtuStrankaListNazivFormatedOIB_1">
      <item>HISTORY j.d.o.o., OIB 79215044448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St-287/2018-5</izvorni_sadrzaj>
    <derivirana_varijabla naziv="DomainObject.PoslovniBrojDokumenta_1">St-287/2018-5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HISTORY j.d.o.o.</izvorni_sadrzaj>
    <derivirana_varijabla naziv="DomainObject.Predmet.ProtustrankaIDrugi_1">HISTORY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HISTORY j.d.o.o., OIB 79215044448, Klana 198, 51217 Klana</izvorni_sadrzaj>
    <derivirana_varijabla naziv="DomainObject.Predmet.ProtustrankaIDrugiAdressOIB_1">HISTORY j.d.o.o., OIB 79215044448, Klana 198,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HISTORY j.d.o.o.</item>
    </izvorni_sadrzaj>
    <derivirana_varijabla naziv="DomainObject.Predmet.SudioniciListNaziv_1">
      <item>FINA  Rijeka</item>
      <item>HISTORY j.d.o.o.</item>
    </derivirana_varijabla>
  </DomainObject.Predmet.SudioniciListNaziv>
  <DomainObject.Predmet.SudioniciListAdressOIB>
    <izvorni_sadrzaj>
      <item>FINA  Rijeka, OIB 85821130368, Frana Kurelca 8,51000 Rijeka</item>
      <item>HISTORY j.d.o.o., OIB 79215044448, Klana 198,51217 Klana</item>
    </izvorni_sadrzaj>
    <derivirana_varijabla naziv="DomainObject.Predmet.SudioniciListAdressOIB_1">
      <item>FINA  Rijeka, OIB 85821130368, Frana Kurelca 8,51000 Rijeka</item>
      <item>HISTORY j.d.o.o., OIB 79215044448, Klana 198,51217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79215044448</item>
    </izvorni_sadrzaj>
    <derivirana_varijabla naziv="DomainObject.Predmet.SudioniciListNazivOIB_1">
      <item>, OIB 85821130368</item>
      <item>, OIB 79215044448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1431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2018-06-13T06:56:00Z</dcterms:created>
  <dc:creator>Vera Jelenović</dc:creator>
  <cp:lastModifiedBy>Danijela Fumić</cp:lastModifiedBy>
  <dcterms:modified xmlns:xsi="http://www.w3.org/2001/XMLSchema-instance" xsi:type="dcterms:W3CDTF">2018-06-13T06:58:00Z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St-287/2018-5 / Zapisnik - Ročište radi rasprave o uvjetima za otvaranje steč. post. (287 18 zapisnik prethodni poziv predujam nn 71-15.docx)</vt:lpwstr>
  </prop:property>
  <prop:property name="CC_coloring" pid="5" fmtid="{D5CDD505-2E9C-101B-9397-08002B2CF9AE}">
    <vt:bool>false</vt:bool>
  </prop:property>
</prop:Properties>
</file>