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6945" w14:paraId="213694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F50CA">
        <w:t>4894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F50CA">
        <w:t>19.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E13B1">
        <w:t xml:space="preserve"> </w:t>
      </w:r>
      <w:r w:rsidR="006F50CA" w:rsidRPr="008229A4">
        <w:rPr>
          <w:sz w:val="22"/>
          <w:szCs w:val="22"/>
        </w:rPr>
        <w:t>GOSPODARSKO-POLJOPRIVREDNA ZADRUGA GAJ Krapina-Radoboj, zadruga malih i srednjih gospodarstvenika, poljoprivrede, ekološke proizvodnje i razvoja u malom i srednjem gospodarstvu, poljoprivredi,stočarstvu, voćarstvu, vinogradarstvu i turizmu, Radoboj, Šemnica Gornja 120, MBS 080490797, OIB: 54468471311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F50CA">
        <w:t>9.161,92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F50CA">
        <w:t>19.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6851"/>
    <w:rsid w:val="00657B8E"/>
    <w:rsid w:val="006756D0"/>
    <w:rsid w:val="006F50CA"/>
    <w:rsid w:val="007178B3"/>
    <w:rsid w:val="00790F6F"/>
    <w:rsid w:val="007B5AFD"/>
    <w:rsid w:val="007D54DB"/>
    <w:rsid w:val="007D5A5D"/>
    <w:rsid w:val="008155EE"/>
    <w:rsid w:val="00823DE7"/>
    <w:rsid w:val="008613BD"/>
    <w:rsid w:val="00863025"/>
    <w:rsid w:val="00871F01"/>
    <w:rsid w:val="008E3E11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E13B1"/>
    <w:rsid w:val="00EC3302"/>
    <w:rsid w:val="00ED6AA8"/>
    <w:rsid w:val="00F034D3"/>
    <w:rsid w:val="00F8319D"/>
    <w:rsid w:val="00F91AC5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D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D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4894</izvorni_sadrzaj>
    <derivirana_varijabla naziv="DomainObject.Predmet.Broj_1">4894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St-4894/2015</izvorni_sadrzaj>
    <derivirana_varijabla naziv="DomainObject.Predmet.OznakaBroj_1">St-4894/2015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GOSPODARSKO-POLJOPRIVREDNA ZADRUGA GAJ Krapina-Radoboj, zadruga malih i srednjih gospodarstvenika, poljoprivrede, ekološke proi zastupanog po punomoćniku Alojz Horvat</izvorni_sadrzaj>
    <derivirana_varijabla naziv="DomainObject.Predmet.ProtustrankaFormated_1">  GOSPODARSKO-POLJOPRIVREDNA ZADRUGA GAJ Krapina-Radoboj, zadruga malih i srednjih gospodarstvenika, poljoprivrede, ekološke proi zastupanog po punomoćniku Alojz Horvat</derivirana_varijabla>
  </DomainObject.Predmet.ProtustrankaFormated>
  <DomainObject.Predmet.ProtustrankaFormatedOIB>
    <izvorni_sadrzaj>  GOSPODARSKO-POLJOPRIVREDNA ZADRUGA GAJ Krapina-Radoboj, zadruga malih i srednjih gospodarstvenika, poljoprivrede, ekološke proi, OIB 54468471311 zastupanog po punomoćniku Alojz Horvat</izvorni_sadrzaj>
    <derivirana_varijabla naziv="DomainObject.Predmet.ProtustrankaFormatedOIB_1">  GOSPODARSKO-POLJOPRIVREDNA ZADRUGA GAJ Krapina-Radoboj, zadruga malih i srednjih gospodarstvenika, poljoprivrede, ekološke proi, OIB 54468471311 zastupanog po punomoćniku Alojz Horvat</derivirana_varijabla>
  </DomainObject.Predmet.ProtustrankaFormatedOIB>
  <DomainObject.Predmet.ProtustrankaFormatedWithAdress>
    <izvorni_sadrzaj> GOSPODARSKO-POLJOPRIVREDNA ZADRUGA GAJ Krapina-Radoboj, zadruga malih i srednjih gospodarstvenika, poljoprivrede, ekološke proi, Šemnica Gornja 120, 49232 Radoboj zastupanog po punomoćniku Alojz Horvat</izvorni_sadrzaj>
    <derivirana_varijabla naziv="DomainObject.Predmet.ProtustrankaFormatedWithAdress_1"> GOSPODARSKO-POLJOPRIVREDNA ZADRUGA GAJ Krapina-Radoboj, zadruga malih i srednjih gospodarstvenika, poljoprivrede, ekološke proi, Šemnica Gornja 120, 49232 Radoboj zastupanog po punomoćniku Alojz Horvat</derivirana_varijabla>
  </DomainObject.Predmet.ProtustrankaFormatedWithAdress>
  <DomainObject.Predmet.ProtustrankaFormatedWithAdressOIB>
    <izvorni_sadrzaj> GOSPODARSKO-POLJOPRIVREDNA ZADRUGA GAJ Krapina-Radoboj, zadruga malih i srednjih gospodarstvenika, poljoprivrede, ekološke proi, OIB 54468471311, Šemnica Gornja 120, 49232 Radoboj zastupanog po punomoćniku Alojz Horvat</izvorni_sadrzaj>
    <derivirana_varijabla naziv="DomainObject.Predmet.ProtustrankaFormatedWithAdressOIB_1"> GOSPODARSKO-POLJOPRIVREDNA ZADRUGA GAJ Krapina-Radoboj, zadruga malih i srednjih gospodarstvenika, poljoprivrede, ekološke proi, OIB 54468471311, Šemnica Gornja 120, 49232 Radoboj zastupanog po punomoćniku Alojz Horvat</derivirana_varijabla>
  </DomainObject.Predmet.ProtustrankaFormatedWithAdressOIB>
  <DomainObject.Predmet.ProtustrankaWithAdress>
    <izvorni_sadrzaj>GOSPODARSKO-POLJOPRIVREDNA ZADRUGA GAJ Krapina-Radoboj, zadruga malih i srednjih gospodarstvenika, poljoprivrede, ekološke proi Šemnica Gornja 120, 49232 Radoboj</izvorni_sadrzaj>
    <derivirana_varijabla naziv="DomainObject.Predmet.ProtustrankaWithAdress_1">GOSPODARSKO-POLJOPRIVREDNA ZADRUGA GAJ Krapina-Radoboj, zadruga malih i srednjih gospodarstvenika, poljoprivrede, ekološke proi Šemnica Gornja 120, 49232 Radoboj</derivirana_varijabla>
  </DomainObject.Predmet.ProtustrankaWithAdress>
  <DomainObject.Predmet.ProtustrankaWithAdressOIB>
    <izvorni_sadrzaj>GOSPODARSKO-POLJOPRIVREDNA ZADRUGA GAJ Krapina-Radoboj, zadruga malih i srednjih gospodarstvenika, poljoprivrede, ekološke proi, OIB 54468471311, Šemnica Gornja 120, 49232 Radoboj</izvorni_sadrzaj>
    <derivirana_varijabla naziv="DomainObject.Predmet.ProtustrankaWithAdressOIB_1">GOSPODARSKO-POLJOPRIVREDNA ZADRUGA GAJ Krapina-Radoboj, zadruga malih i srednjih gospodarstvenika, poljoprivrede, ekološke proi, OIB 54468471311, Šemnica Gornja 120, 49232 Radoboj</derivirana_varijabla>
  </DomainObject.Predmet.ProtustrankaWithAdressOIB>
  <DomainObject.Predmet.ProtustrankaNazivFormated>
    <izvorni_sadrzaj>GOSPODARSKO-POLJOPRIVREDNA ZADRUGA GAJ Krapina-Radoboj, zadruga malih i srednjih gospodarstvenika, poljoprivrede, ekološke proi</izvorni_sadrzaj>
    <derivirana_varijabla naziv="DomainObject.Predmet.ProtustrankaNazivFormated_1">GOSPODARSKO-POLJOPRIVREDNA ZADRUGA GAJ Krapina-Radoboj, zadruga malih i srednjih gospodarstvenika, poljoprivrede, ekološke proi</derivirana_varijabla>
  </DomainObject.Predmet.ProtustrankaNazivFormated>
  <DomainObject.Predmet.ProtustrankaNazivFormatedOIB>
    <izvorni_sadrzaj>GOSPODARSKO-POLJOPRIVREDNA ZADRUGA GAJ Krapina-Radoboj, zadruga malih i srednjih gospodarstvenika, poljoprivrede, ekološke proi, OIB 54468471311</izvorni_sadrzaj>
    <derivirana_varijabla naziv="DomainObject.Predmet.ProtustrankaNazivFormatedOIB_1">GOSPODARSKO-POLJOPRIVREDNA ZADRUGA GAJ Krapina-Radoboj, zadruga malih i srednjih gospodarstvenika, poljoprivrede, ekološke proi, OIB 54468471311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GOSPODARSKO-POLJOPRIVREDNA ZADRUGA GAJ Krapina-Radoboj, zadruga malih i srednjih gospodarstvenika, poljoprivrede, ekološke proi zastupanog po punomoćniku Alojz Horvat</item>
    </izvorni_sadrzaj>
    <derivirana_varijabla naziv="DomainObject.Predmet.ProtuStrankaListFormated_1">
      <item>GOSPODARSKO-POLJOPRIVREDNA ZADRUGA GAJ Krapina-Radoboj, zadruga malih i srednjih gospodarstvenika, poljoprivrede, ekološke proi zastupanog po punomoćniku Alojz Horvat</item>
    </derivirana_varijabla>
  </DomainObject.Predmet.ProtuStrankaListFormated>
  <DomainObject.Predmet.ProtuStrankaListFormatedOIB>
    <izvorni_sadrzaj>
      <item>GOSPODARSKO-POLJOPRIVREDNA ZADRUGA GAJ Krapina-Radoboj, zadruga malih i srednjih gospodarstvenika, poljoprivrede, ekološke proi, OIB 54468471311 zastupanog po punomoćniku Alojz Horvat</item>
    </izvorni_sadrzaj>
    <derivirana_varijabla naziv="DomainObject.Predmet.ProtuStrankaListFormatedOIB_1">
      <item>GOSPODARSKO-POLJOPRIVREDNA ZADRUGA GAJ Krapina-Radoboj, zadruga malih i srednjih gospodarstvenika, poljoprivrede, ekološke proi, OIB 54468471311 zastupanog po punomoćniku Alojz Horvat</item>
    </derivirana_varijabla>
  </DomainObject.Predmet.ProtuStrankaListFormatedOIB>
  <DomainObject.Predmet.ProtuStrankaListFormatedWithAdress>
    <izvorni_sadrzaj>
      <item>GOSPODARSKO-POLJOPRIVREDNA ZADRUGA GAJ Krapina-Radoboj, zadruga malih i srednjih gospodarstvenika, poljoprivrede, ekološke proi, Šemnica Gornja 120, 49232 Radoboj zastupanog po punomoćniku Alojz Horvat</item>
    </izvorni_sadrzaj>
    <derivirana_varijabla naziv="DomainObject.Predmet.ProtuStrankaListFormatedWithAdress_1">
      <item>GOSPODARSKO-POLJOPRIVREDNA ZADRUGA GAJ Krapina-Radoboj, zadruga malih i srednjih gospodarstvenika, poljoprivrede, ekološke proi, Šemnica Gornja 120, 49232 Radoboj zastupanog po punomoćniku Alojz Horvat</item>
    </derivirana_varijabla>
  </DomainObject.Predmet.ProtuStrankaListFormatedWithAdress>
  <DomainObject.Predmet.ProtuStrankaListFormatedWithAdressOIB>
    <izvorni_sadrzaj>
      <item>GOSPODARSKO-POLJOPRIVREDNA ZADRUGA GAJ Krapina-Radoboj, zadruga malih i srednjih gospodarstvenika, poljoprivrede, ekološke proi, OIB 54468471311, Šemnica Gornja 120, 49232 Radoboj zastupanog po punomoćniku Alojz Horvat</item>
    </izvorni_sadrzaj>
    <derivirana_varijabla naziv="DomainObject.Predmet.ProtuStrankaListFormatedWithAdressOIB_1">
      <item>GOSPODARSKO-POLJOPRIVREDNA ZADRUGA GAJ Krapina-Radoboj, zadruga malih i srednjih gospodarstvenika, poljoprivrede, ekološke proi, OIB 54468471311, Šemnica Gornja 120, 49232 Radoboj zastupanog po punomoćniku Alojz Horvat</item>
    </derivirana_varijabla>
  </DomainObject.Predmet.ProtuStrankaListFormatedWithAdressOIB>
  <DomainObject.Predmet.ProtuStrankaListNazivFormated>
    <izvorni_sadrzaj>
      <item>GOSPODARSKO-POLJOPRIVREDNA ZADRUGA GAJ Krapina-Radoboj, zadruga malih i srednjih gospodarstvenika, poljoprivrede, ekološke proi</item>
    </izvorni_sadrzaj>
    <derivirana_varijabla naziv="DomainObject.Predmet.ProtuStrankaListNazivFormated_1">
      <item>GOSPODARSKO-POLJOPRIVREDNA ZADRUGA GAJ Krapina-Radoboj, zadruga malih i srednjih gospodarstvenika, poljoprivrede, ekološke proi</item>
    </derivirana_varijabla>
  </DomainObject.Predmet.ProtuStrankaListNazivFormated>
  <DomainObject.Predmet.ProtuStrankaListNazivFormatedOIB>
    <izvorni_sadrzaj>
      <item>GOSPODARSKO-POLJOPRIVREDNA ZADRUGA GAJ Krapina-Radoboj, zadruga malih i srednjih gospodarstvenika, poljoprivrede, ekološke proi, OIB 54468471311</item>
    </izvorni_sadrzaj>
    <derivirana_varijabla naziv="DomainObject.Predmet.ProtuStrankaListNazivFormatedOIB_1">
      <item>GOSPODARSKO-POLJOPRIVREDNA ZADRUGA GAJ Krapina-Radoboj, zadruga malih i srednjih gospodarstvenika, poljoprivrede, ekološke proi, OIB 54468471311</item>
    </derivirana_varijabla>
  </DomainObject.Predmet.ProtuStrankaListNazivFormatedOIB>
  <DomainObject.Predmet.OstaliListFormated>
    <izvorni_sadrzaj>
      <item>Alojz Horvat punomoćnik sudionika u postupku GOSPODARSKO-POLJOPRIVREDNA ZADRUGA GAJ Krapina-Radoboj, zadruga malih i srednjih gospodarstvenika, poljoprivrede, ekološke proi</item>
    </izvorni_sadrzaj>
    <derivirana_varijabla naziv="DomainObject.Predmet.OstaliListFormated_1">
      <item>Alojz Horvat punomoćnik sudionika u postupku GOSPODARSKO-POLJOPRIVREDNA ZADRUGA GAJ Krapina-Radoboj, zadruga malih i srednjih gospodarstvenika, poljoprivrede, ekološke proi</item>
    </derivirana_varijabla>
  </DomainObject.Predmet.OstaliListFormated>
  <DomainObject.Predmet.OstaliListFormatedOIB>
    <izvorni_sadrzaj>
      <item>Alojz Horvat, OIB 16439289644 punomoćnik sudionika u postupku GOSPODARSKO-POLJOPRIVREDNA ZADRUGA GAJ Krapina-Radoboj, zadruga malih i srednjih gospodarstvenika, poljoprivrede, ekološke proi</item>
    </izvorni_sadrzaj>
    <derivirana_varijabla naziv="DomainObject.Predmet.OstaliListFormatedOIB_1">
      <item>Alojz Horvat, OIB 16439289644 punomoćnik sudionika u postupku GOSPODARSKO-POLJOPRIVREDNA ZADRUGA GAJ Krapina-Radoboj, zadruga malih i srednjih gospodarstvenika, poljoprivrede, ekološke proi</item>
    </derivirana_varijabla>
  </DomainObject.Predmet.OstaliListFormatedOIB>
  <DomainObject.Predmet.OstaliListFormatedWithAdress>
    <izvorni_sadrzaj>
      <item>Alojz Horvat, Donja Šemnica 7, 49000 Donja Šemnica punomoćnik sudionika u postupku GOSPODARSKO-POLJOPRIVREDNA ZADRUGA GAJ Krapina-Radoboj, zadruga malih i srednjih gospodarstvenika, poljoprivrede, ekološke proi</item>
    </izvorni_sadrzaj>
    <derivirana_varijabla naziv="DomainObject.Predmet.OstaliListFormatedWithAdress_1">
      <item>Alojz Horvat, Donja Šemnica 7, 49000 Donja Šemnica punomoćnik sudionika u postupku GOSPODARSKO-POLJOPRIVREDNA ZADRUGA GAJ Krapina-Radoboj, zadruga malih i srednjih gospodarstvenika, poljoprivrede, ekološke proi</item>
    </derivirana_varijabla>
  </DomainObject.Predmet.OstaliListFormatedWithAdress>
  <DomainObject.Predmet.OstaliListFormatedWithAdressOIB>
    <izvorni_sadrzaj>
      <item>Alojz Horvat, OIB 16439289644, Donja Šemnica 7, 49000 Donja Šemnica punomoćnik sudionika u postupku GOSPODARSKO-POLJOPRIVREDNA ZADRUGA GAJ Krapina-Radoboj, zadruga malih i srednjih gospodarstvenika, poljoprivrede, ekološke proi</item>
    </izvorni_sadrzaj>
    <derivirana_varijabla naziv="DomainObject.Predmet.OstaliListFormatedWithAdressOIB_1">
      <item>Alojz Horvat, OIB 16439289644, Donja Šemnica 7, 49000 Donja Šemnica punomoćnik sudionika u postupku GOSPODARSKO-POLJOPRIVREDNA ZADRUGA GAJ Krapina-Radoboj, zadruga malih i srednjih gospodarstvenika, poljoprivrede, ekološke proi</item>
    </derivirana_varijabla>
  </DomainObject.Predmet.OstaliListFormatedWithAdressOIB>
  <DomainObject.Predmet.OstaliListNazivFormated>
    <izvorni_sadrzaj>
      <item>Alojz Horvat</item>
    </izvorni_sadrzaj>
    <derivirana_varijabla naziv="DomainObject.Predmet.OstaliListNazivFormated_1">
      <item>Alojz Horvat</item>
    </derivirana_varijabla>
  </DomainObject.Predmet.OstaliListNazivFormated>
  <DomainObject.Predmet.OstaliListNazivFormatedOIB>
    <izvorni_sadrzaj>
      <item>Alojz Horvat, OIB 16439289644</item>
    </izvorni_sadrzaj>
    <derivirana_varijabla naziv="DomainObject.Predmet.OstaliListNazivFormatedOIB_1">
      <item>Alojz Horvat, OIB 16439289644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GOSPODARSKO-POLJOPRIVREDNA ZADRUGA GAJ Krapina-Radoboj, zadruga malih i srednjih gospodarstvenika, poljoprivrede, ekološke proi</izvorni_sadrzaj>
    <derivirana_varijabla naziv="DomainObject.Predmet.ProtustrankaIDrugi_1">GOSPODARSKO-POLJOPRIVREDNA ZADRUGA GAJ Krapina-Radoboj, zadruga malih i srednjih gospodarstvenika, poljoprivrede, ekološke proi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GOSPODARSKO-POLJOPRIVREDNA ZADRUGA GAJ Krapina-Radoboj, zadruga malih i srednjih gospodarstvenika, poljoprivrede, ekološke proi, OIB 54468471311, Šemnica Gornja 120, 49232 Radoboj</izvorni_sadrzaj>
    <derivirana_varijabla naziv="DomainObject.Predmet.ProtustrankaIDrugiAdressOIB_1">GOSPODARSKO-POLJOPRIVREDNA ZADRUGA GAJ Krapina-Radoboj, zadruga malih i srednjih gospodarstvenika, poljoprivrede, ekološke proi, OIB 54468471311, Šemnica Gornja 120,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GOSPODARSKO-POLJOPRIVREDNA ZADRUGA GAJ Krapina-Radoboj, zadruga malih i srednjih gospodarstvenika, poljoprivrede, ekološke proi</item>
      <item>Alojz Horvat</item>
    </izvorni_sadrzaj>
    <derivirana_varijabla naziv="DomainObject.Predmet.SudioniciListNaziv_1">
      <item>FINA Regionalni centar Zagreb</item>
      <item>GOSPODARSKO-POLJOPRIVREDNA ZADRUGA GAJ Krapina-Radoboj, zadruga malih i srednjih gospodarstvenika, poljoprivrede, ekološke proi</item>
      <item>Alojz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GOSPODARSKO-POLJOPRIVREDNA ZADRUGA GAJ Krapina-Radoboj, zadruga malih i srednjih gospodarstvenika, poljoprivrede, ekološke proi, OIB 54468471311, Šemnica Gornja 120,49232 Radoboj</item>
      <item>Alojz Horvat, OIB 16439289644, Donja Šemnica 7,49000 Donja Šemnica</item>
    </izvorni_sadrzaj>
    <derivirana_varijabla naziv="DomainObject.Predmet.SudioniciListAdressOIB_1">
      <item>FINA Regionalni centar Zagreb, OIB 85821130368, Trg svibanjskih žrtava 1995. 1,10000 Zagreb</item>
      <item>GOSPODARSKO-POLJOPRIVREDNA ZADRUGA GAJ Krapina-Radoboj, zadruga malih i srednjih gospodarstvenika, poljoprivrede, ekološke proi, OIB 54468471311, Šemnica Gornja 120,49232 Radoboj</item>
      <item>Alojz Horvat, OIB 16439289644, Donja Šemnica 7,49000 Donja Šemnica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54468471311</item>
      <item>, OIB 16439289644</item>
    </izvorni_sadrzaj>
    <derivirana_varijabla naziv="DomainObject.Predmet.SudioniciListNazivOIB_1">
      <item>, OIB 85821130368</item>
      <item>, OIB 54468471311</item>
      <item>, OIB 16439289644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1497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2016-01-19T12:29:00Z</dcterms:created>
  <dc:creator>ilukac</dc:creator>
  <cp:lastModifiedBy>Marija Kojić</cp:lastModifiedBy>
  <cp:lastPrinted>2015-12-23T09:42:00Z</cp:lastPrinted>
  <dcterms:modified xmlns:xsi="http://www.w3.org/2001/XMLSchema-instance" xsi:type="dcterms:W3CDTF">2016-01-19T12:31:00Z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