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5646" w14:paraId="7f356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964CD">
        <w:t xml:space="preserve"> pod poslovnim brojem St-8559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3BE6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964CD" w:rsidRPr="00E964CD">
        <w:t xml:space="preserve">UDRUGA DJ-a I AUTORA ELEKTRONSKE GLAZBE – GROOVE OIB: 80095441475 iz Zagreba, </w:t>
      </w:r>
      <w:proofErr w:type="spellStart"/>
      <w:r w:rsidR="00E964CD" w:rsidRPr="00E964CD">
        <w:t>Štefanićeva</w:t>
      </w:r>
      <w:proofErr w:type="spellEnd"/>
      <w:r w:rsidR="00E964CD" w:rsidRPr="00E964CD">
        <w:t xml:space="preserve"> 1 </w:t>
      </w:r>
    </w:p>
    <w:p w:rsidRDefault="00E964CD" w:rsidP="00E964CD" w:rsidR="00E964CD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964CD">
        <w:t xml:space="preserve">4.076,88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4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12EB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964CD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8559</izvorni_sadrzaj>
    <derivirana_varijabla naziv="DomainObject.Predmet.Broj_1">8559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St-8559/2015</izvorni_sadrzaj>
    <derivirana_varijabla naziv="DomainObject.Predmet.OznakaBroj_1">St-8559/2015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DJ-a I AUTORA ELEKTRONSKE GLAZBE - GROOVE</izvorni_sadrzaj>
    <derivirana_varijabla naziv="DomainObject.Predmet.ProtustrankaFormated_1">  UDRUGA DJ-a I AUTORA ELEKTRONSKE GLAZBE - GROOVE</derivirana_varijabla>
  </DomainObject.Predmet.ProtustrankaFormated>
  <DomainObject.Predmet.ProtustrankaFormatedOIB>
    <izvorni_sadrzaj>  UDRUGA DJ-a I AUTORA ELEKTRONSKE GLAZBE - GROOVE, OIB 80095441475</izvorni_sadrzaj>
    <derivirana_varijabla naziv="DomainObject.Predmet.ProtustrankaFormatedOIB_1">  UDRUGA DJ-a I AUTORA ELEKTRONSKE GLAZBE - GROOVE, OIB 80095441475</derivirana_varijabla>
  </DomainObject.Predmet.ProtustrankaFormatedOIB>
  <DomainObject.Predmet.ProtustrankaFormatedWithAdress>
    <izvorni_sadrzaj> UDRUGA DJ-a I AUTORA ELEKTRONSKE GLAZBE - GROOVE, Štefanićeva 1, 10000 Zagreb</izvorni_sadrzaj>
    <derivirana_varijabla naziv="DomainObject.Predmet.ProtustrankaFormatedWithAdress_1"> UDRUGA DJ-a I AUTORA ELEKTRONSKE GLAZBE - GROOVE, Štefanićeva 1, 10000 Zagreb</derivirana_varijabla>
  </DomainObject.Predmet.ProtustrankaFormatedWithAdress>
  <DomainObject.Predmet.ProtustrankaFormatedWithAdressOIB>
    <izvorni_sadrzaj> UDRUGA DJ-a I AUTORA ELEKTRONSKE GLAZBE - GROOVE, OIB 80095441475, Štefanićeva 1, 10000 Zagreb</izvorni_sadrzaj>
    <derivirana_varijabla naziv="DomainObject.Predmet.ProtustrankaFormatedWithAdressOIB_1"> UDRUGA DJ-a I AUTORA ELEKTRONSKE GLAZBE - GROOVE, OIB 80095441475, Štefanićeva 1, 10000 Zagreb</derivirana_varijabla>
  </DomainObject.Predmet.ProtustrankaFormatedWithAdressOIB>
  <DomainObject.Predmet.ProtustrankaWithAdress>
    <izvorni_sadrzaj>UDRUGA DJ-a I AUTORA ELEKTRONSKE GLAZBE - GROOVE Štefanićeva 1, 10000 Zagreb</izvorni_sadrzaj>
    <derivirana_varijabla naziv="DomainObject.Predmet.ProtustrankaWithAdress_1">UDRUGA DJ-a I AUTORA ELEKTRONSKE GLAZBE - GROOVE Štefanićeva 1, 10000 Zagreb</derivirana_varijabla>
  </DomainObject.Predmet.ProtustrankaWithAdress>
  <DomainObject.Predmet.ProtustrankaWithAdressOIB>
    <izvorni_sadrzaj>UDRUGA DJ-a I AUTORA ELEKTRONSKE GLAZBE - GROOVE, OIB 80095441475, Štefanićeva 1, 10000 Zagreb</izvorni_sadrzaj>
    <derivirana_varijabla naziv="DomainObject.Predmet.ProtustrankaWithAdressOIB_1">UDRUGA DJ-a I AUTORA ELEKTRONSKE GLAZBE - GROOVE, OIB 80095441475, Štefanićeva 1, 10000 Zagreb</derivirana_varijabla>
  </DomainObject.Predmet.ProtustrankaWithAdressOIB>
  <DomainObject.Predmet.ProtustrankaNazivFormated>
    <izvorni_sadrzaj>UDRUGA DJ-a I AUTORA ELEKTRONSKE GLAZBE - GROOVE</izvorni_sadrzaj>
    <derivirana_varijabla naziv="DomainObject.Predmet.ProtustrankaNazivFormated_1">UDRUGA DJ-a I AUTORA ELEKTRONSKE GLAZBE - GROOVE</derivirana_varijabla>
  </DomainObject.Predmet.ProtustrankaNazivFormated>
  <DomainObject.Predmet.ProtustrankaNazivFormatedOIB>
    <izvorni_sadrzaj>UDRUGA DJ-a I AUTORA ELEKTRONSKE GLAZBE - GROOVE, OIB 80095441475</izvorni_sadrzaj>
    <derivirana_varijabla naziv="DomainObject.Predmet.ProtustrankaNazivFormatedOIB_1">UDRUGA DJ-a I AUTORA ELEKTRONSKE GLAZBE - GROOVE, OIB 80095441475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DJ-a I AUTORA ELEKTRONSKE GLAZBE - GROOVE</item>
    </izvorni_sadrzaj>
    <derivirana_varijabla naziv="DomainObject.Predmet.ProtuStrankaListFormated_1">
      <item>UDRUGA DJ-a I AUTORA ELEKTRONSKE GLAZBE - GROOVE</item>
    </derivirana_varijabla>
  </DomainObject.Predmet.ProtuStrankaListFormated>
  <DomainObject.Predmet.ProtuStrankaListFormatedOIB>
    <izvorni_sadrzaj>
      <item>UDRUGA DJ-a I AUTORA ELEKTRONSKE GLAZBE - GROOVE, OIB 80095441475</item>
    </izvorni_sadrzaj>
    <derivirana_varijabla naziv="DomainObject.Predmet.ProtuStrankaListFormatedOIB_1">
      <item>UDRUGA DJ-a I AUTORA ELEKTRONSKE GLAZBE - GROOVE, OIB 80095441475</item>
    </derivirana_varijabla>
  </DomainObject.Predmet.ProtuStrankaListFormatedOIB>
  <DomainObject.Predmet.ProtuStrankaListFormatedWithAdress>
    <izvorni_sadrzaj>
      <item>UDRUGA DJ-a I AUTORA ELEKTRONSKE GLAZBE - GROOVE, Štefanićeva 1, 10000 Zagreb</item>
    </izvorni_sadrzaj>
    <derivirana_varijabla naziv="DomainObject.Predmet.ProtuStrankaListFormatedWithAdress_1">
      <item>UDRUGA DJ-a I AUTORA ELEKTRONSKE GLAZBE - GROOVE, Štefanićeva 1, 10000 Zagreb</item>
    </derivirana_varijabla>
  </DomainObject.Predmet.ProtuStrankaListFormatedWithAdress>
  <DomainObject.Predmet.ProtuStrankaListFormatedWithAdressOIB>
    <izvorni_sadrzaj>
      <item>UDRUGA DJ-a I AUTORA ELEKTRONSKE GLAZBE - GROOVE, OIB 80095441475, Štefanićeva 1, 10000 Zagreb</item>
    </izvorni_sadrzaj>
    <derivirana_varijabla naziv="DomainObject.Predmet.ProtuStrankaListFormatedWithAdressOIB_1">
      <item>UDRUGA DJ-a I AUTORA ELEKTRONSKE GLAZBE - GROOVE, OIB 80095441475, Štefanićeva 1, 10000 Zagreb</item>
    </derivirana_varijabla>
  </DomainObject.Predmet.ProtuStrankaListFormatedWithAdressOIB>
  <DomainObject.Predmet.ProtuStrankaListNazivFormated>
    <izvorni_sadrzaj>
      <item>UDRUGA DJ-a I AUTORA ELEKTRONSKE GLAZBE - GROOVE</item>
    </izvorni_sadrzaj>
    <derivirana_varijabla naziv="DomainObject.Predmet.ProtuStrankaListNazivFormated_1">
      <item>UDRUGA DJ-a I AUTORA ELEKTRONSKE GLAZBE - GROOVE</item>
    </derivirana_varijabla>
  </DomainObject.Predmet.ProtuStrankaListNazivFormated>
  <DomainObject.Predmet.ProtuStrankaListNazivFormatedOIB>
    <izvorni_sadrzaj>
      <item>UDRUGA DJ-a I AUTORA ELEKTRONSKE GLAZBE - GROOVE, OIB 80095441475</item>
    </izvorni_sadrzaj>
    <derivirana_varijabla naziv="DomainObject.Predmet.ProtuStrankaListNazivFormatedOIB_1">
      <item>UDRUGA DJ-a I AUTORA ELEKTRONSKE GLAZBE - GROOVE, OIB 80095441475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DJ-a I AUTORA ELEKTRONSKE GLAZBE - GROOVE</izvorni_sadrzaj>
    <derivirana_varijabla naziv="DomainObject.Predmet.ProtustrankaIDrugi_1">UDRUGA DJ-a I AUTORA ELEKTRONSKE GLAZBE - GROOVE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DJ-a I AUTORA ELEKTRONSKE GLAZBE - GROOVE, OIB 80095441475, Štefanićeva 1, 10000 Zagreb</izvorni_sadrzaj>
    <derivirana_varijabla naziv="DomainObject.Predmet.ProtustrankaIDrugiAdressOIB_1">UDRUGA DJ-a I AUTORA ELEKTRONSKE GLAZBE - GROOVE, OIB 80095441475,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DJ-a I AUTORA ELEKTRONSKE GLAZBE - GROOVE</item>
      <item>FINA Regionalni centar Zagreb</item>
    </izvorni_sadrzaj>
    <derivirana_varijabla naziv="DomainObject.Predmet.SudioniciListNaziv_1">
      <item>UDRUGA DJ-a I AUTORA ELEKTRONSKE GLAZBE - GROOVE</item>
      <item>FINA Regionalni centar Zagreb</item>
    </derivirana_varijabla>
  </DomainObject.Predmet.SudioniciListNaziv>
  <DomainObject.Predmet.SudioniciListAdressOIB>
    <izvorni_sadrzaj>
      <item>UDRUGA DJ-a I AUTORA ELEKTRONSKE GLAZBE - GROOVE, OIB 80095441475, Štefanićeva 1,10000 Zagreb</item>
      <item>FINA Regionalni centar Zagreb, OIB 85821130368, Trg svibanjskih žrtava 1995. br. 1,10000 Zagreb</item>
    </izvorni_sadrzaj>
    <derivirana_varijabla naziv="DomainObject.Predmet.SudioniciListAdressOIB_1">
      <item>UDRUGA DJ-a I AUTORA ELEKTRONSKE GLAZBE - GROOVE, OIB 80095441475, Štefanićeva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80095441475</item>
      <item>, OIB 85821130368</item>
    </izvorni_sadrzaj>
    <derivirana_varijabla naziv="DomainObject.Predmet.SudioniciListNazivOIB_1">
      <item>, OIB 80095441475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2016-01-05T10:39:00Z</dcterms:created>
  <dc:creator>ilukac</dc:creator>
  <cp:lastModifiedBy>Melanija Krilčić</cp:lastModifiedBy>
  <cp:lastPrinted>2016-01-05T10:38:00Z</cp:lastPrinted>
  <dcterms:modified xmlns:xsi="http://www.w3.org/2001/XMLSchema-instance" xsi:type="dcterms:W3CDTF">2016-01-22T08:59:00Z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