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cc8d" w14:paraId="df4cc8d" w:rsidRDefault="00D944A5" w:rsidP="00D944A5" w:rsidR="00D944A5" w:rsidRPr="00E91DC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44A5" w:rsidP="00D944A5" w:rsidR="00D944A5" w:rsidRPr="00E91DC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91DC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944A5" w:rsidP="00D944A5" w:rsidR="00D944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91DC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944A5" w:rsidP="00D944A5" w:rsidR="00D944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44A5" w:rsidP="00D944A5" w:rsidR="00D944A5" w:rsidRPr="00E91DC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944A5" w:rsidP="00D944A5" w:rsidR="00D944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44A5" w:rsidP="00D944A5" w:rsidR="00D944A5" w:rsidRPr="005D578C">
      <w:pPr>
        <w:jc w:val="center"/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PROVISUS d. o. o. Marčana, Marčana 34, OIB 42932752725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130004815,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91DCA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PROVISUS d. o. o. Marčana, Marčana 34, OIB 42932752725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130004815,</w:t>
      </w:r>
      <w:r w:rsidRPr="005D578C">
        <w:rPr>
          <w:rFonts w:cs="Times New Roman" w:eastAsia="Times New Roman"/>
          <w:szCs w:val="24"/>
        </w:rPr>
        <w:t xml:space="preserve"> s danom </w:t>
      </w:r>
      <w:r w:rsidR="00E91DCA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D944A5" w:rsidP="00D944A5" w:rsidR="00D944A5">
      <w:pPr>
        <w:rPr>
          <w:rFonts w:cs="Times New Roman" w:eastAsia="Times New Roman"/>
          <w:szCs w:val="20"/>
        </w:rPr>
      </w:pPr>
    </w:p>
    <w:p w:rsidRDefault="00D944A5" w:rsidP="00D944A5" w:rsidR="00D944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PROVISUS d. o. o. Marčana, Marčana 34, OIB 42932752725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130004815.</w:t>
      </w:r>
    </w:p>
    <w:p w:rsidRDefault="00D944A5" w:rsidP="00D944A5" w:rsidR="00D944A5">
      <w:pPr>
        <w:ind w:firstLine="709"/>
        <w:rPr>
          <w:rFonts w:cs="Times New Roman" w:eastAsia="Times New Roman"/>
          <w:szCs w:val="24"/>
        </w:rPr>
      </w:pPr>
    </w:p>
    <w:p w:rsidRDefault="00D944A5" w:rsidP="00D944A5" w:rsidR="00D944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PROVISUS d. o. o. Marčana, Marčana 34, OIB 42932752725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130004815.</w:t>
      </w:r>
    </w:p>
    <w:p w:rsidRDefault="00D944A5" w:rsidP="00D944A5" w:rsidR="00D944A5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44A5" w:rsidP="00D944A5" w:rsidR="00D944A5">
      <w:pPr>
        <w:ind w:firstLine="708"/>
        <w:rPr>
          <w:rFonts w:cs="Times New Roman" w:eastAsia="Times New Roman"/>
          <w:szCs w:val="24"/>
        </w:rPr>
      </w:pPr>
    </w:p>
    <w:p w:rsidRDefault="00D944A5" w:rsidP="00D944A5" w:rsidR="00D944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PROVISUS d. o. o. Marčana.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944A5" w:rsidP="00D944A5" w:rsidR="00D944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91DCA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44A5" w:rsidP="00D944A5" w:rsidR="00D944A5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44A5" w:rsidP="00D944A5" w:rsidR="00D944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E774EA">
        <w:rPr>
          <w:rFonts w:cs="Times New Roman" w:eastAsia="Times New Roman"/>
          <w:szCs w:val="24"/>
        </w:rPr>
        <w:t>, v. r.</w:t>
      </w:r>
    </w:p>
    <w:p w:rsidRDefault="00D944A5" w:rsidP="00D944A5" w:rsidR="00D944A5">
      <w:pPr>
        <w:jc w:val="left"/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left"/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944A5" w:rsidP="00D944A5" w:rsidR="00D944A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944A5" w:rsidP="00D944A5" w:rsidR="00D944A5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rPr>
          <w:rFonts w:cs="Times New Roman" w:eastAsia="Times New Roman"/>
          <w:szCs w:val="24"/>
        </w:rPr>
      </w:pPr>
    </w:p>
    <w:p w:rsidRDefault="00D944A5" w:rsidP="00D944A5" w:rsidR="00D944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PROVISUS d. o. o. Marčana, Marčana 34,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Zakerijah Smajic, Belgija, 1030 Brisel, Boulevardd A. Reyes 55, Dusanka Kostovic, Belgija, 1030 Brisel, Boulevardd A. Reyes 55 i Anita Dovečer, Pula, Katalinića Jeretova 20,</w:t>
      </w:r>
    </w:p>
    <w:p w:rsidRDefault="00D944A5" w:rsidP="00D944A5" w:rsidR="00D944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944A5" w:rsidP="00D944A5" w:rsidR="00D944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D944A5" w:rsidP="00D944A5" w:rsidR="00D944A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944A5" w:rsidP="00D944A5" w:rsidR="00D944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944A5" w:rsidP="00D944A5" w:rsidR="00D944A5"/>
    <w:p w:rsidRDefault="00D944A5" w:rsidP="00D944A5" w:rsidR="00D944A5"/>
    <w:p w:rsidRDefault="00D944A5" w:rsidP="00D944A5" w:rsidR="00D944A5"/>
    <w:p w:rsidRDefault="00D944A5" w:rsidP="00D944A5" w:rsidR="00D944A5"/>
    <w:p w:rsidRDefault="00D944A5" w:rsidP="00D944A5" w:rsidR="00D944A5"/>
    <w:p w:rsidRDefault="00D944A5" w:rsidP="00D944A5" w:rsidR="00D944A5"/>
    <w:p w:rsidRDefault="00E774E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4A5" w:rsidP="00D944A5" w:rsidR="00D944A5">
      <w:r>
        <w:separator/>
      </w:r>
    </w:p>
  </w:endnote>
  <w:endnote w:id="0" w:type="continuationSeparator">
    <w:p w:rsidRDefault="00D944A5" w:rsidP="00D944A5" w:rsidR="00D94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4A5" w:rsidP="00D944A5" w:rsidR="00D944A5">
      <w:r>
        <w:separator/>
      </w:r>
    </w:p>
  </w:footnote>
  <w:footnote w:id="0" w:type="continuationSeparator">
    <w:p w:rsidRDefault="00D944A5" w:rsidP="00D944A5" w:rsidR="00D94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4A5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774E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4A5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719"/>
    <w:rsid w:val="00442719"/>
    <w:rsid w:val="0075528E"/>
    <w:rsid w:val="0079403F"/>
    <w:rsid w:val="00D944A5"/>
    <w:rsid w:val="00E774EA"/>
    <w:rsid w:val="00E91DCA"/>
    <w:rsid w:val="00F1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44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44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44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4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44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44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44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4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74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74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74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44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44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44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4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44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44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44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4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74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74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74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PROVISUS d.o.o. MARČANA</izvorni_sadrzaj>
    <derivirana_varijabla naziv="DomainObject.Predmet.ProtustrankaFormated_1">  PROVISUS d.o.o. MARČANA</derivirana_varijabla>
  </DomainObject.Predmet.ProtustrankaFormated>
  <DomainObject.Predmet.ProtustrankaFormatedOIB>
    <izvorni_sadrzaj>  PROVISUS d.o.o. MARČANA, OIB 42932752725</izvorni_sadrzaj>
    <derivirana_varijabla naziv="DomainObject.Predmet.ProtustrankaFormatedOIB_1">  PROVISUS d.o.o. MARČANA, OIB 42932752725</derivirana_varijabla>
  </DomainObject.Predmet.ProtustrankaFormatedOIB>
  <DomainObject.Predmet.ProtustrankaFormatedWithAdress>
    <izvorni_sadrzaj> PROVISUS d.o.o. MARČANA, Marčana 34, 52207 Marčana</izvorni_sadrzaj>
    <derivirana_varijabla naziv="DomainObject.Predmet.ProtustrankaFormatedWithAdress_1"> PROVISUS d.o.o. MARČANA, Marčana 34, 52207 Marčana</derivirana_varijabla>
  </DomainObject.Predmet.ProtustrankaFormatedWithAdress>
  <DomainObject.Predmet.ProtustrankaFormatedWithAdressOIB>
    <izvorni_sadrzaj> PROVISUS d.o.o. MARČANA, OIB 42932752725, Marčana 34, 52207 Marčana</izvorni_sadrzaj>
    <derivirana_varijabla naziv="DomainObject.Predmet.ProtustrankaFormatedWithAdressOIB_1"> PROVISUS d.o.o. MARČANA, OIB 42932752725, Marčana 34, 52207 Marčana</derivirana_varijabla>
  </DomainObject.Predmet.ProtustrankaFormatedWithAdressOIB>
  <DomainObject.Predmet.ProtustrankaWithAdress>
    <izvorni_sadrzaj>PROVISUS d.o.o. MARČANA Marčana 34, 52207 Marčana</izvorni_sadrzaj>
    <derivirana_varijabla naziv="DomainObject.Predmet.ProtustrankaWithAdress_1">PROVISUS d.o.o. MARČANA Marčana 34, 52207 Marčana</derivirana_varijabla>
  </DomainObject.Predmet.ProtustrankaWithAdress>
  <DomainObject.Predmet.ProtustrankaWithAdressOIB>
    <izvorni_sadrzaj>PROVISUS d.o.o. MARČANA, OIB 42932752725, Marčana 34, 52207 Marčana</izvorni_sadrzaj>
    <derivirana_varijabla naziv="DomainObject.Predmet.ProtustrankaWithAdressOIB_1">PROVISUS d.o.o. MARČANA, OIB 42932752725, Marčana 34, 52207 Marčana</derivirana_varijabla>
  </DomainObject.Predmet.ProtustrankaWithAdressOIB>
  <DomainObject.Predmet.ProtustrankaNazivFormated>
    <izvorni_sadrzaj>PROVISUS d.o.o. MARČANA</izvorni_sadrzaj>
    <derivirana_varijabla naziv="DomainObject.Predmet.ProtustrankaNazivFormated_1">PROVISUS d.o.o. MARČANA</derivirana_varijabla>
  </DomainObject.Predmet.ProtustrankaNazivFormated>
  <DomainObject.Predmet.ProtustrankaNazivFormatedOIB>
    <izvorni_sadrzaj>PROVISUS d.o.o. MARČANA, OIB 42932752725</izvorni_sadrzaj>
    <derivirana_varijabla naziv="DomainObject.Predmet.ProtustrankaNazivFormatedOIB_1">PROVISUS d.o.o. MARČANA, OIB 42932752725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25159.20</izvorni_sadrzaj>
    <derivirana_varijabla naziv="DomainObject.Predmet.TrenutnaVrijednost_1">25159.20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PROVISUS d.o.o. MARČANA</item>
    </izvorni_sadrzaj>
    <derivirana_varijabla naziv="DomainObject.Predmet.ProtuStrankaListFormated_1">
      <item>PROVISUS d.o.o. MARČANA</item>
    </derivirana_varijabla>
  </DomainObject.Predmet.ProtuStrankaListFormated>
  <DomainObject.Predmet.ProtuStrankaListFormatedOIB>
    <izvorni_sadrzaj>
      <item>PROVISUS d.o.o. MARČANA, OIB 42932752725</item>
    </izvorni_sadrzaj>
    <derivirana_varijabla naziv="DomainObject.Predmet.ProtuStrankaListFormatedOIB_1">
      <item>PROVISUS d.o.o. MARČANA, OIB 42932752725</item>
    </derivirana_varijabla>
  </DomainObject.Predmet.ProtuStrankaListFormatedOIB>
  <DomainObject.Predmet.ProtuStrankaListFormatedWithAdress>
    <izvorni_sadrzaj>
      <item>PROVISUS d.o.o. MARČANA, Marčana 34, 52207 Marčana</item>
    </izvorni_sadrzaj>
    <derivirana_varijabla naziv="DomainObject.Predmet.ProtuStrankaListFormatedWithAdress_1">
      <item>PROVISUS d.o.o. MARČANA, Marčana 34, 52207 Marčana</item>
    </derivirana_varijabla>
  </DomainObject.Predmet.ProtuStrankaListFormatedWithAdress>
  <DomainObject.Predmet.ProtuStrankaListFormatedWithAdressOIB>
    <izvorni_sadrzaj>
      <item>PROVISUS d.o.o. MARČANA, OIB 42932752725, Marčana 34, 52207 Marčana</item>
    </izvorni_sadrzaj>
    <derivirana_varijabla naziv="DomainObject.Predmet.ProtuStrankaListFormatedWithAdressOIB_1">
      <item>PROVISUS d.o.o. MARČANA, OIB 42932752725, Marčana 34, 52207 Marčana</item>
    </derivirana_varijabla>
  </DomainObject.Predmet.ProtuStrankaListFormatedWithAdressOIB>
  <DomainObject.Predmet.ProtuStrankaListNazivFormated>
    <izvorni_sadrzaj>
      <item>PROVISUS d.o.o. MARČANA</item>
    </izvorni_sadrzaj>
    <derivirana_varijabla naziv="DomainObject.Predmet.ProtuStrankaListNazivFormated_1">
      <item>PROVISUS d.o.o. MARČANA</item>
    </derivirana_varijabla>
  </DomainObject.Predmet.ProtuStrankaListNazivFormated>
  <DomainObject.Predmet.ProtuStrankaListNazivFormatedOIB>
    <izvorni_sadrzaj>
      <item>PROVISUS d.o.o. MARČANA, OIB 42932752725</item>
    </izvorni_sadrzaj>
    <derivirana_varijabla naziv="DomainObject.Predmet.ProtuStrankaListNazivFormatedOIB_1">
      <item>PROVISUS d.o.o. MARČANA, OIB 42932752725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PROVISUS d.o.o. MARČANA</izvorni_sadrzaj>
    <derivirana_varijabla naziv="DomainObject.Predmet.ProtustrankaIDrugi_1">PROVISUS d.o.o. MARČANA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PROVISUS d.o.o. MARČANA, OIB 42932752725, Marčana 34, 52207 Marčana</izvorni_sadrzaj>
    <derivirana_varijabla naziv="DomainObject.Predmet.ProtustrankaIDrugiAdressOIB_1">PROVISUS d.o.o. MARČANA, OIB 42932752725, Marčana 34,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PROVISUS d.o.o. MARČANA</item>
    </izvorni_sadrzaj>
    <derivirana_varijabla naziv="DomainObject.Predmet.SudioniciListNaziv_1">
      <item>FINANCIJSKA AGENCIJA, RC RIJEKA, PODRUŽNICA PULA, PULA</item>
      <item>PROVISUS d.o.o. MARČANA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PROVISUS d.o.o. MARČANA, OIB 42932752725, Marčana 34,52207 Marčana</item>
    </izvorni_sadrzaj>
    <derivirana_varijabla naziv="DomainObject.Predmet.SudioniciListAdressOIB_1">
      <item>FINANCIJSKA AGENCIJA, RC RIJEKA, PODRUŽNICA PULA, PULA, OIB 85821130368, Ulica grada Vukovara 70,Zagreb</item>
      <item>PROVISUS d.o.o. MARČANA, OIB 42932752725, Marčana 34,52207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42932752725</item>
    </izvorni_sadrzaj>
    <derivirana_varijabla naziv="DomainObject.Predmet.SudioniciListNazivOIB_1">
      <item>, OIB 85821130368</item>
      <item>, OIB 42932752725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3123</properties:Characters>
  <properties:Lines>83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2016-03-18T06:47:00Z</dcterms:created>
  <dc:creator>Mihaela Kaligari</dc:creator>
  <dc:description/>
  <cp:keywords/>
  <cp:lastModifiedBy>Jasmina Matika</cp:lastModifiedBy>
  <cp:lastPrinted>2016-03-30T13:38:00Z</cp:lastPrinted>
  <dcterms:modified xmlns:xsi="http://www.w3.org/2001/XMLSchema-instance" xsi:type="dcterms:W3CDTF">2016-03-31T07:10:00Z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