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f9ce" w14:paraId="5ccf9ce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A6422C">
        <w:rPr>
          <w:rFonts w:cs="Times New Roman" w:hAnsi="Times New Roman" w:ascii="Times New Roman"/>
          <w:sz w:val="24"/>
          <w:szCs w:val="24"/>
        </w:rPr>
        <w:t>513/2017-5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A6422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6422C">
        <w:rPr>
          <w:rFonts w:cs="Times New Roman" w:hAnsi="Times New Roman" w:ascii="Times New Roman"/>
          <w:b/>
          <w:sz w:val="24"/>
          <w:szCs w:val="24"/>
        </w:rPr>
        <w:t>Hrvatsko kulturno-umjetničko društvo "Vijenac", Požega, S. Radića 3, OIB: 71694152060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B73662">
        <w:rPr>
          <w:rFonts w:cs="Times New Roman" w:hAnsi="Times New Roman" w:ascii="Times New Roman"/>
          <w:sz w:val="24"/>
          <w:szCs w:val="24"/>
        </w:rPr>
        <w:t>21</w:t>
      </w:r>
      <w:r w:rsidR="00786D7D">
        <w:rPr>
          <w:rFonts w:cs="Times New Roman" w:hAnsi="Times New Roman" w:ascii="Times New Roman"/>
          <w:sz w:val="24"/>
          <w:szCs w:val="24"/>
        </w:rPr>
        <w:t>. srpnja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A6422C">
        <w:rPr>
          <w:rFonts w:cs="Times New Roman" w:hAnsi="Times New Roman" w:ascii="Times New Roman"/>
          <w:b/>
          <w:sz w:val="24"/>
          <w:szCs w:val="24"/>
        </w:rPr>
        <w:t>Hrvatsko kulturno-umjetničko društvo "Vijenac", Požega, S. Radića 3, OIB: 71694152060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B73662">
        <w:rPr>
          <w:rFonts w:cs="Times New Roman" w:hAnsi="Times New Roman" w:ascii="Times New Roman"/>
          <w:sz w:val="24"/>
          <w:szCs w:val="24"/>
        </w:rPr>
        <w:t>21</w:t>
      </w:r>
      <w:r w:rsidR="00786D7D">
        <w:rPr>
          <w:rFonts w:cs="Times New Roman" w:hAnsi="Times New Roman" w:ascii="Times New Roman"/>
          <w:sz w:val="24"/>
          <w:szCs w:val="24"/>
        </w:rPr>
        <w:t>. srpnja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A6422C">
        <w:rPr>
          <w:rFonts w:cs="Times New Roman" w:hAnsi="Times New Roman" w:ascii="Times New Roman"/>
          <w:b/>
          <w:sz w:val="24"/>
          <w:szCs w:val="24"/>
        </w:rPr>
        <w:t>Jelena Kordić, Višnjevac, E. Kvaternika 44A, OIB: 78573539971.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B73662" w:rsidP="00B73662" w:rsidR="00B73662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A6422C">
        <w:rPr>
          <w:rFonts w:cs="Times New Roman" w:hAnsi="Times New Roman" w:ascii="Times New Roman"/>
          <w:sz w:val="24"/>
          <w:szCs w:val="24"/>
        </w:rPr>
        <w:t>513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A6422C">
        <w:rPr>
          <w:rFonts w:cs="Times New Roman" w:hAnsi="Times New Roman" w:ascii="Times New Roman"/>
          <w:sz w:val="24"/>
          <w:szCs w:val="24"/>
        </w:rPr>
        <w:t>5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A6422C">
        <w:rPr>
          <w:rFonts w:cs="Times New Roman" w:hAnsi="Times New Roman" w:ascii="Times New Roman"/>
          <w:b/>
          <w:sz w:val="24"/>
          <w:szCs w:val="24"/>
        </w:rPr>
        <w:t>25.4.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B73662">
        <w:rPr>
          <w:rFonts w:cs="Times New Roman" w:hAnsi="Times New Roman" w:ascii="Times New Roman"/>
          <w:sz w:val="24"/>
          <w:szCs w:val="24"/>
        </w:rPr>
        <w:t>21</w:t>
      </w:r>
      <w:r w:rsidR="00786D7D">
        <w:rPr>
          <w:rFonts w:cs="Times New Roman" w:hAnsi="Times New Roman" w:ascii="Times New Roman"/>
          <w:sz w:val="24"/>
          <w:szCs w:val="24"/>
        </w:rPr>
        <w:t>. srpnja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473ED"/>
    <w:rsid w:val="00050FBB"/>
    <w:rsid w:val="000777C5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5668C"/>
    <w:rsid w:val="00377296"/>
    <w:rsid w:val="00385929"/>
    <w:rsid w:val="004475FC"/>
    <w:rsid w:val="004503F8"/>
    <w:rsid w:val="004551DD"/>
    <w:rsid w:val="004F3D1F"/>
    <w:rsid w:val="00576119"/>
    <w:rsid w:val="005A1AD2"/>
    <w:rsid w:val="005B3DAA"/>
    <w:rsid w:val="00655078"/>
    <w:rsid w:val="00656481"/>
    <w:rsid w:val="007364F4"/>
    <w:rsid w:val="00774751"/>
    <w:rsid w:val="00782157"/>
    <w:rsid w:val="00786D7D"/>
    <w:rsid w:val="007A2CCB"/>
    <w:rsid w:val="007F5C1E"/>
    <w:rsid w:val="00811979"/>
    <w:rsid w:val="0082592A"/>
    <w:rsid w:val="00826D55"/>
    <w:rsid w:val="00832886"/>
    <w:rsid w:val="008354A1"/>
    <w:rsid w:val="008C285F"/>
    <w:rsid w:val="00940055"/>
    <w:rsid w:val="00974242"/>
    <w:rsid w:val="009C0525"/>
    <w:rsid w:val="009E0292"/>
    <w:rsid w:val="00A44CA2"/>
    <w:rsid w:val="00A56CE8"/>
    <w:rsid w:val="00A570DC"/>
    <w:rsid w:val="00A6422C"/>
    <w:rsid w:val="00A87A96"/>
    <w:rsid w:val="00AC7DEE"/>
    <w:rsid w:val="00B2509A"/>
    <w:rsid w:val="00B73662"/>
    <w:rsid w:val="00BB038D"/>
    <w:rsid w:val="00C02610"/>
    <w:rsid w:val="00C5221D"/>
    <w:rsid w:val="00C7106D"/>
    <w:rsid w:val="00C91E6C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F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F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F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F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F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F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F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F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5420.10</izvorni_sadrzaj>
    <derivirana_varijabla naziv="DomainObject.Predmet.InicijalnaVrijednost_1">5420.10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Hrvatsko kulturno-umjetničko društvo "Vijenac"</izvorni_sadrzaj>
    <derivirana_varijabla naziv="DomainObject.Predmet.ProtustrankaFormated_1">  Hrvatsko kulturno-umjetničko društvo "Vijenac"</derivirana_varijabla>
  </DomainObject.Predmet.ProtustrankaFormated>
  <DomainObject.Predmet.ProtustrankaFormatedOIB>
    <izvorni_sadrzaj>  Hrvatsko kulturno-umjetničko društvo "Vijenac", OIB 71694152060</izvorni_sadrzaj>
    <derivirana_varijabla naziv="DomainObject.Predmet.ProtustrankaFormatedOIB_1">  Hrvatsko kulturno-umjetničko društvo "Vijenac", OIB 71694152060</derivirana_varijabla>
  </DomainObject.Predmet.ProtustrankaFormatedOIB>
  <DomainObject.Predmet.ProtustrankaFormatedWithAdress>
    <izvorni_sadrzaj> Hrvatsko kulturno-umjetničko društvo "Vijenac", Stjepana Radića 3, 34000 Požega</izvorni_sadrzaj>
    <derivirana_varijabla naziv="DomainObject.Predmet.ProtustrankaFormatedWithAdress_1"> Hrvatsko kulturno-umjetničko društvo "Vijenac", Stjepana Radića 3, 34000 Požega</derivirana_varijabla>
  </DomainObject.Predmet.ProtustrankaFormatedWithAdress>
  <DomainObject.Predmet.ProtustrankaFormatedWithAdressOIB>
    <izvorni_sadrzaj> Hrvatsko kulturno-umjetničko društvo "Vijenac", OIB 71694152060, Stjepana Radića 3, 34000 Požega</izvorni_sadrzaj>
    <derivirana_varijabla naziv="DomainObject.Predmet.ProtustrankaFormatedWithAdressOIB_1"> Hrvatsko kulturno-umjetničko društvo "Vijenac", OIB 71694152060, Stjepana Radića 3, 34000 Požega</derivirana_varijabla>
  </DomainObject.Predmet.ProtustrankaFormatedWithAdressOIB>
  <DomainObject.Predmet.ProtustrankaWithAdress>
    <izvorni_sadrzaj>Hrvatsko kulturno-umjetničko društvo "Vijenac" Stjepana Radića 3, 34000 Požega</izvorni_sadrzaj>
    <derivirana_varijabla naziv="DomainObject.Predmet.ProtustrankaWithAdress_1">Hrvatsko kulturno-umjetničko društvo "Vijenac" Stjepana Radića 3, 34000 Požega</derivirana_varijabla>
  </DomainObject.Predmet.ProtustrankaWithAdress>
  <DomainObject.Predmet.ProtustrankaWithAdressOIB>
    <izvorni_sadrzaj>Hrvatsko kulturno-umjetničko društvo "Vijenac", OIB 71694152060, Stjepana Radića 3, 34000 Požega</izvorni_sadrzaj>
    <derivirana_varijabla naziv="DomainObject.Predmet.ProtustrankaWithAdressOIB_1">Hrvatsko kulturno-umjetničko društvo "Vijenac", OIB 71694152060, Stjepana Radića 3, 34000 Požega</derivirana_varijabla>
  </DomainObject.Predmet.ProtustrankaWithAdressOIB>
  <DomainObject.Predmet.ProtustrankaNazivFormated>
    <izvorni_sadrzaj>Hrvatsko kulturno-umjetničko društvo "Vijenac"</izvorni_sadrzaj>
    <derivirana_varijabla naziv="DomainObject.Predmet.ProtustrankaNazivFormated_1">Hrvatsko kulturno-umjetničko društvo "Vijenac"</derivirana_varijabla>
  </DomainObject.Predmet.ProtustrankaNazivFormated>
  <DomainObject.Predmet.ProtustrankaNazivFormatedOIB>
    <izvorni_sadrzaj>Hrvatsko kulturno-umjetničko društvo "Vijenac", OIB 71694152060</izvorni_sadrzaj>
    <derivirana_varijabla naziv="DomainObject.Predmet.ProtustrankaNazivFormatedOIB_1">Hrvatsko kulturno-umjetničko društvo "Vijenac", OIB 71694152060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Hrvatsko kulturno-umjetničko društvo "Vijenac"</item>
    </izvorni_sadrzaj>
    <derivirana_varijabla naziv="DomainObject.Predmet.ProtuStrankaListFormated_1">
      <item>Hrvatsko kulturno-umjetničko društvo "Vijenac"</item>
    </derivirana_varijabla>
  </DomainObject.Predmet.ProtuStrankaListFormated>
  <DomainObject.Predmet.ProtuStrankaListFormatedOIB>
    <izvorni_sadrzaj>
      <item>Hrvatsko kulturno-umjetničko društvo "Vijenac", OIB 71694152060</item>
    </izvorni_sadrzaj>
    <derivirana_varijabla naziv="DomainObject.Predmet.ProtuStrankaListFormatedOIB_1">
      <item>Hrvatsko kulturno-umjetničko društvo "Vijenac", OIB 71694152060</item>
    </derivirana_varijabla>
  </DomainObject.Predmet.ProtuStrankaListFormatedOIB>
  <DomainObject.Predmet.ProtuStrankaListFormatedWithAdress>
    <izvorni_sadrzaj>
      <item>Hrvatsko kulturno-umjetničko društvo "Vijenac", Stjepana Radića 3, 34000 Požega</item>
    </izvorni_sadrzaj>
    <derivirana_varijabla naziv="DomainObject.Predmet.ProtuStrankaListFormatedWithAdress_1">
      <item>Hrvatsko kulturno-umjetničko društvo "Vijenac", Stjepana Radića 3, 34000 Požega</item>
    </derivirana_varijabla>
  </DomainObject.Predmet.ProtuStrankaListFormatedWithAdress>
  <DomainObject.Predmet.ProtuStrankaListFormatedWithAdressOIB>
    <izvorni_sadrzaj>
      <item>Hrvatsko kulturno-umjetničko društvo "Vijenac", OIB 71694152060, Stjepana Radića 3, 34000 Požega</item>
    </izvorni_sadrzaj>
    <derivirana_varijabla naziv="DomainObject.Predmet.ProtuStrankaListFormatedWithAdressOIB_1">
      <item>Hrvatsko kulturno-umjetničko društvo "Vijenac", OIB 71694152060, Stjepana Radića 3, 34000 Požega</item>
    </derivirana_varijabla>
  </DomainObject.Predmet.ProtuStrankaListFormatedWithAdressOIB>
  <DomainObject.Predmet.ProtuStrankaListNazivFormated>
    <izvorni_sadrzaj>
      <item>Hrvatsko kulturno-umjetničko društvo "Vijenac"</item>
    </izvorni_sadrzaj>
    <derivirana_varijabla naziv="DomainObject.Predmet.ProtuStrankaListNazivFormated_1">
      <item>Hrvatsko kulturno-umjetničko društvo "Vijenac"</item>
    </derivirana_varijabla>
  </DomainObject.Predmet.ProtuStrankaListNazivFormated>
  <DomainObject.Predmet.ProtuStrankaListNazivFormatedOIB>
    <izvorni_sadrzaj>
      <item>Hrvatsko kulturno-umjetničko društvo "Vijenac", OIB 71694152060</item>
    </izvorni_sadrzaj>
    <derivirana_varijabla naziv="DomainObject.Predmet.ProtuStrankaListNazivFormatedOIB_1">
      <item>Hrvatsko kulturno-umjetničko društvo "Vijenac", OIB 71694152060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Hrvatsko kulturno-umjetničko društvo "Vijenac"</izvorni_sadrzaj>
    <derivirana_varijabla naziv="DomainObject.Predmet.ProtustrankaIDrugi_1">Hrvatsko kulturno-umjetničko društvo "Vijenac"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Hrvatsko kulturno-umjetničko društvo "Vijenac", OIB 71694152060, Stjepana Radića 3, 34000 Požega</izvorni_sadrzaj>
    <derivirana_varijabla naziv="DomainObject.Predmet.ProtustrankaIDrugiAdressOIB_1">Hrvatsko kulturno-umjetničko društvo "Vijenac", OIB 71694152060, Stjepana Radića 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Hrvatsko kulturno-umjetničko društvo "Vijenac"</item>
    </izvorni_sadrzaj>
    <derivirana_varijabla naziv="DomainObject.Predmet.SudioniciListNaziv_1">
      <item>Financijska agencija</item>
      <item>Hrvatsko kulturno-umjetničko društvo "Vijenac"</item>
    </derivirana_varijabla>
  </DomainObject.Predmet.SudioniciListNaziv>
  <DomainObject.Predmet.SudioniciListAdressOIB>
    <izvorni_sadrzaj>
      <item>Financijska agencija, OIB 85821130368, Ulica grada Vukovara 70,10000 Zagreb</item>
      <item>Hrvatsko kulturno-umjetničko društvo "Vijenac", OIB 71694152060, Stjepana Radića 3,34000 Požega</item>
    </izvorni_sadrzaj>
    <derivirana_varijabla naziv="DomainObject.Predmet.SudioniciListAdressOIB_1">
      <item>Financijska agencija, OIB 85821130368, Ulica grada Vukovara 70,10000 Zagreb</item>
      <item>Hrvatsko kulturno-umjetničko društvo "Vijenac", OIB 71694152060, Stjepana Radića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71694152060</item>
    </izvorni_sadrzaj>
    <derivirana_varijabla naziv="DomainObject.Predmet.SudioniciListNazivOIB_1">
      <item>, OIB 85821130368</item>
      <item>, OIB 71694152060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5D4D4-DAFF-49DF-AC51-5269EDD93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655</properties:Words>
  <properties:Characters>3557</properties:Characters>
  <properties:Lines>77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2017-07-21T09:36:00Z</dcterms:created>
  <dc:creator>wsadmin</dc:creator>
  <cp:lastModifiedBy>wsadmin</cp:lastModifiedBy>
  <cp:lastPrinted>2017-07-21T09:35:00Z</cp:lastPrinted>
  <dcterms:modified xmlns:xsi="http://www.w3.org/2001/XMLSchema-instance" xsi:type="dcterms:W3CDTF">2017-07-21T09:56:00Z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