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f9b3" w14:paraId="13bf9b3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906AE9">
        <w:t>1676</w:t>
      </w:r>
      <w:r w:rsidR="00411A7F">
        <w:t>/16-</w:t>
      </w:r>
      <w:r w:rsidR="005F2DDE">
        <w:t>10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906AE9">
        <w:rPr>
          <w:b/>
        </w:rPr>
        <w:t xml:space="preserve">PARAISO BELJEVINA j.d.o.o., </w:t>
      </w:r>
      <w:proofErr w:type="spellStart"/>
      <w:r w:rsidR="00906AE9">
        <w:rPr>
          <w:b/>
        </w:rPr>
        <w:t>Beljevina</w:t>
      </w:r>
      <w:proofErr w:type="spellEnd"/>
      <w:r w:rsidR="00906AE9">
        <w:rPr>
          <w:b/>
        </w:rPr>
        <w:t>, Zelena 21, OIB: 18974156673, MBS: 030134404</w:t>
      </w:r>
      <w:r w:rsidR="002F3F8D" w:rsidRPr="00D14516">
        <w:t>,</w:t>
      </w:r>
      <w:r w:rsidR="002F3F8D">
        <w:t xml:space="preserve"> dana </w:t>
      </w:r>
      <w:r w:rsidR="005F2DDE">
        <w:t>9. studenog</w:t>
      </w:r>
      <w:r w:rsidR="002F3F8D">
        <w:t xml:space="preserve"> 2016.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1435B1">
        <w:rPr>
          <w:b/>
        </w:rPr>
        <w:t xml:space="preserve">PARAISO BELJEVINA j.d.o.o., </w:t>
      </w:r>
      <w:proofErr w:type="spellStart"/>
      <w:r w:rsidR="001435B1">
        <w:rPr>
          <w:b/>
        </w:rPr>
        <w:t>Beljevina</w:t>
      </w:r>
      <w:proofErr w:type="spellEnd"/>
      <w:r w:rsidR="001435B1">
        <w:rPr>
          <w:b/>
        </w:rPr>
        <w:t xml:space="preserve">, Zelena 21, OIB: 18974156673, MBS: 030134404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1435B1">
        <w:rPr>
          <w:b/>
        </w:rPr>
        <w:t>1676</w:t>
      </w:r>
      <w:r>
        <w:rPr>
          <w:b/>
        </w:rPr>
        <w:t>-16</w:t>
      </w:r>
      <w:r>
        <w:t xml:space="preserve"> kod Hrvatske poštanske banke iznos od </w:t>
      </w:r>
      <w:r w:rsidR="003B0183">
        <w:rPr>
          <w:b/>
        </w:rPr>
        <w:t>25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DD2365" w:rsidP="003E6ABD" w:rsidR="003E6AB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1435B1">
        <w:t>12. svibnja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1435B1">
        <w:rPr>
          <w:b/>
        </w:rPr>
        <w:t xml:space="preserve">PARAISO BELJEVINA j.d.o.o., </w:t>
      </w:r>
      <w:proofErr w:type="spellStart"/>
      <w:r w:rsidR="001435B1">
        <w:rPr>
          <w:b/>
        </w:rPr>
        <w:t>Beljevina</w:t>
      </w:r>
      <w:proofErr w:type="spellEnd"/>
      <w:r w:rsidR="001435B1">
        <w:rPr>
          <w:b/>
        </w:rPr>
        <w:t>, Zelena 21, OIB: 18974156673, MBS: 030134404</w:t>
      </w:r>
      <w:r w:rsidR="003E6ABD">
        <w:rPr>
          <w:b/>
        </w:rPr>
        <w:t>.</w:t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1435B1" w:rsidR="00B37FD5">
      <w:pPr>
        <w:tabs>
          <w:tab w:pos="4050" w:val="left"/>
        </w:tabs>
        <w:jc w:val="right"/>
        <w:rPr>
          <w:b/>
        </w:rPr>
      </w:pPr>
      <w:r>
        <w:lastRenderedPageBreak/>
        <w:tab/>
        <w:t>Broj: 6 St-1676/16-10</w:t>
      </w: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1435B1">
        <w:t>1676</w:t>
      </w:r>
      <w:r w:rsidR="00411A7F">
        <w:t xml:space="preserve">/16 od </w:t>
      </w:r>
      <w:r w:rsidR="001435B1">
        <w:t>7. listopada</w:t>
      </w:r>
      <w:r w:rsidR="00411A7F">
        <w:t xml:space="preserve"> </w:t>
      </w:r>
      <w:r w:rsidR="00FD751B">
        <w:t>2016. g.</w:t>
      </w:r>
      <w:r w:rsidR="00F57A6F">
        <w:t>, koje je usmeno izni</w:t>
      </w:r>
      <w:r w:rsidR="003B0183">
        <w:t>o</w:t>
      </w:r>
      <w:r w:rsidR="00F57A6F">
        <w:t xml:space="preserve"> na ročištu održanom dana </w:t>
      </w:r>
      <w:r w:rsidR="003B0183">
        <w:t>8. studenog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</w:t>
      </w:r>
      <w:r w:rsidR="00411A7F">
        <w:t>nelikvidan</w:t>
      </w:r>
      <w:r w:rsidR="00F41435">
        <w:t xml:space="preserve">. </w:t>
      </w:r>
      <w:r w:rsidR="003B0183">
        <w:t>D</w:t>
      </w:r>
      <w:r w:rsidR="00823B7D">
        <w:t>užnik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1435B1">
        <w:t>20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B0183">
        <w:t>9. studenog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3B0183">
        <w:t>9.12.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11A7F" w:rsidP="00411A7F" w:rsidR="00411A7F">
      <w:pPr>
        <w:pStyle w:val="Tijeloteksta"/>
        <w:jc w:val="left"/>
      </w:pPr>
    </w:p>
    <w:p w:rsidRDefault="00411A7F" w:rsidP="00411A7F" w:rsidR="00411A7F" w:rsidRPr="00BB737A">
      <w:pPr>
        <w:ind w:firstLine="708" w:left="4248"/>
        <w:jc w:val="both"/>
      </w:pPr>
      <w:r>
        <w:t xml:space="preserve">    </w:t>
      </w:r>
      <w:r w:rsidRPr="00BB737A">
        <w:t>STEČAJN</w:t>
      </w:r>
      <w:r>
        <w:t>A SUTKINJA,</w:t>
      </w:r>
      <w:r w:rsidRPr="00BB737A">
        <w:t xml:space="preserve"> v.r.</w:t>
      </w:r>
    </w:p>
    <w:p w:rsidRDefault="00411A7F" w:rsidP="00411A7F" w:rsidR="00411A7F" w:rsidRPr="00BB737A">
      <w:pPr>
        <w:jc w:val="both"/>
      </w:pPr>
      <w:r w:rsidRPr="00BB737A">
        <w:t xml:space="preserve">                                                                                                     Nada Roso</w:t>
      </w:r>
    </w:p>
    <w:p w:rsidRDefault="00411A7F" w:rsidP="00411A7F" w:rsidR="00411A7F" w:rsidRPr="00BB737A">
      <w:pPr>
        <w:jc w:val="both"/>
      </w:pPr>
    </w:p>
    <w:p w:rsidRDefault="00411A7F" w:rsidP="00411A7F" w:rsidR="00411A7F" w:rsidRPr="00BB737A">
      <w:pPr>
        <w:jc w:val="both"/>
      </w:pPr>
    </w:p>
    <w:p w:rsidRDefault="00411A7F" w:rsidP="00411A7F" w:rsidR="00411A7F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Za točnost </w:t>
      </w:r>
      <w:proofErr w:type="spellStart"/>
      <w:r w:rsidRPr="00BB737A">
        <w:t>otpravka</w:t>
      </w:r>
      <w:proofErr w:type="spellEnd"/>
      <w:r w:rsidRPr="00BB737A">
        <w:t>-Ovlašteni službenik</w:t>
      </w:r>
    </w:p>
    <w:p w:rsidRDefault="00411A7F" w:rsidP="00411A7F" w:rsidR="00411A7F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                 Danijela Sekulić</w:t>
      </w:r>
    </w:p>
    <w:p w:rsidRDefault="00411A7F" w:rsidP="00411A7F" w:rsidR="00411A7F" w:rsidRPr="00BB737A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016" w:rsidR="00760016">
      <w:r>
        <w:separator/>
      </w:r>
    </w:p>
  </w:endnote>
  <w:endnote w:id="0" w:type="continuationSeparator">
    <w:p w:rsidRDefault="00760016" w:rsidR="00760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016" w:rsidR="00760016">
      <w:r>
        <w:separator/>
      </w:r>
    </w:p>
  </w:footnote>
  <w:footnote w:id="0" w:type="continuationSeparator">
    <w:p w:rsidRDefault="00760016" w:rsidR="007600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54F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60016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754FB"/>
    <w:rsid w:val="00C868B1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54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54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4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4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4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54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54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4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4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4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St-1676/2016</izvorni_sadrzaj>
    <derivirana_varijabla naziv="DomainObject.Predmet.OznakaBroj_1">St-1676/2016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PARAISO BELJEVINA jednostavno društvo s ograničenom odgovornošću za usluge</izvorni_sadrzaj>
    <derivirana_varijabla naziv="DomainObject.Predmet.ProtustrankaFormated_1">  PARAISO BELJEVINA jednostavno društvo s ograničenom odgovornošću za usluge</derivirana_varijabla>
  </DomainObject.Predmet.ProtustrankaFormated>
  <DomainObject.Predmet.ProtustrankaFormatedOIB>
    <izvorni_sadrzaj>  PARAISO BELJEVINA jednostavno društvo s ograničenom odgovornošću za usluge, OIB 18974156673</izvorni_sadrzaj>
    <derivirana_varijabla naziv="DomainObject.Predmet.ProtustrankaFormatedOIB_1">  PARAISO BELJEVINA jednostavno društvo s ograničenom odgovornošću za usluge, OIB 18974156673</derivirana_varijabla>
  </DomainObject.Predmet.ProtustrankaFormatedOIB>
  <DomainObject.Predmet.ProtustrankaFormatedWithAdress>
    <izvorni_sadrzaj> PARAISO BELJEVINA jednostavno društvo s ograničenom odgovornošću za usluge, Zelena 21, 31511 Beljevina</izvorni_sadrzaj>
    <derivirana_varijabla naziv="DomainObject.Predmet.ProtustrankaFormatedWithAdress_1"> PARAISO BELJEVINA jednostavno društvo s ograničenom odgovornošću za usluge, Zelena 21, 31511 Beljevina</derivirana_varijabla>
  </DomainObject.Predmet.ProtustrankaFormatedWithAdress>
  <DomainObject.Predmet.ProtustrankaFormatedWithAdressOIB>
    <izvorni_sadrzaj> PARAISO BELJEVINA jednostavno društvo s ograničenom odgovornošću za usluge, OIB 18974156673, Zelena 21, 31511 Beljevina</izvorni_sadrzaj>
    <derivirana_varijabla naziv="DomainObject.Predmet.ProtustrankaFormatedWithAdressOIB_1"> PARAISO BELJEVINA jednostavno društvo s ograničenom odgovornošću za usluge, OIB 18974156673, Zelena 21, 31511 Beljevina</derivirana_varijabla>
  </DomainObject.Predmet.ProtustrankaFormatedWithAdressOIB>
  <DomainObject.Predmet.ProtustrankaWithAdress>
    <izvorni_sadrzaj>PARAISO BELJEVINA jednostavno društvo s ograničenom odgovornošću za usluge Zelena 21, 31511 Beljevina</izvorni_sadrzaj>
    <derivirana_varijabla naziv="DomainObject.Predmet.ProtustrankaWithAdress_1">PARAISO BELJEVINA jednostavno društvo s ograničenom odgovornošću za usluge Zelena 21, 31511 Beljevina</derivirana_varijabla>
  </DomainObject.Predmet.ProtustrankaWithAdress>
  <DomainObject.Predmet.ProtustrankaWithAdressOIB>
    <izvorni_sadrzaj>PARAISO BELJEVINA jednostavno društvo s ograničenom odgovornošću za usluge, OIB 18974156673, Zelena 21, 31511 Beljevina</izvorni_sadrzaj>
    <derivirana_varijabla naziv="DomainObject.Predmet.ProtustrankaWithAdressOIB_1">PARAISO BELJEVINA jednostavno društvo s ograničenom odgovornošću za usluge, OIB 18974156673, Zelena 21, 31511 Beljevina</derivirana_varijabla>
  </DomainObject.Predmet.ProtustrankaWithAdressOIB>
  <DomainObject.Predmet.ProtustrankaNazivFormated>
    <izvorni_sadrzaj>PARAISO BELJEVINA jednostavno društvo s ograničenom odgovornošću za usluge</izvorni_sadrzaj>
    <derivirana_varijabla naziv="DomainObject.Predmet.ProtustrankaNazivFormated_1">PARAISO BELJEVINA jednostavno društvo s ograničenom odgovornošću za usluge</derivirana_varijabla>
  </DomainObject.Predmet.ProtustrankaNazivFormated>
  <DomainObject.Predmet.ProtustrankaNazivFormatedOIB>
    <izvorni_sadrzaj>PARAISO BELJEVINA jednostavno društvo s ograničenom odgovornošću za usluge, OIB 18974156673</izvorni_sadrzaj>
    <derivirana_varijabla naziv="DomainObject.Predmet.ProtustrankaNazivFormatedOIB_1">PARAISO BELJEVINA jednostavno društvo s ograničenom odgovornošću za usluge, OIB 18974156673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PARAISO BELJEVINA jednostavno društvo s ograničenom odgovornošću za usluge</item>
    </izvorni_sadrzaj>
    <derivirana_varijabla naziv="DomainObject.Predmet.ProtuStrankaListFormated_1">
      <item>PARAISO BELJEVINA jednostavno društvo s ograničenom odgovornošću za usluge</item>
    </derivirana_varijabla>
  </DomainObject.Predmet.ProtuStrankaListFormated>
  <DomainObject.Predmet.ProtuStrankaListFormatedOIB>
    <izvorni_sadrzaj>
      <item>PARAISO BELJEVINA jednostavno društvo s ograničenom odgovornošću za usluge, OIB 18974156673</item>
    </izvorni_sadrzaj>
    <derivirana_varijabla naziv="DomainObject.Predmet.ProtuStrankaListFormatedOIB_1">
      <item>PARAISO BELJEVINA jednostavno društvo s ograničenom odgovornošću za usluge, OIB 18974156673</item>
    </derivirana_varijabla>
  </DomainObject.Predmet.ProtuStrankaListFormatedOIB>
  <DomainObject.Predmet.ProtuStrankaListFormatedWithAdress>
    <izvorni_sadrzaj>
      <item>PARAISO BELJEVINA jednostavno društvo s ograničenom odgovornošću za usluge, Zelena 21, 31511 Beljevina</item>
    </izvorni_sadrzaj>
    <derivirana_varijabla naziv="DomainObject.Predmet.ProtuStrankaListFormatedWithAdress_1">
      <item>PARAISO BELJEVINA jednostavno društvo s ograničenom odgovornošću za usluge, Zelena 21, 31511 Beljevina</item>
    </derivirana_varijabla>
  </DomainObject.Predmet.ProtuStrankaListFormatedWithAdress>
  <DomainObject.Predmet.ProtuStrankaListFormatedWithAdressOIB>
    <izvorni_sadrzaj>
      <item>PARAISO BELJEVINA jednostavno društvo s ograničenom odgovornošću za usluge, OIB 18974156673, Zelena 21, 31511 Beljevina</item>
    </izvorni_sadrzaj>
    <derivirana_varijabla naziv="DomainObject.Predmet.ProtuStrankaListFormatedWithAdressOIB_1">
      <item>PARAISO BELJEVINA jednostavno društvo s ograničenom odgovornošću za usluge, OIB 18974156673, Zelena 21, 31511 Beljevina</item>
    </derivirana_varijabla>
  </DomainObject.Predmet.ProtuStrankaListFormatedWithAdressOIB>
  <DomainObject.Predmet.ProtuStrankaListNazivFormated>
    <izvorni_sadrzaj>
      <item>PARAISO BELJEVINA jednostavno društvo s ograničenom odgovornošću za usluge</item>
    </izvorni_sadrzaj>
    <derivirana_varijabla naziv="DomainObject.Predmet.ProtuStrankaListNazivFormated_1">
      <item>PARAISO BELJEVINA jednostavno društvo s ograničenom odgovornošću za usluge</item>
    </derivirana_varijabla>
  </DomainObject.Predmet.ProtuStrankaListNazivFormated>
  <DomainObject.Predmet.ProtuStrankaListNazivFormatedOIB>
    <izvorni_sadrzaj>
      <item>PARAISO BELJEVINA jednostavno društvo s ograničenom odgovornošću za usluge, OIB 18974156673</item>
    </izvorni_sadrzaj>
    <derivirana_varijabla naziv="DomainObject.Predmet.ProtuStrankaListNazivFormatedOIB_1">
      <item>PARAISO BELJEVINA jednostavno društvo s ograničenom odgovornošću za usluge, OIB 18974156673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PARAISO BELJEVINA jednostavno društvo s ograničenom odgovornošću za usluge</izvorni_sadrzaj>
    <derivirana_varijabla naziv="DomainObject.Predmet.ProtustrankaIDrugi_1">PARAISO BELJEVINA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PARAISO BELJEVINA jednostavno društvo s ograničenom odgovornošću za usluge, OIB 18974156673, Zelena 21, 31511 Beljevina</izvorni_sadrzaj>
    <derivirana_varijabla naziv="DomainObject.Predmet.ProtustrankaIDrugiAdressOIB_1">PARAISO BELJEVINA jednostavno društvo s ograničenom odgovornošću za usluge, OIB 18974156673, Zelena 21,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PARAISO BELJEVINA jednostavno društvo s ograničenom odgovornošću za usluge</item>
    </izvorni_sadrzaj>
    <derivirana_varijabla naziv="DomainObject.Predmet.SudioniciListNaziv_1">
      <item>FINA RC OSIJEK</item>
      <item>PARAISO BELJEVINA jednostavno društvo s ograničenom odgovornošću za usluge</item>
    </derivirana_varijabla>
  </DomainObject.Predmet.SudioniciListNaziv>
  <DomainObject.Predmet.SudioniciListAdressOIB>
    <izvorni_sadrzaj>
      <item>FINA RC OSIJEK, OIB 85821130368</item>
      <item>PARAISO BELJEVINA jednostavno društvo s ograničenom odgovornošću za usluge, OIB 18974156673, Zelena 21,31511 Beljevina</item>
    </izvorni_sadrzaj>
    <derivirana_varijabla naziv="DomainObject.Predmet.SudioniciListAdressOIB_1">
      <item>FINA RC OSIJEK, OIB 85821130368</item>
      <item>PARAISO BELJEVINA jednostavno društvo s ograničenom odgovornošću za usluge, OIB 18974156673, Zelena 21,31511 Beljevina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18974156673</item>
    </izvorni_sadrzaj>
    <derivirana_varijabla naziv="DomainObject.Predmet.SudioniciListNazivOIB_1">
      <item>, OIB 85821130368</item>
      <item>, OIB 18974156673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EC85F-D988-46CB-B0D7-742A217A6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435</properties:Words>
  <properties:Characters>2388</properties:Characters>
  <properties:Lines>105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2016-09-26T07:30:00Z</dcterms:created>
  <dc:creator>hermanj</dc:creator>
  <cp:lastModifiedBy>Danijela Sekulić</cp:lastModifiedBy>
  <cp:lastPrinted>2016-11-09T08:29:00Z</cp:lastPrinted>
  <dcterms:modified xmlns:xsi="http://www.w3.org/2001/XMLSchema-instance" xsi:type="dcterms:W3CDTF">2016-11-09T08:30:00Z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