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C151D7">
        <w:t>94/14-35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F96E6F">
        <w:t xml:space="preserve"> </w:t>
      </w:r>
      <w:r w:rsidR="00A336A7">
        <w:t>ZEMUNIK-COMMERCE</w:t>
      </w:r>
      <w:r w:rsidR="00A336A7" w:rsidRPr="001B2859">
        <w:t xml:space="preserve"> d.o.o.</w:t>
      </w:r>
      <w:r w:rsidR="00A336A7">
        <w:t xml:space="preserve"> Zemunik Donji</w:t>
      </w:r>
      <w:r w:rsidR="00A336A7" w:rsidRPr="001B2859">
        <w:t>,</w:t>
      </w:r>
      <w:r w:rsidR="00A336A7">
        <w:t xml:space="preserve"> OIB: 56845255480</w:t>
      </w:r>
      <w:r w:rsidR="000F21DE">
        <w:t xml:space="preserve">, </w:t>
      </w:r>
      <w:r w:rsidR="005F204F" w:rsidRPr="00A524FA">
        <w:t xml:space="preserve">dana </w:t>
      </w:r>
      <w:r w:rsidR="00A336A7">
        <w:t>25</w:t>
      </w:r>
      <w:r w:rsidR="00425D42">
        <w:t>. svibnja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A336A7">
        <w:t>ZEMUNIK-COMMERCE</w:t>
      </w:r>
      <w:r w:rsidR="00A336A7" w:rsidRPr="001B2859">
        <w:t xml:space="preserve"> d.o.o.</w:t>
      </w:r>
      <w:r w:rsidR="00A336A7">
        <w:t xml:space="preserve"> Zemunik Donji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A336A7">
        <w:t>53.800,00</w:t>
      </w:r>
      <w:r w:rsidR="000C1F34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A336A7">
        <w:t>94</w:t>
      </w:r>
      <w:r w:rsidRPr="00A524FA">
        <w:t>-</w:t>
      </w:r>
      <w:r w:rsidR="00B15BBC">
        <w:t>20</w:t>
      </w:r>
      <w:r w:rsidRPr="00A524FA">
        <w:t>1</w:t>
      </w:r>
      <w:r w:rsidR="00425D42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="00B15BBC">
        <w:t>Privremen</w:t>
      </w:r>
      <w:r w:rsidR="00425D42">
        <w:t>a</w:t>
      </w:r>
      <w:r w:rsidR="00B15BBC">
        <w:t xml:space="preserve"> stečajn</w:t>
      </w:r>
      <w:r w:rsidR="00425D42">
        <w:t>a</w:t>
      </w:r>
      <w:r w:rsidRPr="00A524FA">
        <w:t xml:space="preserve"> upravitelj</w:t>
      </w:r>
      <w:r w:rsidR="00425D42">
        <w:t>ica</w:t>
      </w:r>
      <w:r w:rsidR="00B15BBC">
        <w:t xml:space="preserve"> koj</w:t>
      </w:r>
      <w:r w:rsidR="00425D42">
        <w:t>a</w:t>
      </w:r>
      <w:r w:rsidRPr="00A524FA">
        <w:t xml:space="preserve"> je imenovan</w:t>
      </w:r>
      <w:r w:rsidR="00425D42">
        <w:t>a</w:t>
      </w:r>
      <w:r w:rsidR="00B15BBC">
        <w:t xml:space="preserve"> u ovom postupku utvrdi</w:t>
      </w:r>
      <w:r w:rsidR="00425D42">
        <w:t>la</w:t>
      </w:r>
      <w:r w:rsidRPr="00A524FA">
        <w:t xml:space="preserve">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B15BBC">
        <w:t>pa je predloži</w:t>
      </w:r>
      <w:r w:rsidR="00425D42">
        <w:t>la</w:t>
      </w:r>
      <w:r w:rsidR="00FC2F10">
        <w:t xml:space="preserve"> da vjerovnici predujme sredstva za pokriće troškova stečajnog postupka u iznosu od </w:t>
      </w:r>
      <w:r w:rsidR="00A336A7">
        <w:t xml:space="preserve">53.800,00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 w:rsidRPr="00B15BBC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</w:t>
      </w:r>
      <w:r w:rsidR="00425D42">
        <w:t>a</w:t>
      </w:r>
      <w:r w:rsidRPr="00A524FA">
        <w:t xml:space="preserve"> upravitelj</w:t>
      </w:r>
      <w:r w:rsidR="00425D42">
        <w:t>ica</w:t>
      </w:r>
      <w:r w:rsidRPr="00A524FA">
        <w:t xml:space="preserve"> procijeni</w:t>
      </w:r>
      <w:r w:rsidR="00425D42">
        <w:t>la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A336A7">
        <w:t xml:space="preserve">53.800,00 </w:t>
      </w:r>
      <w:r w:rsidRPr="00B15BBC">
        <w:t>kun</w:t>
      </w:r>
      <w:r w:rsidR="00AA086F" w:rsidRPr="00B15BBC">
        <w:t>a</w:t>
      </w:r>
      <w:r w:rsidR="004978F5" w:rsidRPr="00F96E6F">
        <w:rPr>
          <w:b/>
        </w:rPr>
        <w:t xml:space="preserve">, </w:t>
      </w:r>
      <w:r w:rsidRPr="00B15BBC">
        <w:t xml:space="preserve">a koji se sastoje </w:t>
      </w:r>
      <w:r w:rsidR="005214D8" w:rsidRPr="00B15BBC">
        <w:t>od</w:t>
      </w:r>
      <w:r w:rsidR="00B15BBC" w:rsidRPr="00B15BBC">
        <w:t xml:space="preserve"> nagrade stečajno</w:t>
      </w:r>
      <w:r w:rsidR="000C1F34">
        <w:t>m</w:t>
      </w:r>
      <w:r w:rsidR="00B15BBC" w:rsidRPr="00B15BBC">
        <w:t xml:space="preserve"> upravitelj</w:t>
      </w:r>
      <w:r w:rsidR="000C1F34">
        <w:t>u</w:t>
      </w:r>
      <w:r w:rsidR="00B15BBC" w:rsidRPr="00B15BBC">
        <w:t xml:space="preserve"> u</w:t>
      </w:r>
      <w:r w:rsidR="00B15BBC">
        <w:t xml:space="preserve"> iznosu od </w:t>
      </w:r>
      <w:r w:rsidR="00425D42">
        <w:t>24.000,00</w:t>
      </w:r>
      <w:r w:rsidR="00B15BBC">
        <w:t xml:space="preserve"> kun</w:t>
      </w:r>
      <w:r w:rsidR="000C1F34">
        <w:t>a</w:t>
      </w:r>
      <w:r w:rsidR="00B15BBC">
        <w:t>,</w:t>
      </w:r>
      <w:r w:rsidR="00425D42">
        <w:t xml:space="preserve"> troškovi stečajnog upravitelja u iznosu od </w:t>
      </w:r>
      <w:r w:rsidR="00A336A7">
        <w:t>4.8</w:t>
      </w:r>
      <w:r w:rsidR="00425D42">
        <w:t xml:space="preserve">00,00 kuna, </w:t>
      </w:r>
      <w:r w:rsidR="00A336A7">
        <w:t xml:space="preserve">materijalni troškovi u iznosu od 4.000,00 kuna, </w:t>
      </w:r>
      <w:r w:rsidR="00425D42">
        <w:t>računovodstvene</w:t>
      </w:r>
      <w:r w:rsidR="000C1F34">
        <w:t xml:space="preserve"> usluge u iznosu od </w:t>
      </w:r>
      <w:r w:rsidR="00425D42">
        <w:t>6.000,00</w:t>
      </w:r>
      <w:r w:rsidR="000C1F34">
        <w:t xml:space="preserve"> kuna,</w:t>
      </w:r>
      <w:r w:rsidR="00425D42">
        <w:t xml:space="preserve"> javnobilježničke usluge u iznosu od 1.000,00 kuna, troškovi arhiviranja u iznosu od 3.000,00 kuna, ostali </w:t>
      </w:r>
      <w:r w:rsidR="008C21E2">
        <w:t xml:space="preserve">nedefinirani </w:t>
      </w:r>
      <w:r w:rsidR="00425D42">
        <w:t>tro</w:t>
      </w:r>
      <w:r w:rsidR="00A336A7">
        <w:t xml:space="preserve">škovi u iznosu od 3.000,00 kuna, troškovi oglašavanja </w:t>
      </w:r>
      <w:r w:rsidR="00D3664B">
        <w:t xml:space="preserve">u iznosu od </w:t>
      </w:r>
      <w:r w:rsidR="00A336A7">
        <w:t>2</w:t>
      </w:r>
      <w:r w:rsidR="00D3664B">
        <w:t>.000,00 kuna</w:t>
      </w:r>
      <w:r w:rsidR="00A336A7">
        <w:t>, te ostale usluge</w:t>
      </w:r>
      <w:r w:rsidR="008C21E2">
        <w:t xml:space="preserve"> kao što su popis robe i procjena</w:t>
      </w:r>
      <w:r w:rsidR="00A336A7">
        <w:t xml:space="preserve"> u iznosu od 6.000,00 kuna.</w:t>
      </w:r>
      <w:r w:rsidR="000C1F34">
        <w:t xml:space="preserve"> 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A336A7">
        <w:t>25</w:t>
      </w:r>
      <w:r w:rsidR="00425D42">
        <w:t>. svibnja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924A72" w:rsidP="000C1F34" w:rsidR="00724CDF" w:rsidRPr="00A524FA">
      <w:pPr>
        <w:jc w:val="right"/>
      </w:pPr>
      <w:r>
        <w:tab/>
      </w:r>
      <w:r>
        <w:tab/>
      </w:r>
      <w:r>
        <w:tab/>
      </w:r>
      <w:r>
        <w:tab/>
      </w:r>
      <w:r w:rsidR="00724CDF" w:rsidRPr="00A524FA">
        <w:t>Stečajni sudac</w:t>
      </w:r>
      <w:r>
        <w:t>:</w:t>
      </w:r>
    </w:p>
    <w:p w:rsidRDefault="00924A72" w:rsidP="000C1F34" w:rsidR="00F326A6" w:rsidRPr="00A524F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</w:p>
    <w:p w:rsidRDefault="00EC5243" w:rsidP="00B15BBC" w:rsidR="00EC5243">
      <w:pPr>
        <w:jc w:val="right"/>
      </w:pPr>
    </w:p>
    <w:p w:rsidRDefault="00924A72" w:rsidP="00092DAC" w:rsidR="00924A72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>
      <w:pPr>
        <w:jc w:val="both"/>
      </w:pPr>
    </w:p>
    <w:p w:rsidRDefault="000C1F34" w:rsidP="00724CDF" w:rsidR="000C1F34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  <w:r w:rsidR="00A17494">
        <w:t>– po osiguranju sredstava</w:t>
      </w:r>
    </w:p>
    <w:p w:rsidRDefault="000C1F34" w:rsidP="00014322" w:rsidR="00014322">
      <w:pPr>
        <w:numPr>
          <w:ilvl w:val="0"/>
          <w:numId w:val="6"/>
        </w:numPr>
      </w:pPr>
      <w:r>
        <w:t>e-</w:t>
      </w:r>
      <w:r w:rsidR="00014322">
        <w:t>oglasn</w:t>
      </w:r>
      <w:r w:rsidR="00FC2F10">
        <w:t>a</w:t>
      </w:r>
      <w:r w:rsidR="00014322">
        <w:t xml:space="preserve"> ploč</w:t>
      </w:r>
      <w:r w:rsidR="00FC2F10">
        <w:t>a</w:t>
      </w:r>
    </w:p>
    <w:p w:rsidRDefault="00B15BBC" w:rsidP="00014322" w:rsidR="00B15BBC">
      <w:pPr>
        <w:numPr>
          <w:ilvl w:val="0"/>
          <w:numId w:val="6"/>
        </w:numPr>
      </w:pPr>
      <w:r>
        <w:t>računovodstvu suda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0C1F34" w:rsidR="008B1B85" w:rsidRPr="00A524FA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C7661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C151D7">
      <w:t>94/14-35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C7661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83D58"/>
    <w:rsid w:val="009A1BBF"/>
    <w:rsid w:val="009B1914"/>
    <w:rsid w:val="009D043C"/>
    <w:rsid w:val="009E5683"/>
    <w:rsid w:val="009F441C"/>
    <w:rsid w:val="00A17494"/>
    <w:rsid w:val="00A31FD2"/>
    <w:rsid w:val="00A336A7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theme" Target="theme/theme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fontTable" Target="fontTable.xml"></Relationship><Relationship Id="rId5" Type="http://schemas.microsoft.com/office/2007/relationships/stylesWithEffects" Target="stylesWithEffects.xml"></Relationship><Relationship Id="rId10" Type="http://schemas.openxmlformats.org/officeDocument/2006/relationships/header" Target="header1.xml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25. svibnja 2015.</izvorni_sadrzaj>
    <derivirana_varijabla naziv="DomainObject.DatumDonosenjaOdluke_1">25.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ZEMUNIK-COMMERCE d.o.o. za trgovinu na veliko i malo, export - import</izvorni_sadrzaj>
    <derivirana_varijabla naziv="DomainObject.Predmet.ProtustrankaFormated_1">  ZEMUNIK-COMMERCE d.o.o. za trgovinu na veliko i malo, export - import</derivirana_varijabla>
  </DomainObject.Predmet.ProtustrankaFormated>
  <DomainObject.Predmet.ProtustrankaFormatedOIB>
    <izvorni_sadrzaj>  ZEMUNIK-COMMERCE d.o.o. za trgovinu na veliko i malo, export - import, OIB 56845255480</izvorni_sadrzaj>
    <derivirana_varijabla naziv="DomainObject.Predmet.ProtustrankaFormatedOIB_1">  ZEMUNIK-COMMERCE d.o.o. za trgovinu na veliko i malo, export - import, OIB 56845255480</derivirana_varijabla>
  </DomainObject.Predmet.ProtustrankaFormatedOIB>
  <DomainObject.Predmet.ProtustrankaFormatedWithAdress>
    <izvorni_sadrzaj> ZEMUNIK-COMMERCE d.o.o. za trgovinu na veliko i malo, export - import, Zemunik Donji</izvorni_sadrzaj>
    <derivirana_varijabla naziv="DomainObject.Predmet.ProtustrankaFormatedWithAdress_1"> ZEMUNIK-COMMERCE d.o.o. za trgovinu na veliko i malo, export - import, Zemunik Donji</derivirana_varijabla>
  </DomainObject.Predmet.ProtustrankaFormatedWithAdress>
  <DomainObject.Predmet.ProtustrankaFormatedWithAdressOIB>
    <izvorni_sadrzaj> ZEMUNIK-COMMERCE d.o.o. za trgovinu na veliko i malo, export - import, OIB 56845255480, Zemunik Donji</izvorni_sadrzaj>
    <derivirana_varijabla naziv="DomainObject.Predmet.ProtustrankaFormatedWithAdressOIB_1"> ZEMUNIK-COMMERCE d.o.o. za trgovinu na veliko i malo, export - import, OIB 56845255480, Zemunik Donji</derivirana_varijabla>
  </DomainObject.Predmet.ProtustrankaFormatedWithAdressOIB>
  <DomainObject.Predmet.ProtustrankaWithAdress>
    <izvorni_sadrzaj>ZEMUNIK-COMMERCE d.o.o. za trgovinu na veliko i malo, export - import Zemunik Donji</izvorni_sadrzaj>
    <derivirana_varijabla naziv="DomainObject.Predmet.ProtustrankaWithAdress_1">ZEMUNIK-COMMERCE d.o.o. za trgovinu na veliko i malo, export - import Zemunik Donji</derivirana_varijabla>
  </DomainObject.Predmet.ProtustrankaWithAdress>
  <DomainObject.Predmet.ProtustrankaWithAdressOIB>
    <izvorni_sadrzaj>ZEMUNIK-COMMERCE d.o.o. za trgovinu na veliko i malo, export - import, OIB 56845255480, Zemunik Donji</izvorni_sadrzaj>
    <derivirana_varijabla naziv="DomainObject.Predmet.ProtustrankaWithAdressOIB_1">ZEMUNIK-COMMERCE d.o.o. za trgovinu na veliko i malo, export - import, OIB 56845255480, Zemunik Donji</derivirana_varijabla>
  </DomainObject.Predmet.ProtustrankaWithAdressOIB>
  <DomainObject.Predmet.ProtustrankaNazivFormated>
    <izvorni_sadrzaj>ZEMUNIK-COMMERCE d.o.o. za trgovinu na veliko i malo, export - import</izvorni_sadrzaj>
    <derivirana_varijabla naziv="DomainObject.Predmet.ProtustrankaNazivFormated_1">ZEMUNIK-COMMERCE d.o.o. za trgovinu na veliko i malo, export - import</derivirana_varijabla>
  </DomainObject.Predmet.ProtustrankaNazivFormated>
  <DomainObject.Predmet.ProtustrankaNazivFormatedOIB>
    <izvorni_sadrzaj>ZEMUNIK-COMMERCE d.o.o. za trgovinu na veliko i malo, export - import, OIB 56845255480</izvorni_sadrzaj>
    <derivirana_varijabla naziv="DomainObject.Predmet.ProtustrankaNazivFormatedOIB_1">ZEMUNIK-COMMERCE d.o.o. za trgovinu na veliko i malo, export - import, OIB 56845255480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PU ZADAR</izvorni_sadrzaj>
    <derivirana_varijabla naziv="DomainObject.Predmet.StrankaFormated_1">  MINISTARSTVO FINANCIJA, POREZNA UPRAVA PU ZADAR</derivirana_varijabla>
  </DomainObject.Predmet.StrankaFormated>
  <DomainObject.Predmet.StrankaFormatedOIB>
    <izvorni_sadrzaj>  MINISTARSTVO FINANCIJA, POREZNA UPRAVA PU ZADAR, OIB 18683136487</izvorni_sadrzaj>
    <derivirana_varijabla naziv="DomainObject.Predmet.StrankaFormatedOIB_1">  MINISTARSTVO FINANCIJA, POREZNA UPRAVA PU ZADAR, OIB 18683136487</derivirana_varijabla>
  </DomainObject.Predmet.StrankaFormatedOIB>
  <DomainObject.Predmet.StrankaFormatedWithAdress>
    <izvorni_sadrzaj> MINISTARSTVO FINANCIJA, POREZNA UPRAVA PU ZADAR, Ante Starčevića 9, 23000 Zadar</izvorni_sadrzaj>
    <derivirana_varijabla naziv="DomainObject.Predmet.StrankaFormatedWithAdress_1"> MINISTARSTVO FINANCIJA, POREZNA UPRAVA PU ZADAR, Ante Starčevića 9, 23000 Zadar</derivirana_varijabla>
  </DomainObject.Predmet.StrankaFormatedWithAdress>
  <DomainObject.Predmet.StrankaFormatedWithAdressOIB>
    <izvorni_sadrzaj> MINISTARSTVO FINANCIJA, POREZNA UPRAVA PU ZADAR, OIB 18683136487, Ante Starčevića 9, 23000 Zadar</izvorni_sadrzaj>
    <derivirana_varijabla naziv="DomainObject.Predmet.StrankaFormatedWithAdressOIB_1"> MINISTARSTVO FINANCIJA, POREZNA UPRAVA PU ZADAR, OIB 18683136487, Ante Starčevića 9, 23000 Zadar</derivirana_varijabla>
  </DomainObject.Predmet.StrankaFormatedWithAdressOIB>
  <DomainObject.Predmet.StrankaWithAdress>
    <izvorni_sadrzaj>MINISTARSTVO FINANCIJA, POREZNA UPRAVA PU ZADAR Ante Starčevića 9,23000 Zadar</izvorni_sadrzaj>
    <derivirana_varijabla naziv="DomainObject.Predmet.StrankaWithAdress_1">MINISTARSTVO FINANCIJA, POREZNA UPRAVA PU ZADAR Ante Starčevića 9,23000 Zadar</derivirana_varijabla>
  </DomainObject.Predmet.StrankaWithAdress>
  <DomainObject.Predmet.StrankaWithAdressOIB>
    <izvorni_sadrzaj>MINISTARSTVO FINANCIJA, POREZNA UPRAVA PU ZADAR, OIB 18683136487, Ante Starčevića 9,23000 Zadar</izvorni_sadrzaj>
    <derivirana_varijabla naziv="DomainObject.Predmet.StrankaWithAdressOIB_1">MINISTARSTVO FINANCIJA, POREZNA UPRAVA PU ZADAR, OIB 18683136487, Ante Starčevića 9,23000 Zadar</derivirana_varijabla>
  </DomainObject.Predmet.StrankaWithAdressOIB>
  <DomainObject.Predmet.StrankaNazivFormated>
    <izvorni_sadrzaj>MINISTARSTVO FINANCIJA, POREZNA UPRAVA PU ZADAR</izvorni_sadrzaj>
    <derivirana_varijabla naziv="DomainObject.Predmet.StrankaNazivFormated_1">MINISTARSTVO FINANCIJA, POREZNA UPRAVA PU ZADAR</derivirana_varijabla>
  </DomainObject.Predmet.StrankaNazivFormated>
  <DomainObject.Predmet.StrankaNazivFormatedOIB>
    <izvorni_sadrzaj>MINISTARSTVO FINANCIJA, POREZNA UPRAVA PU ZADAR, OIB 18683136487</izvorni_sadrzaj>
    <derivirana_varijabla naziv="DomainObject.Predmet.StrankaNazivFormatedOIB_1">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POREZNA UPRAVA PU ZADAR</item>
    </izvorni_sadrzaj>
    <derivirana_varijabla naziv="DomainObject.Predmet.StrankaListFormated_1">
      <item>MINISTARSTVO FINANCIJA, POREZNA UPRAVA PU ZADAR</item>
    </derivirana_varijabla>
  </DomainObject.Predmet.StrankaListFormated>
  <DomainObject.Predmet.StrankaListFormatedOIB>
    <izvorni_sadrzaj>
      <item>MINISTARSTVO FINANCIJA, POREZNA UPRAVA PU ZADAR, OIB 18683136487</item>
    </izvorni_sadrzaj>
    <derivirana_varijabla naziv="DomainObject.Predmet.StrankaListFormatedOIB_1">
      <item>MINISTARSTVO FINANCIJA, POREZNA UPRAVA PU ZADAR, OIB 18683136487</item>
    </derivirana_varijabla>
  </DomainObject.Predmet.StrankaListFormatedOIB>
  <DomainObject.Predmet.StrankaListFormatedWithAdress>
    <izvorni_sadrzaj>
      <item>MINISTARSTVO FINANCIJA, POREZNA UPRAVA PU ZADAR, Ante Starčevića 9, 23000 Zadar</item>
    </izvorni_sadrzaj>
    <derivirana_varijabla naziv="DomainObject.Predmet.StrankaListFormatedWithAdress_1">
      <item>MINISTARSTVO FINANCIJA, POREZNA UPRAVA PU ZADAR, Ante Starčevića 9, 23000 Zadar</item>
    </derivirana_varijabla>
  </DomainObject.Predmet.StrankaListFormatedWithAdress>
  <DomainObject.Predmet.StrankaListFormatedWithAdressOIB>
    <izvorni_sadrzaj>
      <item>MINISTARSTVO FINANCIJA, POREZNA UPRAVA PU ZADAR, OIB 18683136487, Ante Starčevića 9, 23000 Zadar</item>
    </izvorni_sadrzaj>
    <derivirana_varijabla naziv="DomainObject.Predmet.StrankaListFormatedWithAdressOIB_1">
      <item>MINISTARSTVO FINANCIJA, POREZNA UPRAVA PU ZADAR, OIB 18683136487, Ante Starčevića 9, 23000 Zadar</item>
    </derivirana_varijabla>
  </DomainObject.Predmet.StrankaListFormatedWithAdressOIB>
  <DomainObject.Predmet.StrankaListNazivFormated>
    <izvorni_sadrzaj>
      <item>MINISTARSTVO FINANCIJA, POREZNA UPRAVA PU ZADAR</item>
    </izvorni_sadrzaj>
    <derivirana_varijabla naziv="DomainObject.Predmet.StrankaListNazivFormated_1">
      <item>MINISTARSTVO FINANCIJA, POREZNA UPRAVA PU ZADAR</item>
    </derivirana_varijabla>
  </DomainObject.Predmet.StrankaListNazivFormated>
  <DomainObject.Predmet.StrankaListNazivFormatedOIB>
    <izvorni_sadrzaj>
      <item>MINISTARSTVO FINANCIJA, POREZNA UPRAVA PU ZADAR, OIB 18683136487</item>
    </izvorni_sadrzaj>
    <derivirana_varijabla naziv="DomainObject.Predmet.StrankaListNazivFormatedOIB_1">
      <item>MINISTARSTVO FINANCIJA, POREZNA UPRAVA PU ZADAR, OIB 18683136487</item>
    </derivirana_varijabla>
  </DomainObject.Predmet.StrankaListNazivFormatedOIB>
  <DomainObject.Predmet.ProtuStrankaListFormated>
    <izvorni_sadrzaj>
      <item>ZEMUNIK-COMMERCE d.o.o. za trgovinu na veliko i malo, export - import</item>
    </izvorni_sadrzaj>
    <derivirana_varijabla naziv="DomainObject.Predmet.ProtuStrankaListFormated_1">
      <item>ZEMUNIK-COMMERCE d.o.o. za trgovinu na veliko i malo, export - import</item>
    </derivirana_varijabla>
  </DomainObject.Predmet.ProtuStrankaListFormated>
  <DomainObject.Predmet.ProtuStrankaListFormatedOIB>
    <izvorni_sadrzaj>
      <item>ZEMUNIK-COMMERCE d.o.o. za trgovinu na veliko i malo, export - import, OIB 56845255480</item>
    </izvorni_sadrzaj>
    <derivirana_varijabla naziv="DomainObject.Predmet.ProtuStrankaListFormatedOIB_1">
      <item>ZEMUNIK-COMMERCE d.o.o. za trgovinu na veliko i malo, export - import, OIB 56845255480</item>
    </derivirana_varijabla>
  </DomainObject.Predmet.ProtuStrankaListFormatedOIB>
  <DomainObject.Predmet.ProtuStrankaListFormatedWithAdress>
    <izvorni_sadrzaj>
      <item>ZEMUNIK-COMMERCE d.o.o. za trgovinu na veliko i malo, export - import, Zemunik Donji</item>
    </izvorni_sadrzaj>
    <derivirana_varijabla naziv="DomainObject.Predmet.ProtuStrankaListFormatedWithAdress_1">
      <item>ZEMUNIK-COMMERCE d.o.o. za trgovinu na veliko i malo, export - import, Zemunik Donji</item>
    </derivirana_varijabla>
  </DomainObject.Predmet.ProtuStrankaListFormatedWithAdress>
  <DomainObject.Predmet.ProtuStrankaListFormatedWithAdressOIB>
    <izvorni_sadrzaj>
      <item>ZEMUNIK-COMMERCE d.o.o. za trgovinu na veliko i malo, export - import, OIB 56845255480, Zemunik Donji</item>
    </izvorni_sadrzaj>
    <derivirana_varijabla naziv="DomainObject.Predmet.ProtuStrankaListFormatedWithAdressOIB_1">
      <item>ZEMUNIK-COMMERCE d.o.o. za trgovinu na veliko i malo, export - import, OIB 56845255480, Zemunik Donji</item>
    </derivirana_varijabla>
  </DomainObject.Predmet.ProtuStrankaListFormatedWithAdressOIB>
  <DomainObject.Predmet.ProtuStrankaListNazivFormated>
    <izvorni_sadrzaj>
      <item>ZEMUNIK-COMMERCE d.o.o. za trgovinu na veliko i malo, export - import</item>
    </izvorni_sadrzaj>
    <derivirana_varijabla naziv="DomainObject.Predmet.ProtuStrankaListNazivFormated_1">
      <item>ZEMUNIK-COMMERCE d.o.o. za trgovinu na veliko i malo, export - import</item>
    </derivirana_varijabla>
  </DomainObject.Predmet.ProtuStrankaListNazivFormated>
  <DomainObject.Predmet.ProtuStrankaListNazivFormatedOIB>
    <izvorni_sadrzaj>
      <item>ZEMUNIK-COMMERCE d.o.o. za trgovinu na veliko i malo, export - import, OIB 56845255480</item>
    </izvorni_sadrzaj>
    <derivirana_varijabla naziv="DomainObject.Predmet.ProtuStrankaListNazivFormatedOIB_1">
      <item>ZEMUNIK-COMMERCE d.o.o. za trgovinu na veliko i malo, export - import, OIB 56845255480</item>
    </derivirana_varijabla>
  </DomainObject.Predmet.ProtuStrankaListNazivFormatedOIB>
  <DomainObject.Predmet.OstaliListFormated>
    <izvorni_sadrzaj>
      <item>Davor Rapan</item>
      <item>Marica Nekić</item>
    </izvorni_sadrzaj>
    <derivirana_varijabla naziv="DomainObject.Predmet.OstaliListFormated_1">
      <item>Davor Rapan</item>
      <item>Marica Nekić</item>
    </derivirana_varijabla>
  </DomainObject.Predmet.OstaliListFormated>
  <DomainObject.Predmet.OstaliListFormatedOIB>
    <izvorni_sadrzaj>
      <item>Davor Rapan, OIB 59174906433</item>
      <item>Marica Nekić, OIB 75245904208</item>
    </izvorni_sadrzaj>
    <derivirana_varijabla naziv="DomainObject.Predmet.OstaliListFormatedOIB_1">
      <item>Davor Rapan, OIB 59174906433</item>
      <item>Marica Nekić, OIB 75245904208</item>
    </derivirana_varijabla>
  </DomainObject.Predmet.OstaliListFormatedOIB>
  <DomainObject.Predmet.OstaliListFormatedWithAdress>
    <izvorni_sadrzaj>
      <item>Davor Rapan, DONJI ZEMUNIK ULICA II 17 (ranije: ZEMUNIK DONJI, ZEMUNIK DONJI, 17), 23222 Zemunik Donji</item>
      <item>Marica Nekić</item>
    </izvorni_sadrzaj>
    <derivirana_varijabla naziv="DomainObject.Predmet.OstaliListFormatedWithAdress_1">
      <item>Davor Rapan, DONJI ZEMUNIK ULICA II 17 (ranije: ZEMUNIK DONJI, ZEMUNIK DONJI, 17), 23222 Zemunik Donji</item>
      <item>Marica Nekić</item>
    </derivirana_varijabla>
  </DomainObject.Predmet.OstaliListFormatedWithAdress>
  <DomainObject.Predmet.OstaliListFormatedWithAdressOIB>
    <izvorni_sadrzaj>
      <item>Davor Rapan, OIB 59174906433, DONJI ZEMUNIK ULICA II 17 (ranije: ZEMUNIK DONJI, ZEMUNIK DONJI, 17), 23222 Zemunik Donji</item>
      <item>Marica Nekić, OIB 75245904208</item>
    </izvorni_sadrzaj>
    <derivirana_varijabla naziv="DomainObject.Predmet.OstaliListFormatedWithAdressOIB_1">
      <item>Davor Rapan, OIB 59174906433, DONJI ZEMUNIK ULICA II 17 (ranije: ZEMUNIK DONJI, ZEMUNIK DONJI, 17), 23222 Zemunik Donji</item>
      <item>Marica Nekić, OIB 75245904208</item>
    </derivirana_varijabla>
  </DomainObject.Predmet.OstaliListFormatedWithAdressOIB>
  <DomainObject.Predmet.OstaliListNazivFormated>
    <izvorni_sadrzaj>
      <item>Davor Rapan</item>
      <item>Marica Nekić</item>
    </izvorni_sadrzaj>
    <derivirana_varijabla naziv="DomainObject.Predmet.OstaliListNazivFormated_1">
      <item>Davor Rapan</item>
      <item>Marica Nekić</item>
    </derivirana_varijabla>
  </DomainObject.Predmet.OstaliListNazivFormated>
  <DomainObject.Predmet.OstaliListNazivFormatedOIB>
    <izvorni_sadrzaj>
      <item>Davor Rapan, OIB 59174906433</item>
      <item>Marica Nekić, OIB 75245904208</item>
    </izvorni_sadrzaj>
    <derivirana_varijabla naziv="DomainObject.Predmet.OstaliListNazivFormatedOIB_1">
      <item>Davor Rapan, OIB 59174906433</item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2015.</izvorni_sadrzaj>
    <derivirana_varijabla naziv="DomainObject.Datum_1">25. svibnja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PU ZADAR</izvorni_sadrzaj>
    <derivirana_varijabla naziv="DomainObject.Predmet.StrankaIDrugi_1">MINISTARSTVO FINANCIJA, POREZNA UPRAVA PU ZADAR</derivirana_varijabla>
  </DomainObject.Predmet.StrankaIDrugi>
  <DomainObject.Predmet.ProtustrankaIDrugi>
    <izvorni_sadrzaj>ZEMUNIK-COMMERCE d.o.o. za trgovinu na veliko i malo, export - import</izvorni_sadrzaj>
    <derivirana_varijabla naziv="DomainObject.Predmet.ProtustrankaIDrugi_1">ZEMUNIK-COMMERCE d.o.o. za trgovinu na veliko i malo, export - import</derivirana_varijabla>
  </DomainObject.Predmet.ProtustrankaIDrugi>
  <DomainObject.Predmet.StrankaIDrugiAdressOIB>
    <izvorni_sadrzaj>MINISTARSTVO FINANCIJA, POREZNA UPRAVA PU ZADAR, OIB 18683136487, Ante Starčevića 9, 23000 Zadar</izvorni_sadrzaj>
    <derivirana_varijabla naziv="DomainObject.Predmet.StrankaIDrugiAdressOIB_1">MINISTARSTVO FINANCIJA, POREZNA UPRAVA PU ZADAR, OIB 18683136487, Ante Starčevića 9, 23000 Zadar</derivirana_varijabla>
  </DomainObject.Predmet.StrankaIDrugiAdressOIB>
  <DomainObject.Predmet.ProtustrankaIDrugiAdressOIB>
    <izvorni_sadrzaj>ZEMUNIK-COMMERCE d.o.o. za trgovinu na veliko i malo, export - import, OIB 56845255480, Zemunik Donji</izvorni_sadrzaj>
    <derivirana_varijabla naziv="DomainObject.Predmet.ProtustrankaIDrugiAdressOIB_1">ZEMUNIK-COMMERCE d.o.o. za trgovinu na veliko i malo, export - import, OIB 56845255480,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PU ZADAR</item>
      <item>ZEMUNIK-COMMERCE d.o.o. za trgovinu na veliko i malo, export - import</item>
      <item>Davor Rapan</item>
      <item>Marica Nekić</item>
    </izvorni_sadrzaj>
    <derivirana_varijabla naziv="DomainObject.Predmet.SudioniciListNaziv_1">
      <item>MINISTARSTVO FINANCIJA, POREZNA UPRAVA PU ZADAR</item>
      <item>ZEMUNIK-COMMERCE d.o.o. za trgovinu na veliko i malo, export - import</item>
      <item>Davor Rapan</item>
      <item>Marica Nekić</item>
    </derivirana_varijabla>
  </DomainObject.Predmet.SudioniciListNaziv>
  <DomainObject.Predmet.SudioniciListAdressOIB>
    <izvorni_sadrzaj>
      <item>MINISTARSTVO FINANCIJA, POREZNA UPRAVA PU ZADAR, OIB 18683136487, Ante Starčevića 9,23000 Zadar</item>
      <item>ZEMUNIK-COMMERCE d.o.o. za trgovinu na veliko i malo, export - import, OIB 56845255480, Zemunik Donji</item>
      <item>Davor Rapan, OIB 59174906433, DONJI ZEMUNIK ULICA II 17 (ranije: ZEMUNIK DONJI, ZEMUNIK DONJI, 17),23222 Zemunik Donji</item>
      <item>Marica Nekić, OIB 75245904208</item>
    </izvorni_sadrzaj>
    <derivirana_varijabla naziv="DomainObject.Predmet.SudioniciListAdressOIB_1">
      <item>MINISTARSTVO FINANCIJA, POREZNA UPRAVA PU ZADAR, OIB 18683136487, Ante Starčevića 9,23000 Zadar</item>
      <item>ZEMUNIK-COMMERCE d.o.o. za trgovinu na veliko i malo, export - import, OIB 56845255480, Zemunik Donji</item>
      <item>Davor Rapan, OIB 59174906433, DONJI ZEMUNIK ULICA II 17 (ranije: ZEMUNIK DONJI, ZEMUNIK DONJI, 17),23222 Zemunik Donji</item>
      <item>Marica Nekić, OIB 75245904208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56845255480</item>
      <item>, OIB 59174906433</item>
      <item>, OIB 75245904208</item>
    </izvorni_sadrzaj>
    <derivirana_varijabla naziv="DomainObject.Predmet.SudioniciListNazivOIB_1">
      <item>, OIB 18683136487</item>
      <item>, OIB 56845255480</item>
      <item>, OIB 59174906433</item>
      <item>, OIB 75245904208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55176-1A43-4539-9BB3-B8A9C514259A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429</properties:Words>
  <properties:Characters>2246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2015-05-22T05:58:00Z</dcterms:created>
  <dc:creator>Ardena Bajlo</dc:creator>
  <cp:lastModifiedBy>docx4j</cp:lastModifiedBy>
  <cp:lastPrinted>2015-03-05T09:42:00Z</cp:lastPrinted>
  <dcterms:modified xmlns:xsi="http://www.w3.org/2001/XMLSchema-instance" xsi:type="dcterms:W3CDTF">2015-05-25T06:13:00Z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