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f13b" w14:paraId="84af13b" w:rsidRDefault="00A3056C" w:rsidP="005D4F75" w:rsidR="005D4F75" w:rsidRPr="005D4F75">
      <w:pPr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bookmarkStart w:name="_GoBack" w:id="0"/>
      <w:bookmarkEnd w:id="0"/>
      <w:r>
        <w:tab/>
      </w:r>
      <w:r w:rsidR="005D4F75" w:rsidRPr="005D4F75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="005D4F75" w:rsidRPr="005D4F75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D4F75" w:rsidP="005D4F75" w:rsidR="005D4F75" w:rsidRPr="005D4F75">
      <w:pPr>
        <w:ind w:left="708"/>
      </w:pPr>
      <w:r w:rsidRPr="005D4F75">
        <w:t xml:space="preserve">        Republika Hrvatska</w:t>
      </w:r>
    </w:p>
    <w:p w:rsidRDefault="005D4F75" w:rsidP="005D4F75" w:rsidR="005D4F75" w:rsidRPr="005D4F75">
      <w:pPr>
        <w:ind w:left="708"/>
      </w:pPr>
      <w:r w:rsidRPr="005D4F75">
        <w:t xml:space="preserve">      Trgovački sud u Zadru</w:t>
      </w:r>
    </w:p>
    <w:p w:rsidRDefault="005D4F75" w:rsidP="005D4F75" w:rsidR="005D4F75" w:rsidRPr="005D4F75">
      <w:pPr>
        <w:ind w:left="708"/>
      </w:pPr>
      <w:r w:rsidRPr="005D4F75">
        <w:t>Zadar, Dr. Franje Tuđmana 35</w:t>
      </w:r>
    </w:p>
    <w:p w:rsidRDefault="00A3056C" w:rsidP="005D4F75" w:rsidR="00A3056C"/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26387C">
        <w:t>CARPUS</w:t>
      </w:r>
      <w:r w:rsidR="005D4F75">
        <w:t>,</w:t>
      </w:r>
      <w:r w:rsidR="00E0179B">
        <w:t xml:space="preserve"> </w:t>
      </w:r>
      <w:r>
        <w:t xml:space="preserve">d.o.o., </w:t>
      </w:r>
      <w:r w:rsidR="0026387C">
        <w:t>Zadar</w:t>
      </w:r>
      <w:r w:rsidR="00EA39E4">
        <w:t>,</w:t>
      </w:r>
      <w:r w:rsidR="00E0179B">
        <w:t xml:space="preserve"> </w:t>
      </w:r>
      <w:r w:rsidR="0026387C">
        <w:t>Nikole Jurišića 14 B</w:t>
      </w:r>
      <w:r w:rsidR="00EA39E4">
        <w:t xml:space="preserve">, </w:t>
      </w:r>
      <w:r>
        <w:t xml:space="preserve">OIB: </w:t>
      </w:r>
      <w:r w:rsidR="0026387C">
        <w:t>62401828164</w:t>
      </w:r>
      <w:r w:rsidR="00F86116">
        <w:t xml:space="preserve">, </w:t>
      </w:r>
      <w:r w:rsidR="003B29DA">
        <w:t>1</w:t>
      </w:r>
      <w:r w:rsidR="005D4F75">
        <w:t>6</w:t>
      </w:r>
      <w:r w:rsidR="003B29DA">
        <w:t>.</w:t>
      </w:r>
      <w:r>
        <w:t xml:space="preserve"> </w:t>
      </w:r>
      <w:r w:rsidR="003B29DA">
        <w:t>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26387C">
        <w:t>CARPUS</w:t>
      </w:r>
      <w:r w:rsidR="00031321">
        <w:t>,</w:t>
      </w:r>
      <w:r w:rsidR="0026387C">
        <w:t xml:space="preserve"> d.o.o., Zadar, Nikole Jurišića 14 B, OIB: 62401828164</w:t>
      </w:r>
      <w:r w:rsidR="00F86116">
        <w:t xml:space="preserve"> </w:t>
      </w:r>
      <w:r>
        <w:t xml:space="preserve">s danom </w:t>
      </w:r>
      <w:r w:rsidR="003B29DA">
        <w:t>1</w:t>
      </w:r>
      <w:r w:rsidR="005D4F75">
        <w:t>6</w:t>
      </w:r>
      <w:r w:rsidR="003B29DA">
        <w:t>. ožujka</w:t>
      </w:r>
      <w:r>
        <w:t xml:space="preserve"> 201</w:t>
      </w:r>
      <w:r w:rsidR="00F86116">
        <w:t>8</w:t>
      </w:r>
      <w:r>
        <w:t xml:space="preserve">. u </w:t>
      </w:r>
      <w:r w:rsidR="00CD7355">
        <w:t>1</w:t>
      </w:r>
      <w:r w:rsidR="005D4F75">
        <w:t>1</w:t>
      </w:r>
      <w:r w:rsidR="00796F41">
        <w:t>,</w:t>
      </w:r>
      <w:r w:rsidR="005D4F75">
        <w:t>00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A3056C" w:rsidR="00A3056C">
      <w:pPr>
        <w:ind w:firstLine="705"/>
        <w:jc w:val="both"/>
      </w:pPr>
      <w:r>
        <w:t>II. Stečajn</w:t>
      </w:r>
      <w:r w:rsidR="005D4F75">
        <w:t>i</w:t>
      </w:r>
      <w:r>
        <w:t>m upravitelj</w:t>
      </w:r>
      <w:r w:rsidR="005D4F75">
        <w:t xml:space="preserve">em </w:t>
      </w:r>
      <w:r w:rsidRPr="00570BA5">
        <w:t xml:space="preserve">dužnika imenuje se </w:t>
      </w:r>
      <w:r w:rsidR="005D4F75">
        <w:t>Ante Majić iz Zagreba, Prilaz Baruna Filipovića 13</w:t>
      </w:r>
      <w:r>
        <w:t xml:space="preserve">, OIB: </w:t>
      </w:r>
      <w:r w:rsidR="005D4F75">
        <w:t>54998137767.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26387C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26387C">
        <w:t>CARPUS</w:t>
      </w:r>
      <w:r w:rsidR="00031321">
        <w:t>,</w:t>
      </w:r>
      <w:r w:rsidR="0026387C">
        <w:t xml:space="preserve"> d.o.o., Zadar, Nikole Jurišića 14 B, OIB: 62401828164.</w:t>
      </w:r>
    </w:p>
    <w:p w:rsidRDefault="0026387C" w:rsidP="00A3056C" w:rsidR="0026387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</w:t>
      </w:r>
      <w:r w:rsidRPr="002B5AAE">
        <w:lastRenderedPageBreak/>
        <w:t>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5D4F75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26387C">
        <w:t>162</w:t>
      </w:r>
      <w:r>
        <w:t xml:space="preserve"> </w:t>
      </w:r>
      <w:r w:rsidRPr="003D4467">
        <w:t xml:space="preserve">dana u ukupnom iznosu od </w:t>
      </w:r>
      <w:r w:rsidR="0026387C">
        <w:t>52.790,76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26387C">
        <w:t>15</w:t>
      </w:r>
      <w:r>
        <w:t xml:space="preserve">. </w:t>
      </w:r>
      <w:r w:rsidR="0026387C">
        <w:t>ožujka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606A9A">
        <w:t>27. veljače</w:t>
      </w:r>
      <w:r>
        <w:t xml:space="preserve"> 201</w:t>
      </w:r>
      <w:r w:rsidR="00606A9A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606A9A">
        <w:t>1068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606A9A">
        <w:t>65.053,66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3B29DA">
        <w:t>1</w:t>
      </w:r>
      <w:r w:rsidR="005D4F75">
        <w:t>6</w:t>
      </w:r>
      <w:r w:rsidR="003B29DA">
        <w:t>. 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E91ED1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32A2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2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7E5B67">
      <w:t>180</w:t>
    </w:r>
    <w:r>
      <w:t>/2016-</w:t>
    </w:r>
    <w:r w:rsidR="00796F41">
      <w:t>1</w:t>
    </w:r>
    <w:r w:rsidR="00E0179B">
      <w:t>5</w:t>
    </w:r>
  </w:p>
  <w:p w:rsidRDefault="007B32A2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F86116">
      <w:t>1</w:t>
    </w:r>
    <w:r w:rsidR="0026387C">
      <w:t>80</w:t>
    </w:r>
    <w:r>
      <w:t>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31321"/>
    <w:rsid w:val="00246A36"/>
    <w:rsid w:val="0026387C"/>
    <w:rsid w:val="003B29DA"/>
    <w:rsid w:val="003B68C9"/>
    <w:rsid w:val="004901DF"/>
    <w:rsid w:val="004D2225"/>
    <w:rsid w:val="0052527F"/>
    <w:rsid w:val="005D4F75"/>
    <w:rsid w:val="005F7E0C"/>
    <w:rsid w:val="00606A9A"/>
    <w:rsid w:val="00651BB9"/>
    <w:rsid w:val="0078096A"/>
    <w:rsid w:val="0079293D"/>
    <w:rsid w:val="00796F41"/>
    <w:rsid w:val="007B32A2"/>
    <w:rsid w:val="007E5B67"/>
    <w:rsid w:val="008222BA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B0B72"/>
    <w:rsid w:val="00CC0A14"/>
    <w:rsid w:val="00CD7355"/>
    <w:rsid w:val="00E0179B"/>
    <w:rsid w:val="00E253A8"/>
    <w:rsid w:val="00E3741B"/>
    <w:rsid w:val="00E80148"/>
    <w:rsid w:val="00E91ED1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2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3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2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3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CARPUS, društvo s ograničenom odgovornošću za trgovinu i ugostiteljstvo</izvorni_sadrzaj>
    <derivirana_varijabla naziv="DomainObject.Predmet.ProtustrankaFormated_1">  CARPUS, društvo s ograničenom odgovornošću za trgovinu i ugostiteljstvo</derivirana_varijabla>
  </DomainObject.Predmet.ProtustrankaFormated>
  <DomainObject.Predmet.ProtustrankaFormatedOIB>
    <izvorni_sadrzaj>  CARPUS, društvo s ograničenom odgovornošću za trgovinu i ugostiteljstvo, OIB 62401828164</izvorni_sadrzaj>
    <derivirana_varijabla naziv="DomainObject.Predmet.ProtustrankaFormatedOIB_1">  CARPUS, društvo s ograničenom odgovornošću za trgovinu i ugostiteljstvo, OIB 62401828164</derivirana_varijabla>
  </DomainObject.Predmet.ProtustrankaFormatedOIB>
  <DomainObject.Predmet.ProtustrankaFormatedWithAdress>
    <izvorni_sadrzaj> CARPUS, društvo s ograničenom odgovornošću za trgovinu i ugostiteljstvo, Nikole Jurišića 14/B, 23000 Zadar</izvorni_sadrzaj>
    <derivirana_varijabla naziv="DomainObject.Predmet.ProtustrankaFormatedWithAdress_1"> CARPUS, društvo s ograničenom odgovornošću za trgovinu i ugostiteljstvo, Nikole Jurišića 14/B, 23000 Zadar</derivirana_varijabla>
  </DomainObject.Predmet.ProtustrankaFormatedWithAdress>
  <DomainObject.Predmet.ProtustrankaFormatedWithAdressOIB>
    <izvorni_sadrzaj> CARPUS, društvo s ograničenom odgovornošću za trgovinu i ugostiteljstvo, OIB 62401828164, Nikole Jurišića 14/B, 23000 Zadar</izvorni_sadrzaj>
    <derivirana_varijabla naziv="DomainObject.Predmet.ProtustrankaFormatedWithAdressOIB_1"> CARPUS, društvo s ograničenom odgovornošću za trgovinu i ugostiteljstvo, OIB 62401828164, Nikole Jurišića 14/B, 23000 Zadar</derivirana_varijabla>
  </DomainObject.Predmet.ProtustrankaFormatedWithAdressOIB>
  <DomainObject.Predmet.ProtustrankaWithAdress>
    <izvorni_sadrzaj>CARPUS, društvo s ograničenom odgovornošću za trgovinu i ugostiteljstvo Nikole Jurišića 14/B, 23000 Zadar</izvorni_sadrzaj>
    <derivirana_varijabla naziv="DomainObject.Predmet.ProtustrankaWithAdress_1">CARPUS, društvo s ograničenom odgovornošću za trgovinu i ugostiteljstvo Nikole Jurišića 14/B, 23000 Zadar</derivirana_varijabla>
  </DomainObject.Predmet.ProtustrankaWithAdress>
  <DomainObject.Predmet.ProtustrankaWithAdressOIB>
    <izvorni_sadrzaj>CARPUS, društvo s ograničenom odgovornošću za trgovinu i ugostiteljstvo, OIB 62401828164, Nikole Jurišića 14/B, 23000 Zadar</izvorni_sadrzaj>
    <derivirana_varijabla naziv="DomainObject.Predmet.ProtustrankaWithAdressOIB_1">CARPUS, društvo s ograničenom odgovornošću za trgovinu i ugostiteljstvo, OIB 62401828164, Nikole Jurišića 14/B, 23000 Zadar</derivirana_varijabla>
  </DomainObject.Predmet.ProtustrankaWithAdressOIB>
  <DomainObject.Predmet.ProtustrankaNazivFormated>
    <izvorni_sadrzaj>CARPUS, društvo s ograničenom odgovornošću za trgovinu i ugostiteljstvo</izvorni_sadrzaj>
    <derivirana_varijabla naziv="DomainObject.Predmet.ProtustrankaNazivFormated_1">CARPUS, društvo s ograničenom odgovornošću za trgovinu i ugostiteljstvo</derivirana_varijabla>
  </DomainObject.Predmet.ProtustrankaNazivFormated>
  <DomainObject.Predmet.ProtustrankaNazivFormatedOIB>
    <izvorni_sadrzaj>CARPUS, društvo s ograničenom odgovornošću za trgovinu i ugostiteljstvo, OIB 62401828164</izvorni_sadrzaj>
    <derivirana_varijabla naziv="DomainObject.Predmet.ProtustrankaNazivFormatedOIB_1">CARPUS, društvo s ograničenom odgovornošću za trgovinu i ugostiteljstvo, OIB 62401828164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52790.76</izvorni_sadrzaj>
    <derivirana_varijabla naziv="DomainObject.Predmet.TrenutnaVrijednost_1">52790.76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CARPUS, društvo s ograničenom odgovornošću za trgovinu i ugostiteljstvo</item>
    </izvorni_sadrzaj>
    <derivirana_varijabla naziv="DomainObject.Predmet.ProtuStrankaListFormated_1">
      <item>CARPUS, društvo s ograničenom odgovornošću za trgovinu i ugostiteljstvo</item>
    </derivirana_varijabla>
  </DomainObject.Predmet.ProtuStrankaListFormated>
  <DomainObject.Predmet.ProtuStrankaListFormatedOIB>
    <izvorni_sadrzaj>
      <item>CARPUS, društvo s ograničenom odgovornošću za trgovinu i ugostiteljstvo, OIB 62401828164</item>
    </izvorni_sadrzaj>
    <derivirana_varijabla naziv="DomainObject.Predmet.ProtuStrankaListFormatedOIB_1">
      <item>CARPUS, društvo s ograničenom odgovornošću za trgovinu i ugostiteljstvo, OIB 62401828164</item>
    </derivirana_varijabla>
  </DomainObject.Predmet.ProtuStrankaListFormatedOIB>
  <DomainObject.Predmet.ProtuStrankaListFormatedWithAdress>
    <izvorni_sadrzaj>
      <item>CARPUS, društvo s ograničenom odgovornošću za trgovinu i ugostiteljstvo, Nikole Jurišića 14/B, 23000 Zadar</item>
    </izvorni_sadrzaj>
    <derivirana_varijabla naziv="DomainObject.Predmet.ProtuStrankaListFormatedWithAdress_1">
      <item>CARPUS, društvo s ograničenom odgovornošću za trgovinu i ugostiteljstvo, Nikole Jurišića 14/B, 23000 Zadar</item>
    </derivirana_varijabla>
  </DomainObject.Predmet.ProtuStrankaListFormatedWithAdress>
  <DomainObject.Predmet.ProtuStrankaListFormatedWithAdressOIB>
    <izvorni_sadrzaj>
      <item>CARPUS, društvo s ograničenom odgovornošću za trgovinu i ugostiteljstvo, OIB 62401828164, Nikole Jurišića 14/B, 23000 Zadar</item>
    </izvorni_sadrzaj>
    <derivirana_varijabla naziv="DomainObject.Predmet.ProtuStrankaListFormatedWithAdressOIB_1">
      <item>CARPUS, društvo s ograničenom odgovornošću za trgovinu i ugostiteljstvo, OIB 62401828164, Nikole Jurišića 14/B, 23000 Zadar</item>
    </derivirana_varijabla>
  </DomainObject.Predmet.ProtuStrankaListFormatedWithAdressOIB>
  <DomainObject.Predmet.ProtuStrankaListNazivFormated>
    <izvorni_sadrzaj>
      <item>CARPUS, društvo s ograničenom odgovornošću za trgovinu i ugostiteljstvo</item>
    </izvorni_sadrzaj>
    <derivirana_varijabla naziv="DomainObject.Predmet.ProtuStrankaListNazivFormated_1">
      <item>CARPUS, društvo s ograničenom odgovornošću za trgovinu i ugostiteljstvo</item>
    </derivirana_varijabla>
  </DomainObject.Predmet.ProtuStrankaListNazivFormated>
  <DomainObject.Predmet.ProtuStrankaListNazivFormatedOIB>
    <izvorni_sadrzaj>
      <item>CARPUS, društvo s ograničenom odgovornošću za trgovinu i ugostiteljstvo, OIB 62401828164</item>
    </izvorni_sadrzaj>
    <derivirana_varijabla naziv="DomainObject.Predmet.ProtuStrankaListNazivFormatedOIB_1">
      <item>CARPUS, društvo s ograničenom odgovornošću za trgovinu i ugostiteljstvo, OIB 62401828164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CARPUS, društvo s ograničenom odgovornošću za trgovinu i ugostiteljstvo</izvorni_sadrzaj>
    <derivirana_varijabla naziv="DomainObject.Predmet.ProtustrankaIDrugi_1">CARPUS, društvo s ograničenom odgovornošću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CARPUS, društvo s ograničenom odgovornošću za trgovinu i ugostiteljstvo, OIB 62401828164, Nikole Jurišića 14/B, 23000 Zadar</izvorni_sadrzaj>
    <derivirana_varijabla naziv="DomainObject.Predmet.ProtustrankaIDrugiAdressOIB_1">CARPUS, društvo s ograničenom odgovornošću za trgovinu i ugostiteljstvo, OIB 62401828164, Nikole Jurišića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CARPUS, društvo s ograničenom odgovornošću za trgovinu i ugostiteljstvo</item>
    </izvorni_sadrzaj>
    <derivirana_varijabla naziv="DomainObject.Predmet.SudioniciListNaziv_1">
      <item>FINA</item>
      <item>CARPUS, društvo s ograničenom odgovornošću za trgovinu i ugostiteljstvo</item>
    </derivirana_varijabla>
  </DomainObject.Predmet.SudioniciListNaziv>
  <DomainObject.Predmet.SudioniciListAdressOIB>
    <izvorni_sadrzaj>
      <item>FINA, OIB 85821130368</item>
      <item>CARPUS, društvo s ograničenom odgovornošću za trgovinu i ugostiteljstvo, OIB 62401828164, Nikole Jurišića 14/B,23000 Zadar</item>
    </izvorni_sadrzaj>
    <derivirana_varijabla naziv="DomainObject.Predmet.SudioniciListAdressOIB_1">
      <item>FINA, OIB 85821130368</item>
      <item>CARPUS, društvo s ograničenom odgovornošću za trgovinu i ugostiteljstvo, OIB 62401828164, Nikole Jurišića 14/B,23000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62401828164</item>
    </izvorni_sadrzaj>
    <derivirana_varijabla naziv="DomainObject.Predmet.SudioniciListNazivOIB_1">
      <item>, OIB 85821130368</item>
      <item>, OIB 62401828164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5416</properties:Characters>
  <properties:Lines>119</properties:Lines>
  <properties:Paragraphs>40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2018-03-16T09:49:00Z</cp:lastPrinted>
  <dcterms:modified xmlns:xsi="http://www.w3.org/2001/XMLSchema-instance" xsi:type="dcterms:W3CDTF">2018-03-16T09:51:00Z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(St-180-16 CARPUS.docx)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