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31433" w:rsidR="00D32567" w:rsidRPr="00D32567">
        <w:tc>
          <w:tcPr>
            <w:tcW w:type="dxa" w:w="2829"/>
            <w:shd w:fill="auto" w:color="auto" w:val="clear"/>
          </w:tcPr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D32567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32567" w:rsidP="00731433" w:rsidR="00D32567" w:rsidRPr="00D32567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Republika Hrvatska</w:t>
            </w:r>
          </w:p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Trgovački sud u Varaždinu</w:t>
            </w:r>
          </w:p>
          <w:p w:rsidRDefault="00D32567" w:rsidP="00731433" w:rsidR="00D32567" w:rsidRPr="00D32567">
            <w:pPr>
              <w:jc w:val="center"/>
              <w:rPr>
                <w:rFonts w:cs="Times New Roman" w:hAnsi="Times New Roman" w:ascii="Times New Roman"/>
              </w:rPr>
            </w:pPr>
            <w:r w:rsidRPr="00D32567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d2ff079" w14:paraId="d2ff079" w:rsidRDefault="002C45F5" w:rsidP="005679AA" w:rsidR="002C45F5" w:rsidRPr="00D32567">
      <w:pPr>
        <w:jc w:val="right"/>
        <w15:collapsed w:val="false"/>
        <w:rPr>
          <w:rFonts w:cs="Times New Roman" w:hAnsi="Times New Roman" w:ascii="Times New Roman"/>
        </w:rPr>
      </w:pPr>
    </w:p>
    <w:p w:rsidRDefault="002C45F5" w:rsidP="005679AA" w:rsidR="002C45F5">
      <w:pPr>
        <w:jc w:val="right"/>
        <w:rPr>
          <w:rFonts w:cs="Times New Roman" w:hAnsi="Times New Roman" w:ascii="Times New Roman"/>
        </w:rPr>
      </w:pPr>
    </w:p>
    <w:p w:rsidRDefault="00643808" w:rsidP="005679AA" w:rsidR="00643808" w:rsidRPr="004B0E81">
      <w:pPr>
        <w:jc w:val="right"/>
        <w:rPr>
          <w:rFonts w:cs="Times New Roman" w:hAnsi="Times New Roman" w:ascii="Times New Roman"/>
        </w:rPr>
      </w:pPr>
    </w:p>
    <w:p w:rsidRDefault="002C45F5" w:rsidP="002C45F5" w:rsidR="005679AA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E P U B L I K A    H R V A T S K A</w:t>
      </w:r>
    </w:p>
    <w:p w:rsidRDefault="005679AA" w:rsidP="005679AA" w:rsidR="005679AA" w:rsidRPr="004B0E81">
      <w:pPr>
        <w:rPr>
          <w:rFonts w:cs="Times New Roman" w:hAnsi="Times New Roman" w:ascii="Times New Roman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R J E Š E N J E</w:t>
      </w:r>
    </w:p>
    <w:p w:rsidRDefault="00643808" w:rsidP="005679AA" w:rsidR="00643808" w:rsidRPr="004B0E81">
      <w:pPr>
        <w:jc w:val="center"/>
        <w:rPr>
          <w:rFonts w:cs="Times New Roman" w:hAnsi="Times New Roman" w:ascii="Times New Roman"/>
        </w:rPr>
      </w:pPr>
    </w:p>
    <w:p w:rsidRDefault="005679AA" w:rsidP="005E54F3" w:rsidR="00784420" w:rsidRPr="005E54F3">
      <w:pPr>
        <w:jc w:val="both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 xml:space="preserve"> </w:t>
      </w:r>
    </w:p>
    <w:p w:rsidRDefault="005679AA" w:rsidP="00791254" w:rsidR="005679AA" w:rsidRPr="00894E7F">
      <w:pPr>
        <w:jc w:val="both"/>
        <w:rPr>
          <w:rFonts w:cs="Times New Roman" w:hAnsi="Times New Roman" w:ascii="Times New Roman"/>
        </w:rPr>
      </w:pPr>
      <w:r w:rsidRPr="005E54F3">
        <w:rPr>
          <w:rFonts w:cs="Times New Roman" w:hAnsi="Times New Roman" w:ascii="Times New Roman"/>
        </w:rPr>
        <w:t xml:space="preserve"> </w:t>
      </w:r>
      <w:r w:rsidRPr="00791254">
        <w:rPr>
          <w:rFonts w:cs="Times New Roman" w:hAnsi="Times New Roman" w:ascii="Times New Roman"/>
        </w:rPr>
        <w:tab/>
      </w:r>
      <w:r w:rsidR="00894E7F" w:rsidRPr="00894E7F">
        <w:rPr>
          <w:rFonts w:cs="Times New Roman" w:hAnsi="Times New Roman" w:ascii="Times New Roman"/>
        </w:rPr>
        <w:t>Trgovački sud u Varaždinu, po sucu toga suda Iris Hatvalić Nemec kao stečajnom sucu, u stečajnom postupku nad</w:t>
      </w:r>
      <w:r w:rsidR="0002541C" w:rsidRPr="0002541C">
        <w:rPr>
          <w:rFonts w:cs="Times New Roman" w:hAnsi="Times New Roman" w:ascii="Times New Roman"/>
        </w:rPr>
        <w:t xml:space="preserve"> </w:t>
      </w:r>
      <w:r w:rsidR="0002541C">
        <w:rPr>
          <w:rFonts w:cs="Times New Roman" w:hAnsi="Times New Roman" w:ascii="Times New Roman"/>
        </w:rPr>
        <w:t xml:space="preserve">stečajnim </w:t>
      </w:r>
      <w:r w:rsidR="0002541C" w:rsidRPr="00006E5E">
        <w:rPr>
          <w:rFonts w:cs="Times New Roman" w:hAnsi="Times New Roman" w:ascii="Times New Roman"/>
        </w:rPr>
        <w:t>dužnikom OKOVI NOVA d.o.o. u steč</w:t>
      </w:r>
      <w:r w:rsidR="0002541C">
        <w:rPr>
          <w:rFonts w:cs="Times New Roman" w:hAnsi="Times New Roman" w:ascii="Times New Roman"/>
        </w:rPr>
        <w:t>aj</w:t>
      </w:r>
      <w:r w:rsidR="0002541C" w:rsidRPr="00006E5E">
        <w:rPr>
          <w:rFonts w:cs="Times New Roman" w:hAnsi="Times New Roman" w:ascii="Times New Roman"/>
        </w:rPr>
        <w:t>u, Varaždinske Toplice, Kralja Tomislava 6, OIB: 99037892567, zastupanog po steč</w:t>
      </w:r>
      <w:r w:rsidR="0002541C">
        <w:rPr>
          <w:rFonts w:cs="Times New Roman" w:hAnsi="Times New Roman" w:ascii="Times New Roman"/>
        </w:rPr>
        <w:t>aj</w:t>
      </w:r>
      <w:r w:rsidR="0002541C" w:rsidRPr="00006E5E">
        <w:rPr>
          <w:rFonts w:cs="Times New Roman" w:hAnsi="Times New Roman" w:ascii="Times New Roman"/>
        </w:rPr>
        <w:t>nom upravitelju Danielu Dekoviću iz Zagreba</w:t>
      </w:r>
      <w:r w:rsidR="0002541C" w:rsidRPr="000A68A8">
        <w:rPr>
          <w:rFonts w:cs="Times New Roman" w:hAnsi="Times New Roman" w:ascii="Times New Roman"/>
        </w:rPr>
        <w:t>,</w:t>
      </w:r>
      <w:r w:rsidR="00894E7F" w:rsidRPr="00894E7F">
        <w:rPr>
          <w:rFonts w:cs="Times New Roman" w:hAnsi="Times New Roman" w:ascii="Times New Roman"/>
        </w:rPr>
        <w:t xml:space="preserve"> dana </w:t>
      </w:r>
      <w:r w:rsidR="003B5C3B">
        <w:rPr>
          <w:rFonts w:cs="Times New Roman" w:hAnsi="Times New Roman" w:ascii="Times New Roman"/>
        </w:rPr>
        <w:t>11. prosinca</w:t>
      </w:r>
      <w:r w:rsidR="0071166B">
        <w:rPr>
          <w:rFonts w:cs="Times New Roman" w:hAnsi="Times New Roman" w:ascii="Times New Roman"/>
        </w:rPr>
        <w:t xml:space="preserve"> 2018.</w:t>
      </w:r>
    </w:p>
    <w:p w:rsidRDefault="00CE584B" w:rsidP="00DD2615" w:rsidR="00CE584B" w:rsidRPr="004B0E81">
      <w:pPr>
        <w:jc w:val="both"/>
        <w:rPr>
          <w:rFonts w:cs="Times New Roman" w:hAnsi="Times New Roman" w:ascii="Times New Roman"/>
        </w:rPr>
      </w:pPr>
    </w:p>
    <w:p w:rsidRDefault="00CE584B" w:rsidP="00CE584B" w:rsidR="00CE584B" w:rsidRPr="004B0E81">
      <w:pPr>
        <w:rPr>
          <w:rFonts w:cs="Times New Roman" w:hAnsi="Times New Roman" w:ascii="Times New Roman"/>
        </w:rPr>
      </w:pPr>
    </w:p>
    <w:p w:rsidRDefault="001C24DA" w:rsidP="001C24DA" w:rsidR="001C24DA" w:rsidRPr="00EC41D7">
      <w:pPr>
        <w:jc w:val="center"/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>r i j e š i o     j e</w:t>
      </w:r>
    </w:p>
    <w:p w:rsidRDefault="001C24DA" w:rsidP="001C24DA" w:rsidR="001C24DA" w:rsidRPr="00EC41D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1C24DA" w:rsidP="00410534" w:rsidR="004B0AC7">
      <w:pPr>
        <w:rPr>
          <w:rFonts w:cs="Times New Roman" w:hAnsi="Times New Roman" w:ascii="Times New Roman"/>
        </w:rPr>
      </w:pPr>
      <w:r w:rsidRPr="00EC41D7">
        <w:rPr>
          <w:rFonts w:cs="Times New Roman" w:hAnsi="Times New Roman" w:ascii="Times New Roman"/>
        </w:rPr>
        <w:t xml:space="preserve"> </w:t>
      </w:r>
    </w:p>
    <w:p w:rsidRDefault="004B0AC7" w:rsidP="0002541C" w:rsidR="0002541C" w:rsidRPr="0002541C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 w:rsidR="00F22992">
        <w:rPr>
          <w:rFonts w:cs="Times New Roman" w:hAnsi="Times New Roman" w:ascii="Times New Roman"/>
        </w:rPr>
        <w:t>TOP KRAFT d.o.o. Zagreb, Motajička 1, OIB:14387113018</w:t>
      </w:r>
      <w:r w:rsidR="00E328E0" w:rsidRPr="00302C3A">
        <w:rPr>
          <w:rFonts w:cs="Times New Roman" w:hAnsi="Times New Roman" w:ascii="Times New Roman"/>
        </w:rPr>
        <w:t xml:space="preserve"> </w:t>
      </w:r>
      <w:r w:rsidRPr="00302C3A">
        <w:rPr>
          <w:rFonts w:cs="Times New Roman" w:hAnsi="Times New Roman" w:ascii="Times New Roman"/>
        </w:rPr>
        <w:t xml:space="preserve">ponudio najveću cijenu i da su ispunjene pretpostavke da mu se dosudi nekretnina stečajnog dužnika </w:t>
      </w:r>
      <w:r w:rsidR="0002541C">
        <w:rPr>
          <w:rFonts w:cs="Times New Roman" w:hAnsi="Times New Roman" w:ascii="Times New Roman"/>
        </w:rPr>
        <w:t xml:space="preserve">upisana </w:t>
      </w:r>
      <w:r w:rsidR="00302C3A" w:rsidRPr="0002541C">
        <w:rPr>
          <w:rFonts w:cs="Times New Roman" w:hAnsi="Times New Roman" w:ascii="Times New Roman"/>
        </w:rPr>
        <w:t>u z.k</w:t>
      </w:r>
      <w:r w:rsidR="0002541C" w:rsidRPr="0002541C">
        <w:rPr>
          <w:rFonts w:cs="Times New Roman" w:hAnsi="Times New Roman" w:ascii="Times New Roman"/>
        </w:rPr>
        <w:t xml:space="preserve">. uložak 1920, k.o. Jakopovec, čestica broj 1007/5 Oranica Kerč od 7763m2, </w:t>
      </w:r>
    </w:p>
    <w:p w:rsidRDefault="00F22992" w:rsidP="00F22992" w:rsidR="00F22992">
      <w:pPr>
        <w:pStyle w:val="Odlomakpopisa"/>
        <w:spacing w:lineRule="auto" w:line="276" w:after="200"/>
        <w:jc w:val="both"/>
        <w:rPr>
          <w:rFonts w:cs="Times New Roman" w:hAnsi="Times New Roman" w:ascii="Times New Roman"/>
        </w:rPr>
      </w:pPr>
    </w:p>
    <w:p w:rsidRDefault="004B0AC7" w:rsidP="004B0AC7" w:rsidR="004B0AC7" w:rsidRPr="00302C3A">
      <w:pPr>
        <w:pStyle w:val="Odlomakpopisa"/>
        <w:numPr>
          <w:ilvl w:val="0"/>
          <w:numId w:val="22"/>
        </w:numPr>
        <w:spacing w:lineRule="auto" w:line="276"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Nekretnina iz točke 1. izreka ovog rješenja dosuđuje </w:t>
      </w:r>
      <w:r w:rsidR="00302C3A">
        <w:rPr>
          <w:rFonts w:cs="Times New Roman" w:hAnsi="Times New Roman" w:ascii="Times New Roman"/>
        </w:rPr>
        <w:t xml:space="preserve">se </w:t>
      </w:r>
      <w:r w:rsidR="00F22992">
        <w:rPr>
          <w:rFonts w:cs="Times New Roman" w:hAnsi="Times New Roman" w:ascii="Times New Roman"/>
        </w:rPr>
        <w:t>TOP KRAFT d.o.o. Zagreb, Motajička 1, OIB:14387113018</w:t>
      </w:r>
      <w:r w:rsidR="00F22992" w:rsidRPr="00302C3A">
        <w:rPr>
          <w:rFonts w:cs="Times New Roman" w:hAnsi="Times New Roman" w:ascii="Times New Roman"/>
        </w:rPr>
        <w:t xml:space="preserve"> </w:t>
      </w:r>
      <w:r w:rsidRPr="001C3251">
        <w:rPr>
          <w:rFonts w:cs="Times New Roman" w:hAnsi="Times New Roman" w:ascii="Times New Roman"/>
        </w:rPr>
        <w:t xml:space="preserve">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F22992">
        <w:rPr>
          <w:rFonts w:cs="Times New Roman" w:hAnsi="Times New Roman" w:ascii="Times New Roman"/>
        </w:rPr>
        <w:t>125.001</w:t>
      </w:r>
      <w:r w:rsidR="00090B7E" w:rsidRPr="00302C3A">
        <w:rPr>
          <w:rFonts w:cs="Times New Roman" w:hAnsi="Times New Roman" w:ascii="Times New Roman"/>
        </w:rPr>
        <w:t>,00</w:t>
      </w:r>
      <w:r w:rsidRPr="00302C3A">
        <w:rPr>
          <w:rFonts w:cs="Times New Roman" w:hAnsi="Times New Roman" w:ascii="Times New Roman"/>
        </w:rPr>
        <w:t xml:space="preserve"> kn.</w:t>
      </w:r>
    </w:p>
    <w:p w:rsidRDefault="004B0AC7" w:rsidP="004B0AC7" w:rsidR="004B0AC7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4B0AC7" w:rsidP="004B0AC7" w:rsidR="004B0AC7" w:rsidRPr="008C4C35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CF075B">
        <w:rPr>
          <w:rFonts w:cs="Times New Roman" w:hAnsi="Times New Roman" w:ascii="Times New Roman"/>
        </w:rPr>
        <w:t xml:space="preserve">TOP KRAFT d.o.o. </w:t>
      </w:r>
      <w:r w:rsidRPr="005F52AF">
        <w:rPr>
          <w:rFonts w:cs="Times New Roman" w:hAnsi="Times New Roman" w:ascii="Times New Roman"/>
        </w:rPr>
        <w:t xml:space="preserve">da u roku od </w:t>
      </w:r>
      <w:r w:rsidR="00302C3A" w:rsidRPr="005F52AF">
        <w:rPr>
          <w:rFonts w:cs="Times New Roman" w:hAnsi="Times New Roman" w:ascii="Times New Roman"/>
        </w:rPr>
        <w:t>30</w:t>
      </w:r>
      <w:r w:rsidRPr="005F52AF">
        <w:rPr>
          <w:rFonts w:cs="Times New Roman" w:hAnsi="Times New Roman" w:ascii="Times New Roman"/>
        </w:rPr>
        <w:t xml:space="preserve"> dana od dana objave rješenja o dosudi na e-oglasnoj ploči suda uplati iznos preostale kupovnine od </w:t>
      </w:r>
      <w:r w:rsidR="00CF075B">
        <w:rPr>
          <w:rFonts w:cs="Times New Roman" w:hAnsi="Times New Roman" w:ascii="Times New Roman"/>
        </w:rPr>
        <w:t>66.801</w:t>
      </w:r>
      <w:r w:rsidR="00244344" w:rsidRPr="005F52AF">
        <w:rPr>
          <w:rFonts w:cs="Times New Roman" w:hAnsi="Times New Roman" w:ascii="Times New Roman"/>
        </w:rPr>
        <w:t>,00</w:t>
      </w:r>
      <w:r w:rsidRPr="005F52AF">
        <w:rPr>
          <w:rFonts w:cs="Times New Roman" w:hAnsi="Times New Roman" w:ascii="Times New Roman"/>
        </w:rPr>
        <w:t xml:space="preserve"> 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</w:p>
    <w:p w:rsidRDefault="004B0AC7" w:rsidP="004B0AC7" w:rsidR="004B0AC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CF075B">
        <w:rPr>
          <w:rFonts w:cs="Times New Roman" w:hAnsi="Times New Roman" w:ascii="Times New Roman"/>
        </w:rPr>
        <w:t>110698</w:t>
      </w:r>
      <w:r w:rsidRPr="008C4C35">
        <w:rPr>
          <w:rFonts w:cs="Times New Roman" w:hAnsi="Times New Roman" w:ascii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 w:hAnsi="Times New Roman" w:ascii="Times New Roman"/>
        </w:rPr>
        <w:t xml:space="preserve">nadmetanju </w:t>
      </w:r>
      <w:r w:rsidR="005F52AF" w:rsidRPr="005F52AF">
        <w:rPr>
          <w:rFonts w:cs="Times New Roman" w:hAnsi="Times New Roman" w:ascii="Times New Roman"/>
        </w:rPr>
        <w:t>–</w:t>
      </w:r>
      <w:r w:rsidRPr="005F52AF">
        <w:rPr>
          <w:rFonts w:cs="Times New Roman" w:hAnsi="Times New Roman" w:ascii="Times New Roman"/>
        </w:rPr>
        <w:t xml:space="preserve"> </w:t>
      </w:r>
      <w:r w:rsidR="00CF075B">
        <w:rPr>
          <w:rFonts w:cs="Times New Roman" w:hAnsi="Times New Roman" w:ascii="Times New Roman"/>
        </w:rPr>
        <w:t>53880</w:t>
      </w:r>
    </w:p>
    <w:p w:rsidRDefault="004B0AC7" w:rsidP="004B0AC7" w:rsidR="004B0AC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4B0AC7" w:rsidP="004B0AC7" w:rsidR="004B0AC7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4B0AC7" w:rsidP="004B0AC7" w:rsidR="004B0AC7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4B0AC7" w:rsidP="004B0AC7" w:rsidR="004B0AC7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Nekretnina iz točke 1. ovog rješenja predati će se kupcu nakon što kupac u roku od </w:t>
      </w:r>
      <w:r w:rsidR="005F52AF">
        <w:rPr>
          <w:rFonts w:cs="Times New Roman" w:hAnsi="Times New Roman" w:ascii="Times New Roman"/>
        </w:rPr>
        <w:t>30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>dana objave rješenja o dosudi na e-oglasnoj ploči suda</w:t>
      </w:r>
      <w:r w:rsidRPr="008A277F">
        <w:rPr>
          <w:rFonts w:cs="Times New Roman" w:hAnsi="Times New Roman" w:ascii="Times New Roman"/>
        </w:rPr>
        <w:t xml:space="preserve"> položi razliku kupovnine i nakon što ovo rješenje postane  pravomoćno. </w:t>
      </w:r>
    </w:p>
    <w:p w:rsidRDefault="00DB01D6" w:rsidP="00DB01D6" w:rsidR="00DB01D6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4B0AC7" w:rsidP="004B0AC7" w:rsidR="004B0AC7" w:rsidRPr="000E39B4">
      <w:pPr>
        <w:pStyle w:val="Odlomakpopisa"/>
        <w:jc w:val="both"/>
        <w:rPr>
          <w:color w:val="FF0000"/>
        </w:rPr>
      </w:pPr>
    </w:p>
    <w:p w:rsidRDefault="004B0AC7" w:rsidP="004B0AC7" w:rsidR="004B0AC7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lastRenderedPageBreak/>
        <w:t xml:space="preserve">Nakon pravomoćnosti ovog rješenja i nakon što kupac položi razliku kupovnine </w:t>
      </w:r>
      <w:r w:rsidR="00EB4A1E" w:rsidRPr="006869A6">
        <w:rPr>
          <w:rFonts w:cs="Times New Roman" w:hAnsi="Times New Roman" w:ascii="Times New Roman"/>
        </w:rPr>
        <w:t>Općinsk</w:t>
      </w:r>
      <w:r w:rsidR="00CF075B" w:rsidRPr="006869A6">
        <w:rPr>
          <w:rFonts w:cs="Times New Roman" w:hAnsi="Times New Roman" w:ascii="Times New Roman"/>
        </w:rPr>
        <w:t>i sud</w:t>
      </w:r>
      <w:r w:rsidR="00EB4A1E" w:rsidRPr="006869A6">
        <w:rPr>
          <w:rFonts w:cs="Times New Roman" w:hAnsi="Times New Roman" w:ascii="Times New Roman"/>
        </w:rPr>
        <w:t xml:space="preserve"> u </w:t>
      </w:r>
      <w:r w:rsidR="00CF075B" w:rsidRPr="006869A6">
        <w:rPr>
          <w:rFonts w:cs="Times New Roman" w:hAnsi="Times New Roman" w:ascii="Times New Roman"/>
        </w:rPr>
        <w:t>Varaždinu, Zemljišnoknjižni odjel Varaždin</w:t>
      </w:r>
      <w:r w:rsidRPr="006869A6">
        <w:rPr>
          <w:rFonts w:cs="Times New Roman" w:hAnsi="Times New Roman" w:ascii="Times New Roman"/>
        </w:rPr>
        <w:t xml:space="preserve"> će u korist kupca </w:t>
      </w:r>
      <w:r w:rsidR="006869A6" w:rsidRPr="006869A6">
        <w:rPr>
          <w:rFonts w:cs="Times New Roman" w:hAnsi="Times New Roman" w:ascii="Times New Roman"/>
        </w:rPr>
        <w:t xml:space="preserve">TOP </w:t>
      </w:r>
      <w:r w:rsidR="006869A6">
        <w:rPr>
          <w:rFonts w:cs="Times New Roman" w:hAnsi="Times New Roman" w:ascii="Times New Roman"/>
        </w:rPr>
        <w:t>KRAFT d.o.o. Zagreb, Motajička 1, OIB:14387113018</w:t>
      </w:r>
      <w:r w:rsidR="006869A6"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>upisati pravo vlasništva na nekretnini iz točke 1. izreke ovog rješenja</w:t>
      </w:r>
      <w:r w:rsidR="00343D4B">
        <w:rPr>
          <w:rFonts w:cs="Times New Roman" w:hAnsi="Times New Roman" w:ascii="Times New Roman"/>
        </w:rPr>
        <w:t>.</w:t>
      </w:r>
    </w:p>
    <w:p w:rsidRDefault="00343D4B" w:rsidP="00343D4B" w:rsidR="00343D4B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343D4B" w:rsidP="00343D4B" w:rsidR="00343D4B" w:rsidRPr="008A277F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Nekretnina će se dosuditi i kupcima koji su ponudili nižu cijenu, redom prema veličini cijene koju su ponudili, ako kupci koji su ponudili veću cijenu ne polože kupovninu u roku koji im je određen. U tom slučaju sud će donijeti posebno rješenje o dosudi svakom sljedećem kupcu koji je ispunio uvjete da mu se nekretnina dosudi, u kojem će odrediti rok za polaganje kupovnine.</w:t>
      </w:r>
    </w:p>
    <w:p w:rsidRDefault="00343D4B" w:rsidP="00343D4B" w:rsidR="00343D4B">
      <w:pPr>
        <w:pStyle w:val="Odlomakpopisa"/>
        <w:spacing w:after="200"/>
        <w:jc w:val="both"/>
        <w:rPr>
          <w:rFonts w:cs="Times New Roman" w:hAnsi="Times New Roman" w:ascii="Times New Roman"/>
        </w:rPr>
      </w:pPr>
    </w:p>
    <w:p w:rsidRDefault="007520DA" w:rsidP="007520DA" w:rsidR="007520DA" w:rsidRPr="005F52AF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 nekretnini </w:t>
      </w:r>
      <w:r>
        <w:rPr>
          <w:rFonts w:cs="Times New Roman" w:hAnsi="Times New Roman" w:ascii="Times New Roman"/>
        </w:rPr>
        <w:t>iz točke 1. izreke ovog rješenja</w:t>
      </w:r>
      <w:r w:rsidRPr="007520DA">
        <w:rPr>
          <w:rFonts w:cs="Times New Roman" w:hAnsi="Times New Roman" w:ascii="Times New Roman"/>
        </w:rPr>
        <w:t xml:space="preserve"> određuje se brisanje </w:t>
      </w:r>
      <w:r>
        <w:rPr>
          <w:rFonts w:cs="Times New Roman" w:hAnsi="Times New Roman" w:ascii="Times New Roman"/>
        </w:rPr>
        <w:t xml:space="preserve">upisanih prava i tereta provedenih pod brojem </w:t>
      </w:r>
      <w:r w:rsidRPr="005F52AF">
        <w:rPr>
          <w:rFonts w:cs="Times New Roman" w:hAnsi="Times New Roman" w:ascii="Times New Roman"/>
        </w:rPr>
        <w:t>Z-</w:t>
      </w:r>
      <w:r w:rsidR="006869A6">
        <w:rPr>
          <w:rFonts w:cs="Times New Roman" w:hAnsi="Times New Roman" w:ascii="Times New Roman"/>
        </w:rPr>
        <w:t>10076</w:t>
      </w:r>
      <w:r w:rsidR="005F52AF" w:rsidRPr="005F52AF">
        <w:rPr>
          <w:rFonts w:cs="Times New Roman" w:hAnsi="Times New Roman" w:ascii="Times New Roman"/>
        </w:rPr>
        <w:t>/2016</w:t>
      </w:r>
      <w:r w:rsidRPr="005F52AF">
        <w:rPr>
          <w:rFonts w:cs="Times New Roman" w:hAnsi="Times New Roman" w:ascii="Times New Roman"/>
        </w:rPr>
        <w:t xml:space="preserve">, </w:t>
      </w:r>
      <w:r w:rsidR="006869A6">
        <w:rPr>
          <w:rFonts w:cs="Times New Roman" w:hAnsi="Times New Roman" w:ascii="Times New Roman"/>
        </w:rPr>
        <w:t>Z-5248/14</w:t>
      </w:r>
      <w:r w:rsidRPr="005F52AF">
        <w:rPr>
          <w:rFonts w:cs="Times New Roman" w:hAnsi="Times New Roman" w:ascii="Times New Roman"/>
        </w:rPr>
        <w:t xml:space="preserve"> kao i brisanje zabilježbe rješenja o dosudi.</w:t>
      </w:r>
    </w:p>
    <w:p w:rsidRDefault="004B0AC7" w:rsidP="004B0AC7" w:rsidR="004B0AC7" w:rsidRPr="008A277F">
      <w:pPr>
        <w:pStyle w:val="Odlomakpopisa"/>
        <w:jc w:val="both"/>
        <w:rPr>
          <w:rFonts w:cs="Times New Roman" w:hAnsi="Times New Roman" w:ascii="Times New Roman"/>
        </w:rPr>
      </w:pPr>
    </w:p>
    <w:p w:rsidRDefault="004B0AC7" w:rsidP="004B0AC7" w:rsidR="004B0AC7" w:rsidRPr="006869A6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="006869A6" w:rsidRPr="006869A6">
        <w:rPr>
          <w:rFonts w:cs="Times New Roman" w:hAnsi="Times New Roman" w:ascii="Times New Roman"/>
        </w:rPr>
        <w:t xml:space="preserve">Općinskom sudu u Varaždinu, Zemljišnoknjižni odjel Varaždinu </w:t>
      </w:r>
      <w:r w:rsidRPr="006869A6">
        <w:rPr>
          <w:rFonts w:cs="Times New Roman" w:hAnsi="Times New Roman" w:ascii="Times New Roman"/>
        </w:rPr>
        <w:t xml:space="preserve">zabilježba rješenja o dosudi odmah po primitku  ovog  rješenja. </w:t>
      </w:r>
    </w:p>
    <w:p w:rsidRDefault="004B0AC7" w:rsidP="004B0AC7" w:rsidR="004B0AC7" w:rsidRPr="007520DA">
      <w:pPr>
        <w:pStyle w:val="Odlomakpopisa"/>
        <w:rPr>
          <w:rFonts w:cs="Times New Roman" w:hAnsi="Times New Roman" w:ascii="Times New Roman"/>
        </w:rPr>
      </w:pPr>
    </w:p>
    <w:p w:rsidRDefault="004B0AC7" w:rsidP="004B0AC7" w:rsidR="004B0AC7" w:rsidRPr="006869A6">
      <w:pPr>
        <w:pStyle w:val="Odlomakpopisa"/>
        <w:numPr>
          <w:ilvl w:val="0"/>
          <w:numId w:val="22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</w:t>
      </w:r>
      <w:r w:rsidRPr="006869A6">
        <w:rPr>
          <w:rFonts w:cs="Times New Roman" w:hAnsi="Times New Roman" w:ascii="Times New Roman"/>
        </w:rPr>
        <w:t xml:space="preserve">se </w:t>
      </w:r>
      <w:r w:rsidR="006869A6" w:rsidRPr="006869A6">
        <w:rPr>
          <w:rFonts w:cs="Times New Roman" w:hAnsi="Times New Roman" w:ascii="Times New Roman"/>
        </w:rPr>
        <w:t xml:space="preserve">Općinskom sudu u Varaždinu, Zemljišnoknjižni odjel Varaždin </w:t>
      </w:r>
      <w:r w:rsidRPr="006869A6">
        <w:rPr>
          <w:rFonts w:cs="Times New Roman" w:hAnsi="Times New Roman" w:ascii="Times New Roman"/>
        </w:rPr>
        <w:t>upis prava  vlasništva na nekretnini  iz točke 1. izreke ovog rješenja za korist</w:t>
      </w:r>
      <w:r w:rsidR="00EB4A1E" w:rsidRPr="006869A6">
        <w:rPr>
          <w:rFonts w:cs="Times New Roman" w:hAnsi="Times New Roman" w:ascii="Times New Roman"/>
        </w:rPr>
        <w:t xml:space="preserve"> </w:t>
      </w:r>
      <w:r w:rsidR="006869A6" w:rsidRPr="006869A6">
        <w:rPr>
          <w:rFonts w:cs="Times New Roman" w:hAnsi="Times New Roman" w:ascii="Times New Roman"/>
        </w:rPr>
        <w:t xml:space="preserve">TOP KRAFT d.o.o. Zagreb, Motajička 1, OIB:14387113018 </w:t>
      </w:r>
      <w:r w:rsidRPr="006869A6">
        <w:rPr>
          <w:rFonts w:cs="Times New Roman" w:hAnsi="Times New Roman" w:ascii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236770" w:rsidP="00236770" w:rsidR="00236770" w:rsidRPr="006869A6">
      <w:pPr>
        <w:pStyle w:val="Odlomakpopisa"/>
        <w:rPr>
          <w:rFonts w:cs="Times New Roman" w:hAnsi="Times New Roman" w:ascii="Times New Roman"/>
        </w:rPr>
      </w:pPr>
    </w:p>
    <w:p w:rsidRDefault="00236770" w:rsidP="00236770" w:rsidR="00236770" w:rsidRPr="00236770">
      <w:pPr>
        <w:pStyle w:val="Odlomakpopisa"/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6869A6">
        <w:rPr>
          <w:rFonts w:cs="Times New Roman" w:hAnsi="Times New Roman" w:ascii="Times New Roman"/>
        </w:rPr>
        <w:t xml:space="preserve">Nalaže se </w:t>
      </w:r>
      <w:r w:rsidR="006869A6" w:rsidRPr="006869A6">
        <w:rPr>
          <w:rFonts w:cs="Times New Roman" w:hAnsi="Times New Roman" w:ascii="Times New Roman"/>
        </w:rPr>
        <w:t xml:space="preserve">Općinskom sudu u Varaždinu, Zemljišnoknjižni odjel Varaždin </w:t>
      </w:r>
      <w:r w:rsidRPr="006869A6">
        <w:rPr>
          <w:rFonts w:cs="Times New Roman" w:hAnsi="Times New Roman" w:ascii="Times New Roman"/>
        </w:rPr>
        <w:t>brisanje pr</w:t>
      </w:r>
      <w:r w:rsidR="00343D4B">
        <w:rPr>
          <w:rFonts w:cs="Times New Roman" w:hAnsi="Times New Roman" w:ascii="Times New Roman"/>
        </w:rPr>
        <w:t>ava i tereta u skladu s točkom 7</w:t>
      </w:r>
      <w:r w:rsidRPr="006869A6">
        <w:rPr>
          <w:rFonts w:cs="Times New Roman" w:hAnsi="Times New Roman" w:ascii="Times New Roman"/>
        </w:rPr>
        <w:t xml:space="preserve">. izreke ovog rješenja nakon pravomoćnosti </w:t>
      </w:r>
      <w:r w:rsidRPr="00236770">
        <w:rPr>
          <w:rFonts w:cs="Times New Roman" w:hAnsi="Times New Roman" w:ascii="Times New Roman"/>
        </w:rPr>
        <w:t>ovog rješenja i nakon što kupac položi kupovninu.</w:t>
      </w:r>
    </w:p>
    <w:p w:rsidRDefault="004B0AC7" w:rsidP="004B0AC7" w:rsidR="004B0AC7" w:rsidRPr="008A277F">
      <w:pPr>
        <w:pStyle w:val="Odlomakpopisa"/>
        <w:rPr>
          <w:rFonts w:cs="Times New Roman" w:hAnsi="Times New Roman" w:ascii="Times New Roman"/>
        </w:rPr>
      </w:pPr>
    </w:p>
    <w:p w:rsidRDefault="00643808" w:rsidP="004B0AC7" w:rsidR="00643808" w:rsidRPr="00BA47D0">
      <w:pPr>
        <w:pStyle w:val="Odlomakpopisa"/>
        <w:rPr>
          <w:rFonts w:cs="Times New Roman" w:hAnsi="Times New Roman" w:ascii="Times New Roman"/>
        </w:rPr>
      </w:pPr>
    </w:p>
    <w:p w:rsidRDefault="004B0AC7" w:rsidP="004B0AC7" w:rsidR="004B0AC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643808" w:rsidP="004B0AC7" w:rsidR="00643808">
      <w:pPr>
        <w:jc w:val="center"/>
        <w:rPr>
          <w:rFonts w:cs="Times New Roman"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</w:p>
    <w:p w:rsidRDefault="004B0AC7" w:rsidP="004B0AC7" w:rsidR="004B0AC7" w:rsidRPr="00BE4D0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BE4D0F">
        <w:rPr>
          <w:rFonts w:cs="Times New Roman" w:hAnsi="Times New Roman" w:ascii="Times New Roman"/>
        </w:rPr>
        <w:t xml:space="preserve">Financijska agencija je dostavila sudu </w:t>
      </w:r>
      <w:r w:rsidR="00CE04A7" w:rsidRPr="00BE4D0F">
        <w:rPr>
          <w:rFonts w:cs="Times New Roman" w:hAnsi="Times New Roman" w:ascii="Times New Roman"/>
        </w:rPr>
        <w:t>19</w:t>
      </w:r>
      <w:r w:rsidR="00236770" w:rsidRPr="00BE4D0F">
        <w:rPr>
          <w:rFonts w:cs="Times New Roman" w:hAnsi="Times New Roman" w:ascii="Times New Roman"/>
        </w:rPr>
        <w:t xml:space="preserve">. </w:t>
      </w:r>
      <w:r w:rsidR="00CE04A7" w:rsidRPr="00BE4D0F">
        <w:rPr>
          <w:rFonts w:cs="Times New Roman" w:hAnsi="Times New Roman" w:ascii="Times New Roman"/>
        </w:rPr>
        <w:t>studenog</w:t>
      </w:r>
      <w:r w:rsidRPr="00BE4D0F">
        <w:rPr>
          <w:rFonts w:cs="Times New Roman" w:hAnsi="Times New Roman" w:ascii="Times New Roman"/>
        </w:rPr>
        <w:t xml:space="preserve"> 201</w:t>
      </w:r>
      <w:r w:rsidR="00394BCE" w:rsidRPr="00BE4D0F">
        <w:rPr>
          <w:rFonts w:cs="Times New Roman" w:hAnsi="Times New Roman" w:ascii="Times New Roman"/>
        </w:rPr>
        <w:t>8</w:t>
      </w:r>
      <w:r w:rsidRPr="00BE4D0F">
        <w:rPr>
          <w:rFonts w:cs="Times New Roman" w:hAnsi="Times New Roman" w:ascii="Times New Roman"/>
        </w:rPr>
        <w:t xml:space="preserve">. izvještaj o provedenoj elektroničkoj javnoj dražbi (identifikator nadmetanja </w:t>
      </w:r>
      <w:r w:rsidR="00CE04A7" w:rsidRPr="00BE4D0F">
        <w:rPr>
          <w:rFonts w:cs="Times New Roman" w:hAnsi="Times New Roman" w:ascii="Times New Roman"/>
        </w:rPr>
        <w:t>11069</w:t>
      </w:r>
      <w:r w:rsidRPr="00BE4D0F">
        <w:rPr>
          <w:rFonts w:cs="Times New Roman" w:hAnsi="Times New Roman" w:ascii="Times New Roman"/>
        </w:rPr>
        <w:t xml:space="preserve">) od </w:t>
      </w:r>
      <w:r w:rsidR="00CE04A7" w:rsidRPr="00BE4D0F">
        <w:rPr>
          <w:rFonts w:cs="Times New Roman" w:hAnsi="Times New Roman" w:ascii="Times New Roman"/>
        </w:rPr>
        <w:t>15. studenog</w:t>
      </w:r>
      <w:r w:rsidR="00394BCE" w:rsidRPr="00BE4D0F">
        <w:rPr>
          <w:rFonts w:cs="Times New Roman" w:hAnsi="Times New Roman" w:ascii="Times New Roman"/>
        </w:rPr>
        <w:t xml:space="preserve"> 2018</w:t>
      </w:r>
      <w:r w:rsidRPr="00BE4D0F">
        <w:rPr>
          <w:rFonts w:cs="Times New Roman" w:hAnsi="Times New Roman" w:ascii="Times New Roman"/>
        </w:rPr>
        <w:t>., Klasa: O/110-10/1</w:t>
      </w:r>
      <w:r w:rsidR="00394BCE" w:rsidRPr="00BE4D0F">
        <w:rPr>
          <w:rFonts w:cs="Times New Roman" w:hAnsi="Times New Roman" w:ascii="Times New Roman"/>
        </w:rPr>
        <w:t>7</w:t>
      </w:r>
      <w:r w:rsidRPr="00BE4D0F">
        <w:rPr>
          <w:rFonts w:cs="Times New Roman" w:hAnsi="Times New Roman" w:ascii="Times New Roman"/>
        </w:rPr>
        <w:t>-01/</w:t>
      </w:r>
      <w:r w:rsidR="00394BCE" w:rsidRPr="00BE4D0F">
        <w:rPr>
          <w:rFonts w:cs="Times New Roman" w:hAnsi="Times New Roman" w:ascii="Times New Roman"/>
        </w:rPr>
        <w:t>10</w:t>
      </w:r>
      <w:r w:rsidR="00CE04A7" w:rsidRPr="00BE4D0F">
        <w:rPr>
          <w:rFonts w:cs="Times New Roman" w:hAnsi="Times New Roman" w:ascii="Times New Roman"/>
        </w:rPr>
        <w:t>84</w:t>
      </w:r>
      <w:r w:rsidR="00394BCE" w:rsidRPr="00BE4D0F">
        <w:rPr>
          <w:rFonts w:cs="Times New Roman" w:hAnsi="Times New Roman" w:ascii="Times New Roman"/>
        </w:rPr>
        <w:t>, Ur. br.: 07</w:t>
      </w:r>
      <w:r w:rsidRPr="00BE4D0F">
        <w:rPr>
          <w:rFonts w:cs="Times New Roman" w:hAnsi="Times New Roman" w:ascii="Times New Roman"/>
        </w:rPr>
        <w:t>-</w:t>
      </w:r>
      <w:r w:rsidR="00CE04A7" w:rsidRPr="00BE4D0F">
        <w:rPr>
          <w:rFonts w:cs="Times New Roman" w:hAnsi="Times New Roman" w:ascii="Times New Roman"/>
        </w:rPr>
        <w:t>01-18-25</w:t>
      </w:r>
      <w:r w:rsidRPr="00BE4D0F">
        <w:rPr>
          <w:rFonts w:cs="Times New Roman" w:hAnsi="Times New Roman" w:ascii="Times New Roman"/>
        </w:rPr>
        <w:t xml:space="preserve">, kojim je obavijestila sud da je za nekretninu </w:t>
      </w:r>
      <w:r w:rsidR="00236770" w:rsidRPr="00BE4D0F">
        <w:rPr>
          <w:rFonts w:cs="Times New Roman" w:hAnsi="Times New Roman" w:ascii="Times New Roman"/>
        </w:rPr>
        <w:t>iz točke</w:t>
      </w:r>
      <w:r w:rsidRPr="00BE4D0F">
        <w:rPr>
          <w:rFonts w:cs="Times New Roman" w:hAnsi="Times New Roman" w:ascii="Times New Roman"/>
        </w:rPr>
        <w:t xml:space="preserve"> 1. izreke ovog rješenja o dosudi nadmetanje završeno </w:t>
      </w:r>
      <w:r w:rsidR="00CE04A7" w:rsidRPr="00BE4D0F">
        <w:rPr>
          <w:rFonts w:cs="Times New Roman" w:hAnsi="Times New Roman" w:ascii="Times New Roman"/>
        </w:rPr>
        <w:t>14. studenog</w:t>
      </w:r>
      <w:r w:rsidR="00394BCE" w:rsidRPr="00BE4D0F">
        <w:rPr>
          <w:rFonts w:cs="Times New Roman" w:hAnsi="Times New Roman" w:ascii="Times New Roman"/>
        </w:rPr>
        <w:t xml:space="preserve"> 2018</w:t>
      </w:r>
      <w:r w:rsidRPr="00BE4D0F">
        <w:rPr>
          <w:rFonts w:cs="Times New Roman" w:hAnsi="Times New Roman" w:ascii="Times New Roman"/>
        </w:rPr>
        <w:t>.</w:t>
      </w:r>
      <w:r w:rsidR="00CE04A7" w:rsidRPr="00BE4D0F">
        <w:rPr>
          <w:rFonts w:cs="Times New Roman" w:hAnsi="Times New Roman" w:ascii="Times New Roman"/>
        </w:rPr>
        <w:t xml:space="preserve"> u 23:59:59</w:t>
      </w:r>
      <w:r w:rsidRPr="00BE4D0F">
        <w:rPr>
          <w:rFonts w:cs="Times New Roman" w:hAnsi="Times New Roman" w:ascii="Times New Roman"/>
        </w:rPr>
        <w:t xml:space="preserve"> i da je najvišu ponudu na elektroničkoj javnoj dražbi </w:t>
      </w:r>
      <w:r w:rsidR="00236770" w:rsidRPr="00BE4D0F">
        <w:rPr>
          <w:rFonts w:cs="Times New Roman" w:hAnsi="Times New Roman" w:ascii="Times New Roman"/>
        </w:rPr>
        <w:t>da</w:t>
      </w:r>
      <w:r w:rsidR="00CE04A7" w:rsidRPr="00BE4D0F">
        <w:rPr>
          <w:rFonts w:cs="Times New Roman" w:hAnsi="Times New Roman" w:ascii="Times New Roman"/>
        </w:rPr>
        <w:t>l</w:t>
      </w:r>
      <w:r w:rsidR="00236770" w:rsidRPr="00BE4D0F">
        <w:rPr>
          <w:rFonts w:cs="Times New Roman" w:hAnsi="Times New Roman" w:ascii="Times New Roman"/>
        </w:rPr>
        <w:t>o</w:t>
      </w:r>
      <w:r w:rsidRPr="00BE4D0F">
        <w:rPr>
          <w:rFonts w:cs="Times New Roman" w:hAnsi="Times New Roman" w:ascii="Times New Roman"/>
        </w:rPr>
        <w:t xml:space="preserve"> </w:t>
      </w:r>
      <w:r w:rsidR="00CE04A7" w:rsidRPr="00BE4D0F">
        <w:rPr>
          <w:rFonts w:cs="Times New Roman" w:hAnsi="Times New Roman" w:ascii="Times New Roman"/>
        </w:rPr>
        <w:t>društvo TOP KRAFT d.o.o.</w:t>
      </w:r>
      <w:r w:rsidRPr="00BE4D0F">
        <w:rPr>
          <w:rFonts w:cs="Times New Roman" w:hAnsi="Times New Roman" w:ascii="Times New Roman"/>
        </w:rPr>
        <w:t xml:space="preserve"> u iznosu od </w:t>
      </w:r>
      <w:r w:rsidR="00CE04A7" w:rsidRPr="00BE4D0F">
        <w:rPr>
          <w:rFonts w:cs="Times New Roman" w:hAnsi="Times New Roman" w:ascii="Times New Roman"/>
        </w:rPr>
        <w:t>125.001</w:t>
      </w:r>
      <w:r w:rsidR="00236770" w:rsidRPr="00BE4D0F">
        <w:rPr>
          <w:rFonts w:cs="Times New Roman" w:hAnsi="Times New Roman" w:ascii="Times New Roman"/>
        </w:rPr>
        <w:t>,00</w:t>
      </w:r>
      <w:r w:rsidRPr="00BE4D0F">
        <w:rPr>
          <w:rFonts w:cs="Times New Roman" w:hAnsi="Times New Roman" w:ascii="Times New Roman"/>
        </w:rPr>
        <w:t xml:space="preserve"> kn, a čija je ponuda valjana</w:t>
      </w:r>
      <w:r w:rsidR="0071166B" w:rsidRPr="00BE4D0F">
        <w:rPr>
          <w:rFonts w:cs="Times New Roman" w:hAnsi="Times New Roman" w:ascii="Times New Roman"/>
        </w:rPr>
        <w:t>.</w:t>
      </w:r>
    </w:p>
    <w:p w:rsidRDefault="00CE04A7" w:rsidP="004B0AC7" w:rsidR="00CE04A7" w:rsidRPr="00BE4D0F">
      <w:pPr>
        <w:jc w:val="both"/>
        <w:rPr>
          <w:rFonts w:cs="Times New Roman" w:hAnsi="Times New Roman" w:ascii="Times New Roman"/>
        </w:rPr>
      </w:pPr>
    </w:p>
    <w:p w:rsidRDefault="00151660" w:rsidP="00151660" w:rsidR="00761E6E" w:rsidRPr="00BE4D0F">
      <w:pPr>
        <w:ind w:firstLine="708"/>
        <w:jc w:val="both"/>
        <w:rPr>
          <w:rFonts w:cs="Times New Roman" w:hAnsi="Times New Roman" w:ascii="Times New Roman"/>
        </w:rPr>
      </w:pPr>
      <w:r w:rsidRPr="00BE4D0F">
        <w:rPr>
          <w:rFonts w:cs="Times New Roman" w:hAnsi="Times New Roman" w:ascii="Times New Roman"/>
        </w:rPr>
        <w:t xml:space="preserve">Osim </w:t>
      </w:r>
      <w:r w:rsidR="00CE04A7" w:rsidRPr="00BE4D0F">
        <w:rPr>
          <w:rFonts w:cs="Times New Roman" w:hAnsi="Times New Roman" w:ascii="Times New Roman"/>
        </w:rPr>
        <w:t xml:space="preserve">TOP KRAFT d.o.o. </w:t>
      </w:r>
      <w:r w:rsidRPr="00BE4D0F">
        <w:rPr>
          <w:rFonts w:cs="Times New Roman" w:hAnsi="Times New Roman" w:ascii="Times New Roman"/>
        </w:rPr>
        <w:t xml:space="preserve">u nadmetanju </w:t>
      </w:r>
      <w:r w:rsidR="00BB1456" w:rsidRPr="00BE4D0F">
        <w:rPr>
          <w:rFonts w:cs="Times New Roman" w:hAnsi="Times New Roman" w:ascii="Times New Roman"/>
        </w:rPr>
        <w:t>su</w:t>
      </w:r>
      <w:r w:rsidRPr="00BE4D0F">
        <w:rPr>
          <w:rFonts w:cs="Times New Roman" w:hAnsi="Times New Roman" w:ascii="Times New Roman"/>
        </w:rPr>
        <w:t xml:space="preserve"> sudjelovali</w:t>
      </w:r>
      <w:r w:rsidR="00BB1456" w:rsidRPr="00BE4D0F">
        <w:rPr>
          <w:rFonts w:cs="Times New Roman" w:hAnsi="Times New Roman" w:ascii="Times New Roman"/>
        </w:rPr>
        <w:t>:</w:t>
      </w:r>
      <w:r w:rsidRPr="00BE4D0F">
        <w:rPr>
          <w:rFonts w:cs="Times New Roman" w:hAnsi="Times New Roman" w:ascii="Times New Roman"/>
        </w:rPr>
        <w:t xml:space="preserve"> </w:t>
      </w:r>
    </w:p>
    <w:p w:rsidRDefault="00761E6E" w:rsidP="00151660" w:rsidR="00DE7912" w:rsidRPr="00BE4D0F">
      <w:pPr>
        <w:ind w:firstLine="708"/>
        <w:jc w:val="both"/>
        <w:rPr>
          <w:rFonts w:cs="Times New Roman" w:hAnsi="Times New Roman" w:ascii="Times New Roman"/>
        </w:rPr>
      </w:pPr>
      <w:r w:rsidRPr="00BE4D0F">
        <w:rPr>
          <w:rFonts w:cs="Times New Roman" w:hAnsi="Times New Roman" w:ascii="Times New Roman"/>
        </w:rPr>
        <w:t>- Zvučni zid d.o.o. s najvišo</w:t>
      </w:r>
      <w:r w:rsidR="00151660" w:rsidRPr="00BE4D0F">
        <w:rPr>
          <w:rFonts w:cs="Times New Roman" w:hAnsi="Times New Roman" w:ascii="Times New Roman"/>
        </w:rPr>
        <w:t xml:space="preserve">m </w:t>
      </w:r>
      <w:r w:rsidRPr="00BE4D0F">
        <w:rPr>
          <w:rFonts w:cs="Times New Roman" w:hAnsi="Times New Roman" w:ascii="Times New Roman"/>
        </w:rPr>
        <w:t>valjanom ponudom</w:t>
      </w:r>
      <w:r w:rsidR="00151660" w:rsidRPr="00BE4D0F">
        <w:rPr>
          <w:rFonts w:cs="Times New Roman" w:hAnsi="Times New Roman" w:ascii="Times New Roman"/>
        </w:rPr>
        <w:t xml:space="preserve"> u iznosu od </w:t>
      </w:r>
      <w:r w:rsidRPr="00BE4D0F">
        <w:rPr>
          <w:rFonts w:cs="Times New Roman" w:hAnsi="Times New Roman" w:ascii="Times New Roman"/>
        </w:rPr>
        <w:t>5.001</w:t>
      </w:r>
      <w:r w:rsidR="00151660" w:rsidRPr="00BE4D0F">
        <w:rPr>
          <w:rFonts w:cs="Times New Roman" w:hAnsi="Times New Roman" w:ascii="Times New Roman"/>
        </w:rPr>
        <w:t>,00</w:t>
      </w:r>
      <w:r w:rsidR="00744E7E" w:rsidRPr="00BE4D0F">
        <w:rPr>
          <w:rFonts w:cs="Times New Roman" w:hAnsi="Times New Roman" w:ascii="Times New Roman"/>
        </w:rPr>
        <w:t xml:space="preserve"> kn,</w:t>
      </w:r>
      <w:r w:rsidR="00151660" w:rsidRPr="00BE4D0F">
        <w:rPr>
          <w:rFonts w:cs="Times New Roman" w:hAnsi="Times New Roman" w:ascii="Times New Roman"/>
        </w:rPr>
        <w:t xml:space="preserve"> </w:t>
      </w:r>
    </w:p>
    <w:p w:rsidRDefault="00DE7912" w:rsidP="00151660" w:rsidR="00DE7912" w:rsidRPr="00BE4D0F">
      <w:pPr>
        <w:ind w:firstLine="708"/>
        <w:jc w:val="both"/>
        <w:rPr>
          <w:rFonts w:cs="Times New Roman" w:hAnsi="Times New Roman" w:ascii="Times New Roman"/>
        </w:rPr>
      </w:pPr>
      <w:r w:rsidRPr="00BE4D0F">
        <w:rPr>
          <w:rFonts w:cs="Times New Roman" w:hAnsi="Times New Roman" w:ascii="Times New Roman"/>
        </w:rPr>
        <w:t xml:space="preserve">- </w:t>
      </w:r>
      <w:r w:rsidR="00744E7E" w:rsidRPr="00BE4D0F">
        <w:rPr>
          <w:rFonts w:cs="Times New Roman" w:hAnsi="Times New Roman" w:ascii="Times New Roman"/>
        </w:rPr>
        <w:t>Prima C</w:t>
      </w:r>
      <w:r w:rsidRPr="00BE4D0F">
        <w:rPr>
          <w:rFonts w:cs="Times New Roman" w:hAnsi="Times New Roman" w:ascii="Times New Roman"/>
        </w:rPr>
        <w:t>apitale d.o.o.</w:t>
      </w:r>
      <w:r w:rsidR="00151660" w:rsidRPr="00BE4D0F">
        <w:rPr>
          <w:rFonts w:cs="Times New Roman" w:hAnsi="Times New Roman" w:ascii="Times New Roman"/>
        </w:rPr>
        <w:t xml:space="preserve"> s najvišom valjanom ponudom od </w:t>
      </w:r>
      <w:r w:rsidRPr="00BE4D0F">
        <w:rPr>
          <w:rFonts w:cs="Times New Roman" w:hAnsi="Times New Roman" w:ascii="Times New Roman"/>
        </w:rPr>
        <w:t>65.001,00</w:t>
      </w:r>
      <w:r w:rsidR="00BB1456" w:rsidRPr="00BE4D0F">
        <w:rPr>
          <w:rFonts w:cs="Times New Roman" w:hAnsi="Times New Roman" w:ascii="Times New Roman"/>
        </w:rPr>
        <w:t xml:space="preserve"> </w:t>
      </w:r>
      <w:r w:rsidR="00744E7E" w:rsidRPr="00BE4D0F">
        <w:rPr>
          <w:rFonts w:cs="Times New Roman" w:hAnsi="Times New Roman" w:ascii="Times New Roman"/>
        </w:rPr>
        <w:t>kn,</w:t>
      </w:r>
    </w:p>
    <w:p w:rsidRDefault="00DE7912" w:rsidP="00151660" w:rsidR="00DE7912" w:rsidRPr="00BE4D0F">
      <w:pPr>
        <w:ind w:firstLine="708"/>
        <w:jc w:val="both"/>
        <w:rPr>
          <w:rFonts w:cs="Times New Roman" w:hAnsi="Times New Roman" w:ascii="Times New Roman"/>
        </w:rPr>
      </w:pPr>
      <w:r w:rsidRPr="00BE4D0F">
        <w:rPr>
          <w:rFonts w:cs="Times New Roman" w:hAnsi="Times New Roman" w:ascii="Times New Roman"/>
        </w:rPr>
        <w:t>- Maroje Stjepović</w:t>
      </w:r>
      <w:r w:rsidR="00151660" w:rsidRPr="00BE4D0F">
        <w:rPr>
          <w:rFonts w:cs="Times New Roman" w:hAnsi="Times New Roman" w:ascii="Times New Roman"/>
        </w:rPr>
        <w:t xml:space="preserve"> s najvišom valjanom ponudom od </w:t>
      </w:r>
      <w:r w:rsidRPr="00BE4D0F">
        <w:rPr>
          <w:rFonts w:cs="Times New Roman" w:hAnsi="Times New Roman" w:ascii="Times New Roman"/>
        </w:rPr>
        <w:t>70.001,00 kn</w:t>
      </w:r>
      <w:r w:rsidR="00744E7E" w:rsidRPr="00BE4D0F">
        <w:rPr>
          <w:rFonts w:cs="Times New Roman" w:hAnsi="Times New Roman" w:ascii="Times New Roman"/>
        </w:rPr>
        <w:t>,</w:t>
      </w:r>
    </w:p>
    <w:p w:rsidRDefault="00DE7912" w:rsidP="00151660" w:rsidR="00DE7912" w:rsidRPr="00BE4D0F">
      <w:pPr>
        <w:ind w:firstLine="708"/>
        <w:jc w:val="both"/>
        <w:rPr>
          <w:rFonts w:cs="Times New Roman" w:hAnsi="Times New Roman" w:ascii="Times New Roman"/>
        </w:rPr>
      </w:pPr>
      <w:r w:rsidRPr="00BE4D0F">
        <w:rPr>
          <w:rFonts w:cs="Times New Roman" w:hAnsi="Times New Roman" w:ascii="Times New Roman"/>
        </w:rPr>
        <w:t xml:space="preserve">- </w:t>
      </w:r>
      <w:r w:rsidR="00744E7E" w:rsidRPr="00BE4D0F">
        <w:rPr>
          <w:rFonts w:cs="Times New Roman" w:hAnsi="Times New Roman" w:ascii="Times New Roman"/>
        </w:rPr>
        <w:t xml:space="preserve">Goran Čuljak </w:t>
      </w:r>
      <w:r w:rsidRPr="00BE4D0F">
        <w:rPr>
          <w:rFonts w:cs="Times New Roman" w:hAnsi="Times New Roman" w:ascii="Times New Roman"/>
        </w:rPr>
        <w:t>s najvišom valjanom ponudom od</w:t>
      </w:r>
      <w:r w:rsidR="00744E7E" w:rsidRPr="00BE4D0F">
        <w:rPr>
          <w:rFonts w:cs="Times New Roman" w:hAnsi="Times New Roman" w:ascii="Times New Roman"/>
        </w:rPr>
        <w:t xml:space="preserve"> 75.001,00 kn,</w:t>
      </w:r>
    </w:p>
    <w:p w:rsidRDefault="00DE7912" w:rsidP="00151660" w:rsidR="00DE7912" w:rsidRPr="00BE4D0F">
      <w:pPr>
        <w:ind w:firstLine="708"/>
        <w:jc w:val="both"/>
        <w:rPr>
          <w:rFonts w:cs="Times New Roman" w:hAnsi="Times New Roman" w:ascii="Times New Roman"/>
        </w:rPr>
      </w:pPr>
      <w:r w:rsidRPr="00BE4D0F">
        <w:rPr>
          <w:rFonts w:cs="Times New Roman" w:hAnsi="Times New Roman" w:ascii="Times New Roman"/>
        </w:rPr>
        <w:t xml:space="preserve">- </w:t>
      </w:r>
      <w:r w:rsidR="00744E7E" w:rsidRPr="00BE4D0F">
        <w:rPr>
          <w:rFonts w:cs="Times New Roman" w:hAnsi="Times New Roman" w:ascii="Times New Roman"/>
        </w:rPr>
        <w:t xml:space="preserve">Vedran Bebek </w:t>
      </w:r>
      <w:r w:rsidRPr="00BE4D0F">
        <w:rPr>
          <w:rFonts w:cs="Times New Roman" w:hAnsi="Times New Roman" w:ascii="Times New Roman"/>
        </w:rPr>
        <w:t>s najvišom valjanom ponudom od</w:t>
      </w:r>
      <w:r w:rsidR="00744E7E" w:rsidRPr="00BE4D0F">
        <w:rPr>
          <w:rFonts w:cs="Times New Roman" w:hAnsi="Times New Roman" w:ascii="Times New Roman"/>
        </w:rPr>
        <w:t xml:space="preserve"> 80.001,00 kn,</w:t>
      </w:r>
    </w:p>
    <w:p w:rsidRDefault="00DE7912" w:rsidP="00151660" w:rsidR="00DE7912" w:rsidRPr="00BE4D0F">
      <w:pPr>
        <w:ind w:firstLine="708"/>
        <w:jc w:val="both"/>
        <w:rPr>
          <w:rFonts w:cs="Times New Roman" w:hAnsi="Times New Roman" w:ascii="Times New Roman"/>
        </w:rPr>
      </w:pPr>
      <w:r w:rsidRPr="00BE4D0F">
        <w:rPr>
          <w:rFonts w:cs="Times New Roman" w:hAnsi="Times New Roman" w:ascii="Times New Roman"/>
        </w:rPr>
        <w:t xml:space="preserve">- </w:t>
      </w:r>
      <w:r w:rsidR="00744E7E" w:rsidRPr="00BE4D0F">
        <w:rPr>
          <w:rFonts w:cs="Times New Roman" w:hAnsi="Times New Roman" w:ascii="Times New Roman"/>
        </w:rPr>
        <w:t xml:space="preserve">Terra Firma d.d. </w:t>
      </w:r>
      <w:r w:rsidRPr="00BE4D0F">
        <w:rPr>
          <w:rFonts w:cs="Times New Roman" w:hAnsi="Times New Roman" w:ascii="Times New Roman"/>
        </w:rPr>
        <w:t>s najvišom valjanom ponudom od</w:t>
      </w:r>
      <w:r w:rsidR="00744E7E" w:rsidRPr="00BE4D0F">
        <w:rPr>
          <w:rFonts w:cs="Times New Roman" w:hAnsi="Times New Roman" w:ascii="Times New Roman"/>
        </w:rPr>
        <w:t xml:space="preserve"> 90.001,00 kn,</w:t>
      </w:r>
    </w:p>
    <w:p w:rsidRDefault="00DE7912" w:rsidP="00151660" w:rsidR="00DE7912" w:rsidRPr="00BE4D0F">
      <w:pPr>
        <w:ind w:firstLine="708"/>
        <w:jc w:val="both"/>
        <w:rPr>
          <w:rFonts w:cs="Times New Roman" w:hAnsi="Times New Roman" w:ascii="Times New Roman"/>
        </w:rPr>
      </w:pPr>
      <w:r w:rsidRPr="00BE4D0F">
        <w:rPr>
          <w:rFonts w:cs="Times New Roman" w:hAnsi="Times New Roman" w:ascii="Times New Roman"/>
        </w:rPr>
        <w:t xml:space="preserve">- </w:t>
      </w:r>
      <w:r w:rsidR="00744E7E" w:rsidRPr="00BE4D0F">
        <w:rPr>
          <w:rFonts w:cs="Times New Roman" w:hAnsi="Times New Roman" w:ascii="Times New Roman"/>
        </w:rPr>
        <w:t xml:space="preserve">Neven Kos </w:t>
      </w:r>
      <w:r w:rsidRPr="00BE4D0F">
        <w:rPr>
          <w:rFonts w:cs="Times New Roman" w:hAnsi="Times New Roman" w:ascii="Times New Roman"/>
        </w:rPr>
        <w:t>s najvišom valjanom ponudom od</w:t>
      </w:r>
      <w:r w:rsidR="00744E7E" w:rsidRPr="00BE4D0F">
        <w:rPr>
          <w:rFonts w:cs="Times New Roman" w:hAnsi="Times New Roman" w:ascii="Times New Roman"/>
        </w:rPr>
        <w:t xml:space="preserve"> 95.001,00 kn,</w:t>
      </w:r>
    </w:p>
    <w:p w:rsidRDefault="00DE7912" w:rsidP="00151660" w:rsidR="00DE7912" w:rsidRPr="00BE4D0F">
      <w:pPr>
        <w:ind w:firstLine="708"/>
        <w:jc w:val="both"/>
        <w:rPr>
          <w:rFonts w:cs="Times New Roman" w:hAnsi="Times New Roman" w:ascii="Times New Roman"/>
        </w:rPr>
      </w:pPr>
      <w:r w:rsidRPr="00BE4D0F">
        <w:rPr>
          <w:rFonts w:cs="Times New Roman" w:hAnsi="Times New Roman" w:ascii="Times New Roman"/>
        </w:rPr>
        <w:t xml:space="preserve">- </w:t>
      </w:r>
      <w:r w:rsidR="00744E7E" w:rsidRPr="00BE4D0F">
        <w:rPr>
          <w:rFonts w:cs="Times New Roman" w:hAnsi="Times New Roman" w:ascii="Times New Roman"/>
        </w:rPr>
        <w:t xml:space="preserve">Nenad Vuk </w:t>
      </w:r>
      <w:r w:rsidRPr="00BE4D0F">
        <w:rPr>
          <w:rFonts w:cs="Times New Roman" w:hAnsi="Times New Roman" w:ascii="Times New Roman"/>
        </w:rPr>
        <w:t>s najvišom valjanom ponudom od</w:t>
      </w:r>
      <w:r w:rsidR="00744E7E" w:rsidRPr="00BE4D0F">
        <w:rPr>
          <w:rFonts w:cs="Times New Roman" w:hAnsi="Times New Roman" w:ascii="Times New Roman"/>
        </w:rPr>
        <w:t xml:space="preserve"> 110.001,00 kn,</w:t>
      </w:r>
    </w:p>
    <w:p w:rsidRDefault="00DE7912" w:rsidP="00151660" w:rsidR="00DE7912" w:rsidRPr="00BE4D0F">
      <w:pPr>
        <w:ind w:firstLine="708"/>
        <w:jc w:val="both"/>
        <w:rPr>
          <w:rFonts w:cs="Times New Roman" w:hAnsi="Times New Roman" w:ascii="Times New Roman"/>
        </w:rPr>
      </w:pPr>
      <w:r w:rsidRPr="00BE4D0F">
        <w:rPr>
          <w:rFonts w:cs="Times New Roman" w:hAnsi="Times New Roman" w:ascii="Times New Roman"/>
        </w:rPr>
        <w:t xml:space="preserve">- </w:t>
      </w:r>
      <w:r w:rsidR="00744E7E" w:rsidRPr="00BE4D0F">
        <w:rPr>
          <w:rFonts w:cs="Times New Roman" w:hAnsi="Times New Roman" w:ascii="Times New Roman"/>
        </w:rPr>
        <w:t xml:space="preserve">Armagor Estate d.o.o. </w:t>
      </w:r>
      <w:r w:rsidRPr="00BE4D0F">
        <w:rPr>
          <w:rFonts w:cs="Times New Roman" w:hAnsi="Times New Roman" w:ascii="Times New Roman"/>
        </w:rPr>
        <w:t>s najvišom valjanom ponudom od</w:t>
      </w:r>
      <w:r w:rsidR="00744E7E" w:rsidRPr="00BE4D0F">
        <w:rPr>
          <w:rFonts w:cs="Times New Roman" w:hAnsi="Times New Roman" w:ascii="Times New Roman"/>
        </w:rPr>
        <w:t xml:space="preserve"> 105.001,00 kn,</w:t>
      </w:r>
    </w:p>
    <w:p w:rsidRDefault="00DE7912" w:rsidP="00151660" w:rsidR="007E45B2" w:rsidRPr="00BE4D0F">
      <w:pPr>
        <w:ind w:firstLine="708"/>
        <w:jc w:val="both"/>
        <w:rPr>
          <w:rFonts w:cs="Times New Roman" w:hAnsi="Times New Roman" w:ascii="Times New Roman"/>
        </w:rPr>
      </w:pPr>
      <w:r w:rsidRPr="00BE4D0F">
        <w:rPr>
          <w:rFonts w:cs="Times New Roman" w:hAnsi="Times New Roman" w:ascii="Times New Roman"/>
        </w:rPr>
        <w:lastRenderedPageBreak/>
        <w:t xml:space="preserve">- </w:t>
      </w:r>
      <w:r w:rsidR="00744E7E" w:rsidRPr="00BE4D0F">
        <w:rPr>
          <w:rFonts w:cs="Times New Roman" w:hAnsi="Times New Roman" w:ascii="Times New Roman"/>
        </w:rPr>
        <w:t xml:space="preserve">Igor Jurišić </w:t>
      </w:r>
      <w:r w:rsidRPr="00BE4D0F">
        <w:rPr>
          <w:rFonts w:cs="Times New Roman" w:hAnsi="Times New Roman" w:ascii="Times New Roman"/>
        </w:rPr>
        <w:t>s najvišom valjanom ponudom od</w:t>
      </w:r>
      <w:r w:rsidR="00151660" w:rsidRPr="00BE4D0F">
        <w:rPr>
          <w:rFonts w:cs="Times New Roman" w:hAnsi="Times New Roman" w:ascii="Times New Roman"/>
        </w:rPr>
        <w:t xml:space="preserve"> </w:t>
      </w:r>
      <w:r w:rsidR="00744E7E" w:rsidRPr="00BE4D0F">
        <w:rPr>
          <w:rFonts w:cs="Times New Roman" w:hAnsi="Times New Roman" w:ascii="Times New Roman"/>
        </w:rPr>
        <w:t>115.001,00 kn.</w:t>
      </w:r>
    </w:p>
    <w:p w:rsidRDefault="009E1255" w:rsidP="00151660" w:rsidR="009E1255" w:rsidRPr="006869A6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9E1255" w:rsidP="009E1255" w:rsidR="009E1255" w:rsidRPr="0029234D">
      <w:pPr>
        <w:ind w:firstLine="708"/>
        <w:jc w:val="both"/>
        <w:rPr>
          <w:rFonts w:cs="Times New Roman" w:hAnsi="Times New Roman" w:ascii="Times New Roman"/>
        </w:rPr>
      </w:pPr>
      <w:r w:rsidRPr="0029234D">
        <w:rPr>
          <w:rFonts w:cs="Times New Roman" w:hAnsi="Times New Roman" w:ascii="Times New Roman"/>
        </w:rPr>
        <w:t xml:space="preserve">Ponuda </w:t>
      </w:r>
      <w:r w:rsidR="00E1031F" w:rsidRPr="0029234D">
        <w:rPr>
          <w:rFonts w:cs="Times New Roman" w:hAnsi="Times New Roman" w:ascii="Times New Roman"/>
        </w:rPr>
        <w:t>Armagor Estate d.o.o.</w:t>
      </w:r>
      <w:r w:rsidRPr="0029234D">
        <w:rPr>
          <w:rFonts w:cs="Times New Roman" w:hAnsi="Times New Roman" w:ascii="Times New Roman"/>
        </w:rPr>
        <w:t xml:space="preserve"> u iznosu od </w:t>
      </w:r>
      <w:r w:rsidR="00E1031F" w:rsidRPr="0029234D">
        <w:rPr>
          <w:rFonts w:cs="Times New Roman" w:hAnsi="Times New Roman" w:ascii="Times New Roman"/>
        </w:rPr>
        <w:t>140.001</w:t>
      </w:r>
      <w:r w:rsidRPr="0029234D">
        <w:rPr>
          <w:rFonts w:cs="Times New Roman" w:hAnsi="Times New Roman" w:ascii="Times New Roman"/>
        </w:rPr>
        <w:t xml:space="preserve">,00 kn je odbijena budući je istekao rok za predaju ponuda obzirom je ponuda predana </w:t>
      </w:r>
      <w:r w:rsidR="00E1031F" w:rsidRPr="0029234D">
        <w:rPr>
          <w:rFonts w:cs="Times New Roman" w:hAnsi="Times New Roman" w:ascii="Times New Roman"/>
        </w:rPr>
        <w:t>15. studenog 2018. u 00:00:18</w:t>
      </w:r>
      <w:r w:rsidRPr="0029234D">
        <w:rPr>
          <w:rFonts w:cs="Times New Roman" w:hAnsi="Times New Roman" w:ascii="Times New Roman"/>
        </w:rPr>
        <w:t xml:space="preserve">, a završetak nadmetanja je bio </w:t>
      </w:r>
      <w:r w:rsidR="00E1031F" w:rsidRPr="0029234D">
        <w:rPr>
          <w:rFonts w:cs="Times New Roman" w:hAnsi="Times New Roman" w:ascii="Times New Roman"/>
        </w:rPr>
        <w:t>14. studenog</w:t>
      </w:r>
      <w:r w:rsidRPr="0029234D">
        <w:rPr>
          <w:rFonts w:cs="Times New Roman" w:hAnsi="Times New Roman" w:ascii="Times New Roman"/>
        </w:rPr>
        <w:t xml:space="preserve"> 2018. u 23:59:59.</w:t>
      </w:r>
    </w:p>
    <w:p w:rsidRDefault="009E1255" w:rsidP="00151660" w:rsidR="009E1255" w:rsidRPr="0029234D">
      <w:pPr>
        <w:ind w:firstLine="708"/>
        <w:jc w:val="both"/>
        <w:rPr>
          <w:rFonts w:cs="Times New Roman" w:hAnsi="Times New Roman" w:ascii="Times New Roman"/>
        </w:rPr>
      </w:pPr>
    </w:p>
    <w:p w:rsidRDefault="009E1255" w:rsidP="009E1255" w:rsidR="009E1255" w:rsidRPr="0029234D">
      <w:pPr>
        <w:ind w:firstLine="708"/>
        <w:jc w:val="both"/>
        <w:rPr>
          <w:rFonts w:cs="Times New Roman" w:hAnsi="Times New Roman" w:ascii="Times New Roman"/>
        </w:rPr>
      </w:pPr>
      <w:r w:rsidRPr="0029234D">
        <w:rPr>
          <w:rFonts w:cs="Times New Roman" w:hAnsi="Times New Roman" w:ascii="Times New Roman"/>
        </w:rPr>
        <w:t xml:space="preserve">Ponuda </w:t>
      </w:r>
      <w:r w:rsidR="00E1031F" w:rsidRPr="0029234D">
        <w:rPr>
          <w:rFonts w:cs="Times New Roman" w:hAnsi="Times New Roman" w:ascii="Times New Roman"/>
        </w:rPr>
        <w:t>Milana Lazara</w:t>
      </w:r>
      <w:r w:rsidRPr="0029234D">
        <w:rPr>
          <w:rFonts w:cs="Times New Roman" w:hAnsi="Times New Roman" w:ascii="Times New Roman"/>
        </w:rPr>
        <w:t xml:space="preserve"> u iznosu od </w:t>
      </w:r>
      <w:r w:rsidR="00E1031F" w:rsidRPr="0029234D">
        <w:rPr>
          <w:rFonts w:cs="Times New Roman" w:hAnsi="Times New Roman" w:ascii="Times New Roman"/>
        </w:rPr>
        <w:t>140.001</w:t>
      </w:r>
      <w:r w:rsidRPr="0029234D">
        <w:rPr>
          <w:rFonts w:cs="Times New Roman" w:hAnsi="Times New Roman" w:ascii="Times New Roman"/>
        </w:rPr>
        <w:t xml:space="preserve">,00 kn je odbijena budući je istekao rok za predaju ponuda obzirom je ponuda predana </w:t>
      </w:r>
      <w:r w:rsidR="00E1031F" w:rsidRPr="0029234D">
        <w:rPr>
          <w:rFonts w:cs="Times New Roman" w:hAnsi="Times New Roman" w:ascii="Times New Roman"/>
        </w:rPr>
        <w:t>15. studenog 2018. u 00:00:15</w:t>
      </w:r>
      <w:r w:rsidRPr="0029234D">
        <w:rPr>
          <w:rFonts w:cs="Times New Roman" w:hAnsi="Times New Roman" w:ascii="Times New Roman"/>
        </w:rPr>
        <w:t xml:space="preserve">, a završetak nadmetanja je bio </w:t>
      </w:r>
      <w:r w:rsidR="00E1031F" w:rsidRPr="0029234D">
        <w:rPr>
          <w:rFonts w:cs="Times New Roman" w:hAnsi="Times New Roman" w:ascii="Times New Roman"/>
        </w:rPr>
        <w:t>14. studenog</w:t>
      </w:r>
      <w:r w:rsidRPr="0029234D">
        <w:rPr>
          <w:rFonts w:cs="Times New Roman" w:hAnsi="Times New Roman" w:ascii="Times New Roman"/>
        </w:rPr>
        <w:t xml:space="preserve"> 2018. u 23:59:59.</w:t>
      </w:r>
    </w:p>
    <w:p w:rsidRDefault="007E45B2" w:rsidP="00151660" w:rsidR="007E45B2" w:rsidRPr="006869A6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151660" w:rsidP="00151660" w:rsidR="00151660" w:rsidRPr="00FB1C12">
      <w:pPr>
        <w:ind w:firstLine="708"/>
        <w:jc w:val="both"/>
        <w:rPr>
          <w:rFonts w:cs="Times New Roman" w:hAnsi="Times New Roman" w:ascii="Times New Roman"/>
        </w:rPr>
      </w:pPr>
      <w:r w:rsidRPr="00FB1C12">
        <w:rPr>
          <w:rFonts w:cs="Times New Roman" w:hAnsi="Times New Roman" w:ascii="Times New Roman"/>
        </w:rPr>
        <w:t xml:space="preserve">Ponuda </w:t>
      </w:r>
      <w:r w:rsidR="0029234D" w:rsidRPr="00FB1C12">
        <w:rPr>
          <w:rFonts w:cs="Times New Roman" w:hAnsi="Times New Roman" w:ascii="Times New Roman"/>
        </w:rPr>
        <w:t>Primavera d.o.o.</w:t>
      </w:r>
      <w:r w:rsidRPr="00FB1C12">
        <w:rPr>
          <w:rFonts w:cs="Times New Roman" w:hAnsi="Times New Roman" w:ascii="Times New Roman"/>
        </w:rPr>
        <w:t xml:space="preserve"> u iznosu od </w:t>
      </w:r>
      <w:r w:rsidR="0029234D" w:rsidRPr="00FB1C12">
        <w:rPr>
          <w:rFonts w:cs="Times New Roman" w:hAnsi="Times New Roman" w:ascii="Times New Roman"/>
        </w:rPr>
        <w:t>125.001,</w:t>
      </w:r>
      <w:r w:rsidRPr="00FB1C12">
        <w:rPr>
          <w:rFonts w:cs="Times New Roman" w:hAnsi="Times New Roman" w:ascii="Times New Roman"/>
        </w:rPr>
        <w:t xml:space="preserve">00 kn odbijena je budući je istekao rok za predaju ponuda obzirom je ponuda predana </w:t>
      </w:r>
      <w:r w:rsidR="0029234D" w:rsidRPr="00FB1C12">
        <w:rPr>
          <w:rFonts w:cs="Times New Roman" w:hAnsi="Times New Roman" w:ascii="Times New Roman"/>
        </w:rPr>
        <w:t>15. studenog</w:t>
      </w:r>
      <w:r w:rsidR="007E45B2" w:rsidRPr="00FB1C12">
        <w:rPr>
          <w:rFonts w:cs="Times New Roman" w:hAnsi="Times New Roman" w:ascii="Times New Roman"/>
        </w:rPr>
        <w:t xml:space="preserve"> 2018</w:t>
      </w:r>
      <w:r w:rsidRPr="00FB1C12">
        <w:rPr>
          <w:rFonts w:cs="Times New Roman" w:hAnsi="Times New Roman" w:ascii="Times New Roman"/>
        </w:rPr>
        <w:t>.</w:t>
      </w:r>
      <w:r w:rsidR="009E1255" w:rsidRPr="00FB1C12">
        <w:rPr>
          <w:rFonts w:cs="Times New Roman" w:hAnsi="Times New Roman" w:ascii="Times New Roman"/>
        </w:rPr>
        <w:t xml:space="preserve"> u 00:00:</w:t>
      </w:r>
      <w:r w:rsidR="0029234D" w:rsidRPr="00FB1C12">
        <w:rPr>
          <w:rFonts w:cs="Times New Roman" w:hAnsi="Times New Roman" w:ascii="Times New Roman"/>
        </w:rPr>
        <w:t>11</w:t>
      </w:r>
      <w:r w:rsidRPr="00FB1C12">
        <w:rPr>
          <w:rFonts w:cs="Times New Roman" w:hAnsi="Times New Roman" w:ascii="Times New Roman"/>
        </w:rPr>
        <w:t xml:space="preserve"> a završetak nadmetanja je bio </w:t>
      </w:r>
      <w:r w:rsidR="0029234D" w:rsidRPr="00FB1C12">
        <w:rPr>
          <w:rFonts w:cs="Times New Roman" w:hAnsi="Times New Roman" w:ascii="Times New Roman"/>
        </w:rPr>
        <w:t>14. studenog</w:t>
      </w:r>
      <w:r w:rsidR="009E1255" w:rsidRPr="00FB1C12">
        <w:rPr>
          <w:rFonts w:cs="Times New Roman" w:hAnsi="Times New Roman" w:ascii="Times New Roman"/>
        </w:rPr>
        <w:t xml:space="preserve"> 2018</w:t>
      </w:r>
      <w:r w:rsidRPr="00FB1C12">
        <w:rPr>
          <w:rFonts w:cs="Times New Roman" w:hAnsi="Times New Roman" w:ascii="Times New Roman"/>
        </w:rPr>
        <w:t>. u 23:59:59.</w:t>
      </w:r>
    </w:p>
    <w:p w:rsidRDefault="009E1255" w:rsidP="00151660" w:rsidR="009E1255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FB1C12" w:rsidP="00FB1C12" w:rsidR="00FB1C12" w:rsidRPr="004252BC">
      <w:pPr>
        <w:ind w:firstLine="708"/>
        <w:jc w:val="both"/>
        <w:rPr>
          <w:rFonts w:cs="Times New Roman" w:hAnsi="Times New Roman" w:ascii="Times New Roman"/>
        </w:rPr>
      </w:pPr>
      <w:r w:rsidRPr="004252BC">
        <w:rPr>
          <w:rFonts w:cs="Times New Roman" w:hAnsi="Times New Roman" w:ascii="Times New Roman"/>
        </w:rPr>
        <w:t>Ponuda Gorana Čuljka d.o.o. u iznosu od 140.001,00 kn odbijena je budući je istekao rok za predaju ponuda obzirom je ponuda predana 15. studenog 2018. u 00:00:01 a završetak nadmetanja je bio 14. studenog 2018. u 23:59:59.</w:t>
      </w:r>
    </w:p>
    <w:p w:rsidRDefault="00FB1C12" w:rsidP="00151660" w:rsidR="00FB1C12" w:rsidRPr="004252BC">
      <w:pPr>
        <w:ind w:firstLine="708"/>
        <w:jc w:val="both"/>
        <w:rPr>
          <w:rFonts w:cs="Times New Roman" w:hAnsi="Times New Roman" w:ascii="Times New Roman"/>
        </w:rPr>
      </w:pPr>
    </w:p>
    <w:p w:rsidRDefault="000D232D" w:rsidP="000D232D" w:rsidR="000D232D" w:rsidRPr="004252BC">
      <w:pPr>
        <w:ind w:firstLine="708"/>
        <w:jc w:val="both"/>
        <w:rPr>
          <w:rFonts w:cs="Times New Roman" w:hAnsi="Times New Roman" w:ascii="Times New Roman"/>
        </w:rPr>
      </w:pPr>
      <w:r w:rsidRPr="004252BC">
        <w:rPr>
          <w:rFonts w:cs="Times New Roman" w:hAnsi="Times New Roman" w:ascii="Times New Roman"/>
        </w:rPr>
        <w:t>Ponuda Sportmar d.o.o. u iznosu od 125.001,00 kn odbijena je budući je istekao rok za predaju ponuda obzirom je ponuda predana 15. studenog 2018. u 00:00:00 a završetak nadmetanja je bio 14. studenog 2018. u 23:59:59.</w:t>
      </w:r>
    </w:p>
    <w:p w:rsidRDefault="000D232D" w:rsidP="00151660" w:rsidR="000D232D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4252BC" w:rsidP="00604F9F" w:rsidR="00604F9F" w:rsidRPr="00604F9F">
      <w:pPr>
        <w:ind w:firstLine="708"/>
        <w:jc w:val="both"/>
        <w:rPr>
          <w:rFonts w:cs="Times New Roman" w:hAnsi="Times New Roman" w:ascii="Times New Roman"/>
        </w:rPr>
      </w:pPr>
      <w:r w:rsidRPr="00604F9F">
        <w:rPr>
          <w:rFonts w:cs="Times New Roman" w:hAnsi="Times New Roman" w:ascii="Times New Roman"/>
        </w:rPr>
        <w:t xml:space="preserve">Ponuda Sportmar d.o.o. u iznosu od 125.001,00 kn </w:t>
      </w:r>
      <w:r w:rsidR="00604F9F" w:rsidRPr="00604F9F">
        <w:rPr>
          <w:rFonts w:cs="Times New Roman" w:hAnsi="Times New Roman" w:ascii="Times New Roman"/>
        </w:rPr>
        <w:t>predana 14. studenog 2018. u 23:59:53 je nevažeća/nevaljana ponuda budući je valjana ponuda istog iznosa već evidentirana u sustavu.</w:t>
      </w:r>
    </w:p>
    <w:p w:rsidRDefault="004252BC" w:rsidP="004252BC" w:rsidR="004252BC" w:rsidRPr="006869A6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604F9F" w:rsidP="00604F9F" w:rsidR="00604F9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Nevena Kosa u iznosu od 125.001,00 kn je nevažeća/nevaljana ponuda budući je valjana ponuda istog iznosa već evidentirana u sustavu.</w:t>
      </w:r>
    </w:p>
    <w:p w:rsidRDefault="00604F9F" w:rsidP="00604F9F" w:rsidR="00604F9F">
      <w:pPr>
        <w:ind w:firstLine="708"/>
        <w:jc w:val="both"/>
        <w:rPr>
          <w:rFonts w:cs="Times New Roman" w:hAnsi="Times New Roman" w:ascii="Times New Roman"/>
        </w:rPr>
      </w:pPr>
    </w:p>
    <w:p w:rsidRDefault="00604F9F" w:rsidP="00604F9F" w:rsidR="00604F9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Milana Lazara u iznosu od 110.001,00 kn je nevažeća/nevaljana ponuda budući je valjana ponuda istog iznosa već evidentirana u sustavu.</w:t>
      </w:r>
    </w:p>
    <w:p w:rsidRDefault="00604F9F" w:rsidP="00604F9F" w:rsidR="00604F9F">
      <w:pPr>
        <w:ind w:firstLine="708"/>
        <w:jc w:val="both"/>
        <w:rPr>
          <w:rFonts w:cs="Times New Roman" w:hAnsi="Times New Roman" w:ascii="Times New Roman"/>
        </w:rPr>
      </w:pPr>
    </w:p>
    <w:p w:rsidRDefault="00604F9F" w:rsidP="00604F9F" w:rsidR="00604F9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Gorana Čuljka u iznosu od 125.001,00 kn je nevažeća/nevaljana ponuda budući je valjana ponuda istog iznosa već evidentirana u sustavu.</w:t>
      </w:r>
    </w:p>
    <w:p w:rsidRDefault="00604F9F" w:rsidP="00604F9F" w:rsidR="00604F9F">
      <w:pPr>
        <w:ind w:firstLine="708"/>
        <w:jc w:val="both"/>
        <w:rPr>
          <w:rFonts w:cs="Times New Roman" w:hAnsi="Times New Roman" w:ascii="Times New Roman"/>
        </w:rPr>
      </w:pPr>
    </w:p>
    <w:p w:rsidRDefault="00604F9F" w:rsidP="00604F9F" w:rsidR="00604F9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Krunoslava</w:t>
      </w:r>
      <w:r w:rsidR="005426A6">
        <w:rPr>
          <w:rFonts w:cs="Times New Roman" w:hAnsi="Times New Roman" w:ascii="Times New Roman"/>
        </w:rPr>
        <w:t xml:space="preserve"> Pokosa</w:t>
      </w:r>
      <w:r>
        <w:rPr>
          <w:rFonts w:cs="Times New Roman" w:hAnsi="Times New Roman" w:ascii="Times New Roman"/>
        </w:rPr>
        <w:t xml:space="preserve"> u iznosu od </w:t>
      </w:r>
      <w:r w:rsidR="005426A6">
        <w:rPr>
          <w:rFonts w:cs="Times New Roman" w:hAnsi="Times New Roman" w:ascii="Times New Roman"/>
        </w:rPr>
        <w:t>110.001</w:t>
      </w:r>
      <w:r>
        <w:rPr>
          <w:rFonts w:cs="Times New Roman" w:hAnsi="Times New Roman" w:ascii="Times New Roman"/>
        </w:rPr>
        <w:t>,00 kn je nevažeća/nevaljana ponuda budući je valjana ponuda istog iznosa već evidentirana u sustavu.</w:t>
      </w:r>
    </w:p>
    <w:p w:rsidRDefault="00FB1C12" w:rsidP="00151660" w:rsidR="00FB1C12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D11CC9" w:rsidP="00D11CC9" w:rsidR="00D11CC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Sportmar d.o.o. u iznosu od 110.001,00 kn je nevažeća/nevaljana ponuda budući je valjana ponuda istog iznosa već evidentirana u sustavu.</w:t>
      </w:r>
    </w:p>
    <w:p w:rsidRDefault="00D11CC9" w:rsidP="00D11CC9" w:rsidR="00D11CC9">
      <w:pPr>
        <w:ind w:firstLine="708"/>
        <w:jc w:val="both"/>
        <w:rPr>
          <w:rFonts w:cs="Times New Roman" w:hAnsi="Times New Roman" w:ascii="Times New Roman"/>
        </w:rPr>
      </w:pPr>
    </w:p>
    <w:p w:rsidRDefault="00D11CC9" w:rsidP="00D11CC9" w:rsidR="00D11CC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Primavera d.o.o. u iznosu od 105.001,00 kn je nevažeća/nevaljana ponuda budući je valjana ponuda istog iznosa već evidentirana u sustavu.</w:t>
      </w:r>
    </w:p>
    <w:p w:rsidRDefault="00D11CC9" w:rsidP="00D11CC9" w:rsidR="00D11CC9">
      <w:pPr>
        <w:ind w:firstLine="708"/>
        <w:jc w:val="both"/>
        <w:rPr>
          <w:rFonts w:cs="Times New Roman" w:hAnsi="Times New Roman" w:ascii="Times New Roman"/>
        </w:rPr>
      </w:pPr>
    </w:p>
    <w:p w:rsidRDefault="004B0AC7" w:rsidP="004B0AC7" w:rsidR="004B0AC7" w:rsidRPr="00D11CC9">
      <w:pPr>
        <w:ind w:firstLine="708"/>
        <w:jc w:val="both"/>
        <w:rPr>
          <w:rFonts w:cs="Times New Roman" w:hAnsi="Times New Roman" w:ascii="Times New Roman"/>
        </w:rPr>
      </w:pPr>
      <w:r w:rsidRPr="00D11CC9">
        <w:rPr>
          <w:rFonts w:cs="Times New Roman" w:hAnsi="Times New Roman" w:ascii="Times New Roman"/>
        </w:rPr>
        <w:t xml:space="preserve">Sud je utvrdio da je kupac </w:t>
      </w:r>
      <w:r w:rsidR="00F9162C" w:rsidRPr="00D11CC9">
        <w:rPr>
          <w:rFonts w:cs="Times New Roman" w:hAnsi="Times New Roman" w:ascii="Times New Roman"/>
        </w:rPr>
        <w:t xml:space="preserve">TOP CRAFT </w:t>
      </w:r>
      <w:r w:rsidR="00D11CC9" w:rsidRPr="00D11CC9">
        <w:rPr>
          <w:rFonts w:cs="Times New Roman" w:hAnsi="Times New Roman" w:ascii="Times New Roman"/>
        </w:rPr>
        <w:t>d.o.o.</w:t>
      </w:r>
      <w:r w:rsidRPr="00D11CC9">
        <w:rPr>
          <w:rFonts w:cs="Times New Roman" w:hAnsi="Times New Roman" w:ascii="Times New Roman"/>
        </w:rPr>
        <w:t xml:space="preserve"> ponudi</w:t>
      </w:r>
      <w:r w:rsidR="00236770" w:rsidRPr="00D11CC9">
        <w:rPr>
          <w:rFonts w:cs="Times New Roman" w:hAnsi="Times New Roman" w:ascii="Times New Roman"/>
        </w:rPr>
        <w:t>o</w:t>
      </w:r>
      <w:r w:rsidRPr="00D11CC9">
        <w:rPr>
          <w:rFonts w:cs="Times New Roman" w:hAnsi="Times New Roman" w:ascii="Times New Roman"/>
        </w:rPr>
        <w:t xml:space="preserve"> najveću cijenu jer je za nekretninu iz točke 1. rješenja o dosudi ponudi</w:t>
      </w:r>
      <w:r w:rsidR="00236770" w:rsidRPr="00D11CC9">
        <w:rPr>
          <w:rFonts w:cs="Times New Roman" w:hAnsi="Times New Roman" w:ascii="Times New Roman"/>
        </w:rPr>
        <w:t xml:space="preserve">o </w:t>
      </w:r>
      <w:r w:rsidRPr="00D11CC9">
        <w:rPr>
          <w:rFonts w:cs="Times New Roman" w:hAnsi="Times New Roman" w:ascii="Times New Roman"/>
        </w:rPr>
        <w:t xml:space="preserve">cijenu u iznosu od </w:t>
      </w:r>
      <w:r w:rsidR="009E1255" w:rsidRPr="00D11CC9">
        <w:rPr>
          <w:rFonts w:cs="Times New Roman" w:hAnsi="Times New Roman" w:ascii="Times New Roman"/>
        </w:rPr>
        <w:t>1</w:t>
      </w:r>
      <w:r w:rsidR="00D11CC9" w:rsidRPr="00D11CC9">
        <w:rPr>
          <w:rFonts w:cs="Times New Roman" w:hAnsi="Times New Roman" w:ascii="Times New Roman"/>
        </w:rPr>
        <w:t>25.001</w:t>
      </w:r>
      <w:r w:rsidR="00236770" w:rsidRPr="00D11CC9">
        <w:rPr>
          <w:rFonts w:cs="Times New Roman" w:hAnsi="Times New Roman" w:ascii="Times New Roman"/>
        </w:rPr>
        <w:t>,00</w:t>
      </w:r>
      <w:r w:rsidRPr="00D11CC9">
        <w:rPr>
          <w:rFonts w:cs="Times New Roman" w:hAnsi="Times New Roman" w:ascii="Times New Roman"/>
        </w:rPr>
        <w:t xml:space="preserve"> kn i da su ispunjene pretpostavke da mu se nekretnina dosudi.</w:t>
      </w:r>
    </w:p>
    <w:p w:rsidRDefault="00FB365F" w:rsidP="004B0AC7" w:rsidR="00FB365F" w:rsidRPr="006869A6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394BCE" w:rsidP="004B0AC7" w:rsidR="004B0AC7" w:rsidRPr="005524A4">
      <w:pPr>
        <w:ind w:firstLine="720"/>
        <w:jc w:val="both"/>
        <w:rPr>
          <w:rFonts w:cs="Times New Roman" w:hAnsi="Times New Roman" w:ascii="Times New Roman"/>
        </w:rPr>
      </w:pPr>
      <w:r w:rsidRPr="005524A4">
        <w:rPr>
          <w:rFonts w:cs="Times New Roman" w:hAnsi="Times New Roman" w:ascii="Times New Roman"/>
        </w:rPr>
        <w:t>Kupac je uplatio</w:t>
      </w:r>
      <w:r w:rsidR="004B0AC7" w:rsidRPr="005524A4">
        <w:rPr>
          <w:rFonts w:cs="Times New Roman" w:hAnsi="Times New Roman" w:ascii="Times New Roman"/>
        </w:rPr>
        <w:t xml:space="preserve"> iznos jamčevine od </w:t>
      </w:r>
      <w:r w:rsidR="00D11CC9" w:rsidRPr="005524A4">
        <w:rPr>
          <w:rFonts w:cs="Times New Roman" w:hAnsi="Times New Roman" w:ascii="Times New Roman"/>
        </w:rPr>
        <w:t>58.200</w:t>
      </w:r>
      <w:r w:rsidRPr="005524A4">
        <w:rPr>
          <w:rFonts w:cs="Times New Roman" w:hAnsi="Times New Roman" w:ascii="Times New Roman"/>
        </w:rPr>
        <w:t>,00</w:t>
      </w:r>
      <w:r w:rsidR="004B0AC7" w:rsidRPr="005524A4">
        <w:rPr>
          <w:rFonts w:cs="Times New Roman" w:hAnsi="Times New Roman" w:ascii="Times New Roman"/>
        </w:rPr>
        <w:t xml:space="preserve"> kuna, te  stog</w:t>
      </w:r>
      <w:r w:rsidR="00FB365F" w:rsidRPr="005524A4">
        <w:rPr>
          <w:rFonts w:cs="Times New Roman" w:hAnsi="Times New Roman" w:ascii="Times New Roman"/>
        </w:rPr>
        <w:t>a</w:t>
      </w:r>
      <w:r w:rsidR="004B0AC7" w:rsidRPr="005524A4">
        <w:rPr>
          <w:rFonts w:cs="Times New Roman" w:hAnsi="Times New Roman" w:ascii="Times New Roman"/>
        </w:rPr>
        <w:t xml:space="preserve">  mora uplatiti  razliku  kupovnine u  iznosu od </w:t>
      </w:r>
      <w:r w:rsidR="00D11CC9" w:rsidRPr="005524A4">
        <w:rPr>
          <w:rFonts w:cs="Times New Roman" w:hAnsi="Times New Roman" w:ascii="Times New Roman"/>
        </w:rPr>
        <w:t>66.801</w:t>
      </w:r>
      <w:r w:rsidR="00236770" w:rsidRPr="005524A4">
        <w:rPr>
          <w:rFonts w:cs="Times New Roman" w:hAnsi="Times New Roman" w:ascii="Times New Roman"/>
        </w:rPr>
        <w:t xml:space="preserve">,00 </w:t>
      </w:r>
      <w:r w:rsidR="004B0AC7" w:rsidRPr="005524A4">
        <w:rPr>
          <w:rFonts w:cs="Times New Roman" w:hAnsi="Times New Roman" w:ascii="Times New Roman"/>
        </w:rPr>
        <w:t>kn.</w:t>
      </w:r>
    </w:p>
    <w:p w:rsidRDefault="009E1255" w:rsidP="004B0AC7" w:rsidR="009E1255" w:rsidRPr="005524A4">
      <w:pPr>
        <w:ind w:firstLine="720"/>
        <w:jc w:val="both"/>
        <w:rPr>
          <w:rFonts w:cs="Times New Roman" w:hAnsi="Times New Roman" w:ascii="Times New Roman"/>
        </w:rPr>
      </w:pPr>
    </w:p>
    <w:p w:rsidRDefault="004B0AC7" w:rsidP="004B0AC7" w:rsidR="004B0AC7" w:rsidRPr="005524A4">
      <w:pPr>
        <w:jc w:val="both"/>
        <w:rPr>
          <w:rFonts w:cs="Times New Roman" w:hAnsi="Times New Roman" w:ascii="Times New Roman"/>
        </w:rPr>
      </w:pPr>
      <w:r w:rsidRPr="005524A4">
        <w:rPr>
          <w:rFonts w:cs="Times New Roman" w:hAnsi="Times New Roman" w:ascii="Times New Roman"/>
        </w:rPr>
        <w:tab/>
        <w:t xml:space="preserve">Nekretnina će se predati kupcu nakon što u roku od </w:t>
      </w:r>
      <w:r w:rsidR="009E1255" w:rsidRPr="005524A4">
        <w:rPr>
          <w:rFonts w:cs="Times New Roman" w:hAnsi="Times New Roman" w:ascii="Times New Roman"/>
        </w:rPr>
        <w:t>30</w:t>
      </w:r>
      <w:r w:rsidRPr="005524A4">
        <w:rPr>
          <w:rFonts w:cs="Times New Roman" w:hAnsi="Times New Roman" w:ascii="Times New Roman"/>
        </w:rPr>
        <w:t xml:space="preserve"> dana od dana objave rješenja o dosudi na e-oglasnoj ploči položi razliku  kupovnine u  iznosu od </w:t>
      </w:r>
      <w:r w:rsidR="00D11CC9" w:rsidRPr="005524A4">
        <w:rPr>
          <w:rFonts w:cs="Times New Roman" w:hAnsi="Times New Roman" w:ascii="Times New Roman"/>
        </w:rPr>
        <w:t>66.801</w:t>
      </w:r>
      <w:r w:rsidR="00236770" w:rsidRPr="005524A4">
        <w:rPr>
          <w:rFonts w:cs="Times New Roman" w:hAnsi="Times New Roman" w:ascii="Times New Roman"/>
        </w:rPr>
        <w:t>,00</w:t>
      </w:r>
      <w:r w:rsidRPr="005524A4">
        <w:rPr>
          <w:rFonts w:cs="Times New Roman" w:hAnsi="Times New Roman" w:ascii="Times New Roman"/>
        </w:rPr>
        <w:t xml:space="preserve"> kn i  nakon što ovo  rješenje postane  pravomoćno.</w:t>
      </w:r>
    </w:p>
    <w:p w:rsidRDefault="004B0AC7" w:rsidP="004B0AC7" w:rsidR="004B0AC7" w:rsidRPr="005524A4">
      <w:pPr>
        <w:ind w:firstLine="708"/>
        <w:jc w:val="both"/>
        <w:rPr>
          <w:rFonts w:cs="Times New Roman" w:hAnsi="Times New Roman" w:ascii="Times New Roman"/>
        </w:rPr>
      </w:pPr>
    </w:p>
    <w:p w:rsidRDefault="004B0AC7" w:rsidP="004B0AC7" w:rsidR="004B0AC7" w:rsidRPr="005524A4">
      <w:pPr>
        <w:jc w:val="both"/>
        <w:rPr>
          <w:rFonts w:cs="Times New Roman" w:hAnsi="Times New Roman" w:ascii="Times New Roman"/>
        </w:rPr>
      </w:pPr>
      <w:r w:rsidRPr="006869A6">
        <w:rPr>
          <w:rFonts w:cs="Times New Roman" w:hAnsi="Times New Roman" w:ascii="Times New Roman"/>
          <w:color w:val="FF0000"/>
        </w:rPr>
        <w:tab/>
      </w:r>
      <w:r w:rsidRPr="005524A4">
        <w:rPr>
          <w:rFonts w:cs="Times New Roman" w:hAnsi="Times New Roman" w:ascii="Times New Roman"/>
        </w:rPr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0A051B" w:rsidP="004B0AC7" w:rsidR="000A051B" w:rsidRPr="006869A6">
      <w:pPr>
        <w:jc w:val="both"/>
        <w:rPr>
          <w:rFonts w:cs="Times New Roman" w:hAnsi="Times New Roman" w:ascii="Times New Roman"/>
          <w:color w:val="FF0000"/>
        </w:rPr>
      </w:pPr>
    </w:p>
    <w:p w:rsidRDefault="000A051B" w:rsidP="004B0AC7" w:rsidR="000A051B" w:rsidRPr="006869A6">
      <w:pPr>
        <w:jc w:val="both"/>
        <w:rPr>
          <w:rFonts w:cs="Times New Roman" w:hAnsi="Times New Roman" w:ascii="Times New Roman"/>
          <w:color w:val="FF0000"/>
        </w:rPr>
      </w:pPr>
    </w:p>
    <w:p w:rsidRDefault="004B0AC7" w:rsidP="004B0AC7" w:rsidR="004B0AC7" w:rsidRPr="005524A4">
      <w:pPr>
        <w:jc w:val="center"/>
        <w:rPr>
          <w:rFonts w:cs="Times New Roman" w:hAnsi="Times New Roman" w:ascii="Times New Roman"/>
        </w:rPr>
      </w:pPr>
      <w:r w:rsidRPr="005524A4">
        <w:rPr>
          <w:rFonts w:cs="Times New Roman" w:hAnsi="Times New Roman" w:ascii="Times New Roman"/>
        </w:rPr>
        <w:t xml:space="preserve">U Varaždinu </w:t>
      </w:r>
      <w:r w:rsidR="005524A4" w:rsidRPr="005524A4">
        <w:rPr>
          <w:rFonts w:cs="Times New Roman" w:hAnsi="Times New Roman" w:ascii="Times New Roman"/>
        </w:rPr>
        <w:t>11. prosinca</w:t>
      </w:r>
      <w:r w:rsidR="00394BCE" w:rsidRPr="005524A4">
        <w:rPr>
          <w:rFonts w:cs="Times New Roman" w:hAnsi="Times New Roman" w:ascii="Times New Roman"/>
        </w:rPr>
        <w:t xml:space="preserve"> 2018</w:t>
      </w:r>
      <w:r w:rsidRPr="005524A4">
        <w:rPr>
          <w:rFonts w:cs="Times New Roman" w:hAnsi="Times New Roman" w:ascii="Times New Roman"/>
        </w:rPr>
        <w:t>.</w:t>
      </w:r>
    </w:p>
    <w:p w:rsidRDefault="00643808" w:rsidP="004B0AC7" w:rsidR="00643808" w:rsidRPr="006869A6">
      <w:pPr>
        <w:jc w:val="center"/>
        <w:rPr>
          <w:rFonts w:cs="Times New Roman" w:hAnsi="Times New Roman" w:ascii="Times New Roman"/>
          <w:color w:val="FF0000"/>
        </w:rPr>
      </w:pPr>
    </w:p>
    <w:p w:rsidRDefault="00643808" w:rsidP="004B0AC7" w:rsidR="00643808" w:rsidRPr="006869A6">
      <w:pPr>
        <w:jc w:val="center"/>
        <w:rPr>
          <w:rFonts w:cs="Times New Roman" w:hAnsi="Times New Roman" w:ascii="Times New Roman"/>
          <w:color w:val="FF0000"/>
        </w:rPr>
      </w:pPr>
    </w:p>
    <w:p w:rsidRDefault="004B0AC7" w:rsidP="004B0AC7" w:rsidR="004B0AC7">
      <w:pPr>
        <w:ind w:firstLine="96" w:left="63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643808" w:rsidP="004B0AC7" w:rsidR="00643808" w:rsidRPr="0050455C">
      <w:pPr>
        <w:ind w:firstLine="96" w:left="6384"/>
        <w:jc w:val="both"/>
        <w:rPr>
          <w:rFonts w:hAnsi="Times New Roman" w:ascii="Times New Roman"/>
        </w:rPr>
      </w:pPr>
    </w:p>
    <w:p w:rsidRDefault="004B0AC7" w:rsidP="00B30CE8" w:rsidR="00643808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Iris Hatvalić Nemec</w:t>
      </w:r>
      <w:r w:rsidR="00643808">
        <w:rPr>
          <w:rFonts w:hAnsi="Times New Roman" w:ascii="Times New Roman"/>
        </w:rPr>
        <w:t xml:space="preserve"> </w:t>
      </w:r>
    </w:p>
    <w:p w:rsidRDefault="00643808" w:rsidP="00643808" w:rsidR="00643808">
      <w:pPr>
        <w:ind w:firstLine="708" w:left="3540"/>
        <w:jc w:val="both"/>
        <w:rPr>
          <w:rFonts w:hAnsi="Times New Roman" w:ascii="Times New Roman"/>
        </w:rPr>
      </w:pPr>
    </w:p>
    <w:p w:rsidRDefault="00643808" w:rsidP="00643808" w:rsidR="00643808" w:rsidRPr="0050455C">
      <w:pPr>
        <w:ind w:firstLine="708" w:left="3540"/>
        <w:jc w:val="both"/>
        <w:rPr>
          <w:rFonts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B0AC7" w:rsidP="004B0AC7" w:rsidR="004B0AC7">
      <w:pPr>
        <w:ind w:left="5664"/>
        <w:jc w:val="both"/>
        <w:rPr>
          <w:rFonts w:cs="Times New Roman" w:hAnsi="Times New Roman" w:ascii="Times New Roman"/>
        </w:rPr>
      </w:pP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Pouka o pravnom lijeku:</w:t>
      </w: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  <w:r w:rsidRPr="00DD489D">
        <w:rPr>
          <w:rFonts w:cs="Times New Roman" w:hAnsi="Times New Roman" w:ascii="Times New Roman"/>
        </w:rPr>
        <w:t>Protiv ovo</w:t>
      </w:r>
      <w:r>
        <w:rPr>
          <w:rFonts w:cs="Times New Roman" w:hAnsi="Times New Roman" w:ascii="Times New Roman"/>
        </w:rPr>
        <w:t>g rješenja žalbu može podnijeti</w:t>
      </w:r>
      <w:r w:rsidRPr="00DD489D">
        <w:rPr>
          <w:rFonts w:cs="Times New Roman" w:hAnsi="Times New Roman" w:ascii="Times New Roman"/>
        </w:rPr>
        <w:t xml:space="preserve"> stečajni upravitelj, </w:t>
      </w:r>
      <w:r>
        <w:rPr>
          <w:rFonts w:cs="Times New Roman" w:hAnsi="Times New Roman" w:ascii="Times New Roman"/>
        </w:rPr>
        <w:t>razlučni vjerovnici te osobe koje su sudjelovale na dražbi kao ponuditelji</w:t>
      </w:r>
      <w:r w:rsidRPr="00DD489D">
        <w:rPr>
          <w:rFonts w:cs="Times New Roman" w:hAnsi="Times New Roman" w:ascii="Times New Roman"/>
        </w:rPr>
        <w:t xml:space="preserve">, u roku od 8 dana </w:t>
      </w:r>
      <w:r w:rsidR="00FB365F" w:rsidRPr="00197217">
        <w:rPr>
          <w:rFonts w:cs="Times New Roman" w:hAnsi="Times New Roman" w:ascii="Times New Roman"/>
        </w:rPr>
        <w:t xml:space="preserve">od isteka osmog dana od dana objave rješenja </w:t>
      </w:r>
      <w:r>
        <w:rPr>
          <w:rFonts w:cs="Times New Roman" w:hAnsi="Times New Roman" w:ascii="Times New Roman"/>
        </w:rPr>
        <w:t xml:space="preserve">o dosudi na e-Oglasnoj ploči. </w:t>
      </w:r>
      <w:r w:rsidRPr="00DD489D">
        <w:rPr>
          <w:rFonts w:cs="Times New Roman" w:hAnsi="Times New Roman" w:ascii="Times New Roman"/>
        </w:rPr>
        <w:t>Žalba se podnosi putem ovog suda, a o žalbi odlučuje Visoki trgovački sud Republike Hrvatske.</w:t>
      </w:r>
    </w:p>
    <w:p w:rsidRDefault="004B0AC7" w:rsidP="004B0AC7" w:rsidR="004B0AC7">
      <w:pPr>
        <w:jc w:val="both"/>
        <w:rPr>
          <w:rFonts w:cs="Times New Roman" w:hAnsi="Times New Roman" w:ascii="Times New Roman"/>
        </w:rPr>
      </w:pPr>
    </w:p>
    <w:p w:rsidRDefault="004B0AC7" w:rsidP="004B0AC7" w:rsidR="004B0AC7" w:rsidRPr="00BA47D0">
      <w:pPr>
        <w:jc w:val="both"/>
        <w:rPr>
          <w:rFonts w:cs="Times New Roman" w:hAnsi="Times New Roman" w:ascii="Times New Roman"/>
        </w:rPr>
      </w:pPr>
    </w:p>
    <w:p w:rsidRDefault="004B0AC7" w:rsidP="004B0AC7" w:rsidR="004B0AC7" w:rsidRPr="00BA47D0">
      <w:pPr>
        <w:rPr>
          <w:rFonts w:cs="Times New Roman" w:hAnsi="Times New Roman" w:ascii="Times New Roman"/>
        </w:rPr>
      </w:pPr>
      <w:r w:rsidRPr="00BA47D0">
        <w:rPr>
          <w:rFonts w:cs="Times New Roman" w:hAnsi="Times New Roman" w:ascii="Times New Roman"/>
        </w:rPr>
        <w:t>DNA:</w:t>
      </w:r>
    </w:p>
    <w:p w:rsidRDefault="004B0AC7" w:rsidP="004B0AC7" w:rsidR="004B0AC7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5524A4" w:rsidP="004B0AC7" w:rsidR="004B0AC7" w:rsidRPr="00FB365F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Općinski sud u Varaždinu, </w:t>
      </w:r>
      <w:r w:rsidR="00EA0187" w:rsidRPr="00236770">
        <w:rPr>
          <w:rFonts w:cs="Times New Roman" w:hAnsi="Times New Roman" w:ascii="Times New Roman"/>
        </w:rPr>
        <w:t>Z</w:t>
      </w:r>
      <w:r w:rsidR="00EA0187">
        <w:rPr>
          <w:rFonts w:cs="Times New Roman" w:hAnsi="Times New Roman" w:ascii="Times New Roman"/>
        </w:rPr>
        <w:t>emljišnoknjižn</w:t>
      </w:r>
      <w:r>
        <w:rPr>
          <w:rFonts w:cs="Times New Roman" w:hAnsi="Times New Roman" w:ascii="Times New Roman"/>
        </w:rPr>
        <w:t>i</w:t>
      </w:r>
      <w:r w:rsidR="00EA0187" w:rsidRPr="00236770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odjel</w:t>
      </w:r>
      <w:r w:rsidR="00EA0187" w:rsidRPr="00FB365F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Varaždin</w:t>
      </w:r>
      <w:r w:rsidR="004B0AC7" w:rsidRPr="00FB365F">
        <w:rPr>
          <w:rFonts w:cs="Times New Roman" w:hAnsi="Times New Roman" w:ascii="Times New Roman"/>
        </w:rPr>
        <w:t>, odmah radi zabilježbe rješenja o dosudi</w:t>
      </w:r>
    </w:p>
    <w:p w:rsidRDefault="005524A4" w:rsidP="004B0AC7" w:rsidR="004B0AC7" w:rsidRPr="00FB365F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Općinski sud u Varaždinu, </w:t>
      </w:r>
      <w:r w:rsidR="00EA0187" w:rsidRPr="00FB365F">
        <w:rPr>
          <w:rFonts w:cs="Times New Roman" w:hAnsi="Times New Roman" w:ascii="Times New Roman"/>
        </w:rPr>
        <w:t>Zemljišnoknjižn</w:t>
      </w:r>
      <w:r>
        <w:rPr>
          <w:rFonts w:cs="Times New Roman" w:hAnsi="Times New Roman" w:ascii="Times New Roman"/>
        </w:rPr>
        <w:t>i</w:t>
      </w:r>
      <w:r w:rsidR="00EA0187" w:rsidRPr="00FB365F">
        <w:rPr>
          <w:rFonts w:cs="Times New Roman" w:hAnsi="Times New Roman" w:ascii="Times New Roman"/>
        </w:rPr>
        <w:t xml:space="preserve"> odjel </w:t>
      </w:r>
      <w:r>
        <w:rPr>
          <w:rFonts w:cs="Times New Roman" w:hAnsi="Times New Roman" w:ascii="Times New Roman"/>
        </w:rPr>
        <w:t>Varaždin</w:t>
      </w:r>
      <w:r w:rsidR="00FB365F" w:rsidRPr="00FB365F">
        <w:rPr>
          <w:rFonts w:cs="Times New Roman" w:hAnsi="Times New Roman" w:ascii="Times New Roman"/>
        </w:rPr>
        <w:t>,</w:t>
      </w:r>
      <w:r w:rsidR="00EA0187" w:rsidRPr="00FB365F">
        <w:rPr>
          <w:rFonts w:cs="Times New Roman" w:hAnsi="Times New Roman" w:ascii="Times New Roman"/>
        </w:rPr>
        <w:t xml:space="preserve"> po pravomoćnosti</w:t>
      </w:r>
      <w:r w:rsidR="00221AE9" w:rsidRPr="00FB365F">
        <w:rPr>
          <w:rFonts w:cs="Times New Roman" w:hAnsi="Times New Roman" w:ascii="Times New Roman"/>
        </w:rPr>
        <w:t xml:space="preserve"> </w:t>
      </w:r>
    </w:p>
    <w:p w:rsidRDefault="004B0AC7" w:rsidP="004B0AC7" w:rsidR="004B0AC7" w:rsidRPr="00336F64">
      <w:pPr>
        <w:pStyle w:val="Odlomakpopisa"/>
        <w:numPr>
          <w:ilvl w:val="0"/>
          <w:numId w:val="23"/>
        </w:numPr>
        <w:suppressAutoHyphens/>
        <w:contextualSpacing w:val="false"/>
        <w:jc w:val="both"/>
        <w:rPr>
          <w:rFonts w:cs="Times New Roman" w:hAnsi="Times New Roman" w:ascii="Times New Roman"/>
        </w:rPr>
      </w:pPr>
      <w:r w:rsidRPr="00336F64">
        <w:rPr>
          <w:rFonts w:cs="Times New Roman" w:hAnsi="Times New Roman" w:ascii="Times New Roman"/>
        </w:rPr>
        <w:t xml:space="preserve">Financijska agencija Zagreb, </w:t>
      </w:r>
      <w:r w:rsidR="00394BCE"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>, nakon pravomoćnosti s klauzulom pravomoćnosti</w:t>
      </w:r>
    </w:p>
    <w:p w:rsidRDefault="004B0AC7" w:rsidP="004B0AC7" w:rsidR="004B0AC7" w:rsidRPr="00336F64">
      <w:pPr>
        <w:pStyle w:val="Odlomakpopisa"/>
        <w:suppressAutoHyphens/>
        <w:ind w:left="644"/>
        <w:contextualSpacing w:val="false"/>
        <w:jc w:val="both"/>
        <w:rPr>
          <w:rFonts w:cs="Times New Roman" w:hAnsi="Times New Roman" w:ascii="Times New Roman"/>
        </w:rPr>
      </w:pPr>
    </w:p>
    <w:sectPr w:rsidSect="00643808" w:rsidR="004B0AC7" w:rsidRPr="00336F64">
      <w:headerReference w:type="even" r:id="rId11"/>
      <w:headerReference w:type="default" r:id="rId12"/>
      <w:headerReference w:type="first" r:id="rId13"/>
      <w:pgSz w:h="16838" w:w="11906"/>
      <w:pgMar w:gutter="567" w:footer="737" w:header="397" w:left="1134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F44" w:rsidR="00F73F44">
      <w:r>
        <w:separator/>
      </w:r>
    </w:p>
  </w:endnote>
  <w:endnote w:id="0" w:type="continuationSeparator">
    <w:p w:rsidRDefault="00F73F44" w:rsidR="00F73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F44" w:rsidR="00F73F44">
      <w:r>
        <w:separator/>
      </w:r>
    </w:p>
  </w:footnote>
  <w:footnote w:id="0" w:type="continuationSeparator">
    <w:p w:rsidRDefault="00F73F44" w:rsidR="00F73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F20" w:rsidP="0000114E" w:rsidR="00A60F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F20" w:rsidR="00A60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420" w:rsidR="00784420">
    <w:pPr>
      <w:pStyle w:val="Zaglavlje"/>
      <w:jc w:val="center"/>
    </w:pPr>
  </w:p>
  <w:p w:rsidRDefault="00B30CE8" w:rsidR="00784420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784420" w:rsidRPr="00DD3CBD">
          <w:rPr>
            <w:rFonts w:cs="Times New Roman" w:hAnsi="Times New Roman" w:ascii="Times New Roman"/>
          </w:rPr>
          <w:fldChar w:fldCharType="begin"/>
        </w:r>
        <w:r w:rsidR="00784420" w:rsidRPr="00DD3CBD">
          <w:rPr>
            <w:rFonts w:cs="Times New Roman" w:hAnsi="Times New Roman" w:ascii="Times New Roman"/>
          </w:rPr>
          <w:instrText>PAGE   \* MERGEFORMAT</w:instrText>
        </w:r>
        <w:r w:rsidR="00784420" w:rsidRPr="00DD3CBD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4</w:t>
        </w:r>
        <w:r w:rsidR="00784420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5E54F3" w:rsidP="00D32567" w:rsidR="00845C37" w:rsidRPr="00C157E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D32567" w:rsidRPr="00C157E4">
      <w:rPr>
        <w:rFonts w:cs="Times New Roman" w:hAnsi="Times New Roman" w:ascii="Times New Roman"/>
      </w:rPr>
      <w:t>Poslovni b</w:t>
    </w:r>
    <w:r w:rsidR="00D32567">
      <w:rPr>
        <w:rFonts w:cs="Times New Roman" w:hAnsi="Times New Roman" w:ascii="Times New Roman"/>
      </w:rPr>
      <w:t>roj: 4 St</w:t>
    </w:r>
    <w:r w:rsidR="00D32567" w:rsidRPr="00C157E4">
      <w:rPr>
        <w:rFonts w:cs="Times New Roman" w:hAnsi="Times New Roman" w:ascii="Times New Roman"/>
      </w:rPr>
      <w:t>-</w:t>
    </w:r>
    <w:r w:rsidR="00D360EA">
      <w:rPr>
        <w:rFonts w:cs="Times New Roman" w:hAnsi="Times New Roman" w:ascii="Times New Roman"/>
      </w:rPr>
      <w:t>597/16-60</w:t>
    </w:r>
  </w:p>
  <w:p w:rsidRDefault="00784420" w:rsidP="00845C37" w:rsidR="0078442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Default="002C45F5" w:rsidR="002C45F5">
        <w:pPr>
          <w:pStyle w:val="Zaglavlje"/>
          <w:jc w:val="center"/>
        </w:pPr>
      </w:p>
      <w:p w:rsidRDefault="00B30CE8" w:rsidR="009E640F">
        <w:pPr>
          <w:pStyle w:val="Zaglavlje"/>
          <w:jc w:val="center"/>
        </w:pPr>
      </w:p>
    </w:sdtContent>
  </w:sdt>
  <w:p w:rsidRDefault="00A60F20" w:rsidR="00A60F20">
    <w:pPr>
      <w:pStyle w:val="Zaglavlje"/>
    </w:pPr>
  </w:p>
  <w:p w:rsidRDefault="009E640F" w:rsidP="009E640F" w:rsidR="009E640F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4 St</w:t>
    </w:r>
    <w:r w:rsidRPr="00C157E4">
      <w:rPr>
        <w:rFonts w:cs="Times New Roman" w:hAnsi="Times New Roman" w:ascii="Times New Roman"/>
      </w:rPr>
      <w:t>-</w:t>
    </w:r>
    <w:r w:rsidR="00D360EA">
      <w:rPr>
        <w:rFonts w:cs="Times New Roman" w:hAnsi="Times New Roman" w:ascii="Times New Roman"/>
      </w:rPr>
      <w:t>597/16-60</w:t>
    </w:r>
  </w:p>
  <w:p w:rsidRDefault="009E640F" w:rsidR="009E64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9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3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8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1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70D1009"/>
    <w:multiLevelType w:val="hybridMultilevel"/>
    <w:tmpl w:val="4F4206DE"/>
    <w:lvl w:tplc="1802879E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24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4"/>
  </w:num>
  <w:num w:numId="3">
    <w:abstractNumId w:val="13"/>
  </w:num>
  <w:num w:numId="4">
    <w:abstractNumId w:val="19"/>
  </w:num>
  <w:num w:numId="5">
    <w:abstractNumId w:val="12"/>
  </w:num>
  <w:num w:numId="6">
    <w:abstractNumId w:val="5"/>
  </w:num>
  <w:num w:numId="7">
    <w:abstractNumId w:val="7"/>
  </w:num>
  <w:num w:numId="8">
    <w:abstractNumId w:val="1"/>
  </w:num>
  <w:num w:numId="9">
    <w:abstractNumId w:val="17"/>
  </w:num>
  <w:num w:numId="10">
    <w:abstractNumId w:val="20"/>
  </w:num>
  <w:num w:numId="11">
    <w:abstractNumId w:val="22"/>
  </w:num>
  <w:num w:numId="12">
    <w:abstractNumId w:val="21"/>
  </w:num>
  <w:num w:numId="13">
    <w:abstractNumId w:val="6"/>
  </w:num>
  <w:num w:numId="14">
    <w:abstractNumId w:val="2"/>
  </w:num>
  <w:num w:numId="15">
    <w:abstractNumId w:val="18"/>
  </w:num>
  <w:num w:numId="16">
    <w:abstractNumId w:val="16"/>
  </w:num>
  <w:num w:numId="17">
    <w:abstractNumId w:val="4"/>
  </w:num>
  <w:num w:numId="18">
    <w:abstractNumId w:val="15"/>
  </w:num>
  <w:num w:numId="19">
    <w:abstractNumId w:val="14"/>
  </w:num>
  <w:num w:numId="20">
    <w:abstractNumId w:val="9"/>
  </w:num>
  <w:num w:numId="21">
    <w:abstractNumId w:val="10"/>
  </w:num>
  <w:num w:numId="22">
    <w:abstractNumId w:val="11"/>
  </w:num>
  <w:num w:numId="23">
    <w:abstractNumId w:val="3"/>
  </w:num>
  <w:num w:numId="24">
    <w:abstractNumId w:val="8"/>
  </w:num>
  <w:num w:numId="25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2541C"/>
    <w:rsid w:val="00035004"/>
    <w:rsid w:val="00050480"/>
    <w:rsid w:val="000544BA"/>
    <w:rsid w:val="00090B7E"/>
    <w:rsid w:val="000A051B"/>
    <w:rsid w:val="000D232D"/>
    <w:rsid w:val="000D63AF"/>
    <w:rsid w:val="00151660"/>
    <w:rsid w:val="0015732B"/>
    <w:rsid w:val="001C24DA"/>
    <w:rsid w:val="00221AE9"/>
    <w:rsid w:val="00225A0B"/>
    <w:rsid w:val="00230157"/>
    <w:rsid w:val="00236770"/>
    <w:rsid w:val="0024279A"/>
    <w:rsid w:val="00244344"/>
    <w:rsid w:val="00252B8C"/>
    <w:rsid w:val="0026095B"/>
    <w:rsid w:val="0029234D"/>
    <w:rsid w:val="002C0D86"/>
    <w:rsid w:val="002C45F5"/>
    <w:rsid w:val="00302C3A"/>
    <w:rsid w:val="00343D4B"/>
    <w:rsid w:val="00394BCE"/>
    <w:rsid w:val="003B1784"/>
    <w:rsid w:val="003B5C3B"/>
    <w:rsid w:val="00410534"/>
    <w:rsid w:val="004252BC"/>
    <w:rsid w:val="00434736"/>
    <w:rsid w:val="00440DB8"/>
    <w:rsid w:val="0048155E"/>
    <w:rsid w:val="00492FBD"/>
    <w:rsid w:val="004A41AD"/>
    <w:rsid w:val="004A6953"/>
    <w:rsid w:val="004B04E5"/>
    <w:rsid w:val="004B0AC7"/>
    <w:rsid w:val="004B0E81"/>
    <w:rsid w:val="004D1D82"/>
    <w:rsid w:val="00507247"/>
    <w:rsid w:val="005426A6"/>
    <w:rsid w:val="005524A4"/>
    <w:rsid w:val="0055287A"/>
    <w:rsid w:val="005679AA"/>
    <w:rsid w:val="00596399"/>
    <w:rsid w:val="005B1BB2"/>
    <w:rsid w:val="005E54F3"/>
    <w:rsid w:val="005F2186"/>
    <w:rsid w:val="005F52AF"/>
    <w:rsid w:val="00604F9F"/>
    <w:rsid w:val="00643808"/>
    <w:rsid w:val="0064652E"/>
    <w:rsid w:val="006869A6"/>
    <w:rsid w:val="0071166B"/>
    <w:rsid w:val="00714513"/>
    <w:rsid w:val="00720B91"/>
    <w:rsid w:val="00727E47"/>
    <w:rsid w:val="00744E7E"/>
    <w:rsid w:val="007520DA"/>
    <w:rsid w:val="00761E6E"/>
    <w:rsid w:val="00771001"/>
    <w:rsid w:val="007808BA"/>
    <w:rsid w:val="00784420"/>
    <w:rsid w:val="00791193"/>
    <w:rsid w:val="00791254"/>
    <w:rsid w:val="007E45B2"/>
    <w:rsid w:val="008424E1"/>
    <w:rsid w:val="00845C37"/>
    <w:rsid w:val="008917F6"/>
    <w:rsid w:val="00894E7F"/>
    <w:rsid w:val="00895286"/>
    <w:rsid w:val="008B579D"/>
    <w:rsid w:val="008B7F96"/>
    <w:rsid w:val="008C4C35"/>
    <w:rsid w:val="008C7291"/>
    <w:rsid w:val="008E51B4"/>
    <w:rsid w:val="008F78D3"/>
    <w:rsid w:val="00932E39"/>
    <w:rsid w:val="0094374E"/>
    <w:rsid w:val="00973FA6"/>
    <w:rsid w:val="009B118B"/>
    <w:rsid w:val="009C347F"/>
    <w:rsid w:val="009E1255"/>
    <w:rsid w:val="009E640F"/>
    <w:rsid w:val="00A05AA9"/>
    <w:rsid w:val="00A15A4E"/>
    <w:rsid w:val="00A60F20"/>
    <w:rsid w:val="00A73C0D"/>
    <w:rsid w:val="00AC0634"/>
    <w:rsid w:val="00AF69C3"/>
    <w:rsid w:val="00B0741E"/>
    <w:rsid w:val="00B30CE8"/>
    <w:rsid w:val="00BB1456"/>
    <w:rsid w:val="00BE4D0F"/>
    <w:rsid w:val="00C03891"/>
    <w:rsid w:val="00C157E4"/>
    <w:rsid w:val="00C210F2"/>
    <w:rsid w:val="00C331AA"/>
    <w:rsid w:val="00C531FC"/>
    <w:rsid w:val="00CD01FE"/>
    <w:rsid w:val="00CD5579"/>
    <w:rsid w:val="00CE04A7"/>
    <w:rsid w:val="00CE584B"/>
    <w:rsid w:val="00CF075B"/>
    <w:rsid w:val="00D11CC9"/>
    <w:rsid w:val="00D23288"/>
    <w:rsid w:val="00D32567"/>
    <w:rsid w:val="00D345DE"/>
    <w:rsid w:val="00D360EA"/>
    <w:rsid w:val="00D808F7"/>
    <w:rsid w:val="00DB01D6"/>
    <w:rsid w:val="00DD2615"/>
    <w:rsid w:val="00DD3CBD"/>
    <w:rsid w:val="00DD544B"/>
    <w:rsid w:val="00DE7912"/>
    <w:rsid w:val="00E1031F"/>
    <w:rsid w:val="00E22035"/>
    <w:rsid w:val="00E328E0"/>
    <w:rsid w:val="00E91980"/>
    <w:rsid w:val="00EA0187"/>
    <w:rsid w:val="00EB4348"/>
    <w:rsid w:val="00EB4A1E"/>
    <w:rsid w:val="00F215D9"/>
    <w:rsid w:val="00F22992"/>
    <w:rsid w:val="00F41F81"/>
    <w:rsid w:val="00F73F44"/>
    <w:rsid w:val="00F9162C"/>
    <w:rsid w:val="00FB1C12"/>
    <w:rsid w:val="00FB365F"/>
    <w:rsid w:val="00FD0C41"/>
    <w:rsid w:val="00FD3067"/>
    <w:rsid w:val="00FD3A11"/>
    <w:rsid w:val="00FD760F"/>
    <w:rsid w:val="00FE548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Autospacing="true" w:before="100"/>
    </w:pPr>
    <w:rPr>
      <w:rFonts w:cs="Times New Roman" w:hAnsi="Times New Roman" w:ascii="Times New Roman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CE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="100" w:beforeAutospacing="1"/>
    </w:pPr>
    <w:rPr>
      <w:rFonts w:ascii="Times New Roman" w:cs="Times New Roman" w:hAnsi="Times New Roman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CE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2016.</izvorni_sadrzaj>
    <derivirana_varijabla naziv="DomainObject.Predmet.DatumOsnivanja_1">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
4.2.2016</izvorni_sadrzaj>
    <derivirana_varijabla naziv="DomainObject.Predmet.Opis_1">Prijedlog za otvaranje st. postupka 
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OKOVI NOVA društvo s ograničenom odgovornošću za trgovinu, posredništvo, preradu lima i transport u stečaju zastupanog po punomoćniku Daniel Deković, stečajni upravitelj</izvorni_sadrzaj>
    <derivirana_varijabla naziv="DomainObject.Predmet.ProtustrankaFormated_1">  OKOVI NOVA društvo s ograničenom odgovornošću za trgovinu, posredništvo, preradu lima i transport u stečaju zastupanog po punomoćniku Daniel Deković, stečajni upravitelj</derivirana_varijabla>
  </DomainObject.Predmet.ProtustrankaFormated>
  <DomainObject.Predmet.ProtustrankaFormatedOIB>
    <izvorni_sadrzaj>  OKOVI NOVA društvo s ograničenom odgovornošću za trgovinu, posredništvo, preradu lima i transport u stečaju, OIB 99037892567 zastupanog po punomoćniku Daniel Deković, stečajni upravitelj</izvorni_sadrzaj>
    <derivirana_varijabla naziv="DomainObject.Predmet.ProtustrankaFormatedOIB_1">  OKOVI NOVA društvo s ograničenom odgovornošću za trgovinu, posredništvo, preradu lima i transport u stečaju, OIB 99037892567 zastupanog po punomoćniku Daniel Deković, stečajni upravitelj</derivirana_varijabla>
  </DomainObject.Predmet.ProtustrankaFormatedOIB>
  <DomainObject.Predmet.ProtustrankaFormatedWithAdress>
    <izvorni_sadrzaj> OKOVI NOVA društvo s ograničenom odgovornošću za trgovinu, posredništvo, preradu lima i transport u stečaju, Kralja Tomislava 6, 42223 Varaždinske Toplice zastupanog po punomoćniku Daniel Deković, stečajni upravitelj</izvorni_sadrzaj>
    <derivirana_varijabla naziv="DomainObject.Predmet.ProtustrankaFormatedWithAdress_1"> OKOVI NOVA društvo s ograničenom odgovornošću za trgovinu, posredništvo, preradu lima i transport u stečaju, Kralja Tomislava 6, 42223 Varaždinske Toplice zastupanog po punomoćniku Daniel Deković, stečajni upravitelj</derivirana_varijabla>
  </DomainObject.Predmet.ProtustrankaFormatedWithAdress>
  <DomainObject.Predmet.ProtustrankaFormatedWithAdressOIB>
    <izvorni_sadrzaj> OKOVI NOVA društvo s ograničenom odgovornošću za trgovinu, posredništvo, preradu lima i transport u stečaju, OIB 99037892567, Kralja Tomislava 6, 42223 Varaždinske Toplice zastupanog po punomoćniku Daniel Deković, stečajni upravitelj</izvorni_sadrzaj>
    <derivirana_varijabla naziv="DomainObject.Predmet.ProtustrankaFormatedWithAdressOIB_1"> OKOVI NOVA društvo s ograničenom odgovornošću za trgovinu, posredništvo, preradu lima i transport u stečaju, OIB 99037892567, Kralja Tomislava 6, 42223 Varaždinske Toplice zastupanog po punomoćniku Daniel Deković, stečajni upravitelj</derivirana_varijabla>
  </DomainObject.Predmet.ProtustrankaFormatedWithAdressOIB>
  <DomainObject.Predmet.ProtustrankaWithAdress>
    <izvorni_sadrzaj>OKOVI NOVA društvo s ograničenom odgovornošću za trgovinu, posredništvo, preradu lima i transport u stečaju Kralja Tomislava 6, 42223 Varaždinske Toplice</izvorni_sadrzaj>
    <derivirana_varijabla naziv="DomainObject.Predmet.ProtustrankaWithAdress_1">OKOVI NOVA društvo s ograničenom odgovornošću za trgovinu, posredništvo, preradu lima i transport u stečaju Kralja Tomislava 6, 42223 Varaždinske Toplice</derivirana_varijabla>
  </DomainObject.Predmet.ProtustrankaWithAdress>
  <DomainObject.Predmet.ProtustrankaWith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WithAdressOIB_1">OKOVI NOVA društvo s ograničenom odgovornošću za trgovinu, posredništvo, preradu lima i transport u stečaju, OIB 99037892567, Kralja Tomislava 6, 42223 Varaždinske Toplice</derivirana_varijabla>
  </DomainObject.Predmet.ProtustrankaWithAdressOIB>
  <DomainObject.Predmet.ProtustrankaNazivFormated>
    <izvorni_sadrzaj>OKOVI NOVA društvo s ograničenom odgovornošću za trgovinu, posredništvo, preradu lima i transport u stečaju</izvorni_sadrzaj>
    <derivirana_varijabla naziv="DomainObject.Predmet.ProtustrankaNazivFormated_1">OKOVI NOVA društvo s ograničenom odgovornošću za trgovinu, posredništvo, preradu lima i transport u stečaju</derivirana_varijabla>
  </DomainObject.Predmet.ProtustrankaNazivFormated>
  <DomainObject.Predmet.ProtustrankaNazivFormatedOIB>
    <izvorni_sadrzaj>OKOVI NOVA društvo s ograničenom odgovornošću za trgovinu, posredništvo, preradu lima i transport u stečaju, OIB 99037892567</izvorni_sadrzaj>
    <derivirana_varijabla naziv="DomainObject.Predmet.ProtustrankaNazivFormatedOIB_1">OKOVI NOVA društvo s ograničenom odgovornošću za trgovinu, posredništvo, preradu lima i transport u stečaju, OIB 99037892567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109008.78</izvorni_sadrzaj>
    <derivirana_varijabla naziv="DomainObject.Predmet.TrenutnaVrijednost_1">109008.78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OKOVI NOVA društvo s ograničenom odgovornošću za trgovinu, posredništvo, preradu lima i transport u stečaju zastupanog po punomoćniku Daniel Deković, stečajni upravitelj</item>
    </izvorni_sadrzaj>
    <derivirana_varijabla naziv="DomainObject.Predmet.ProtuStrankaListFormated_1">
      <item>OKOVI NOVA društvo s ograničenom odgovornošću za trgovinu, posredništvo, preradu lima i transport u stečaju zastupanog po punomoćniku Daniel Deković, stečajni upravitelj</item>
    </derivirana_varijabla>
  </DomainObject.Predmet.ProtuStrankaListFormated>
  <DomainObject.Predmet.ProtuStrankaListFormatedOIB>
    <izvorni_sadrzaj>
      <item>OKOVI NOVA društvo s ograničenom odgovornošću za trgovinu, posredništvo, preradu lima i transport u stečaju, OIB 99037892567 zastupanog po punomoćniku Daniel Deković, stečajni upravitelj</item>
    </izvorni_sadrzaj>
    <derivirana_varijabla naziv="DomainObject.Predmet.ProtuStrankaListFormatedOIB_1">
      <item>OKOVI NOVA društvo s ograničenom odgovornošću za trgovinu, posredništvo, preradu lima i transport u stečaju, OIB 99037892567 zastupanog po punomoćniku Daniel Deković, stečajni upravitelj</item>
    </derivirana_varijabla>
  </DomainObject.Predmet.ProtuStrankaListFormatedOIB>
  <DomainObject.Predmet.ProtuStrankaListFormatedWithAdress>
    <izvorni_sadrzaj>
      <item>OKOVI NOVA društvo s ograničenom odgovornošću za trgovinu, posredništvo, preradu lima i transport u stečaju, Kralja Tomislava 6, 42223 Varaždinske Toplice zastupanog po punomoćniku Daniel Deković, stečajni upravitelj</item>
    </izvorni_sadrzaj>
    <derivirana_varijabla naziv="DomainObject.Predmet.ProtuStrankaListFormatedWithAdress_1">
      <item>OKOVI NOVA društvo s ograničenom odgovornošću za trgovinu, posredništvo, preradu lima i transport u stečaju, Kralja Tomislava 6, 42223 Varaždinske Toplice zastupanog po punomoćniku Daniel Deković, stečajni upravitelj</item>
    </derivirana_varijabla>
  </DomainObject.Predmet.ProtuStrankaListFormatedWithAdress>
  <DomainObject.Predmet.ProtuStrankaListFormatedWithAdressOIB>
    <izvorni_sadrzaj>
      <item>OKOVI NOVA društvo s ograničenom odgovornošću za trgovinu, posredništvo, preradu lima i transport u stečaju, OIB 99037892567, Kralja Tomislava 6, 42223 Varaždinske Toplice zastupanog po punomoćniku Daniel Deković, stečajni upravitelj</item>
    </izvorni_sadrzaj>
    <derivirana_varijabla naziv="DomainObject.Predmet.ProtuStrankaListFormatedWithAdressOIB_1">
      <item>OKOVI NOVA društvo s ograničenom odgovornošću za trgovinu, posredništvo, preradu lima i transport u stečaju, OIB 99037892567, Kralja Tomislava 6, 42223 Varaždinske Toplice zastupanog po punomoćniku Daniel Deković, stečajni upravitelj</item>
    </derivirana_varijabla>
  </DomainObject.Predmet.ProtuStrankaListFormatedWithAdressOIB>
  <DomainObject.Predmet.ProtuStrankaListNazivFormated>
    <izvorni_sadrzaj>
      <item>OKOVI NOVA društvo s ograničenom odgovornošću za trgovinu, posredništvo, preradu lima i transport u stečaju</item>
    </izvorni_sadrzaj>
    <derivirana_varijabla naziv="DomainObject.Predmet.ProtuStrankaListNazivFormated_1">
      <item>OKOVI NOVA društvo s ograničenom odgovornošću za trgovinu, posredništvo, preradu lima i transport u stečaju</item>
    </derivirana_varijabla>
  </DomainObject.Predmet.ProtuStrankaListNazivFormated>
  <DomainObject.Predmet.ProtuStrankaListNazivFormatedOIB>
    <izvorni_sadrzaj>
      <item>OKOVI NOVA društvo s ograničenom odgovornošću za trgovinu, posredništvo, preradu lima i transport u stečaju, OIB 99037892567</item>
    </izvorni_sadrzaj>
    <derivirana_varijabla naziv="DomainObject.Predmet.ProtuStrankaListNazivFormatedOIB_1">
      <item>OKOVI NOVA društvo s ograničenom odgovornošću za trgovinu, posredništvo, preradu lima i transport u stečaju, OIB 99037892567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Daniel Deković, stečajni upravitelj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Daniel Deković, stečajni upravitelj, OIB 76292704973 punomoćnik sudionika u postupku OKOVI NOVA društvo s ograničenom odgovornošću za trgovinu, posredništvo, preradu lima i transport u stečaju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Daniel Deković, stečajni upravitelj,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Vladimira Gotovca 9, 42000 Varaždin</item>
      <item>Nevenka Hlebar,odvjetnica, Kranjčevićeva l, 42000 Varaždin</item>
      <item>Domagoj Krpina, Petra Preradovića 17/III,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Daniel Deković, stečajni upravitelj, OIB 76292704973, Novačka 329, 10000 Zagreb punomoćnik sudionika u postupku OKOVI NOVA društvo s ograničenom odgovornošću za trgovinu, posredništvo, preradu lima i transport u stečaju</item>
      <item>FINA, Vrtni put 3, 10000 Zagreb</item>
      <item>Porezna uprava, Ispostava Varaždin, Graberje 1, 42000 Varaždin</item>
      <item>Sudski registar Trgovačkog suda u Varaždinu</item>
      <item>Općinski sud u Varaždinu, Zemljišnoknjižni odjel</item>
      <item>Nikola Mikulčić, OIB 11030722566, Vladimira Gotovca 9, 42000 Varaždin</item>
      <item>Nevenka Hlebar,odvjetnica, Kranjčevićeva l, 42000 Varaždin</item>
      <item>Domagoj Krpina, OIB 82326941303, Petra Preradovića 17/III, 42000 Varaždin</item>
    </derivirana_varijabla>
  </DomainObject.Predmet.OstaliListFormatedWithAdressOIB>
  <DomainObject.Predmet.OstaliListNazivFormated>
    <izvorni_sadrzaj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OstaliListNazivFormated_1">
      <item>Županijsko državno odvjetništvo u Varaždinu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OstaliListNazivFormated>
  <DomainObject.Predmet.OstaliListNazivFormatedOIB>
    <izvorni_sadrzaj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izvorni_sadrzaj>
    <derivirana_varijabla naziv="DomainObject.Predmet.OstaliListNazivFormatedOIB_1">
      <item>Županijsko državno odvjetništvo u Varaždinu</item>
      <item>Daniel Deković, stečajni upravitelj, OIB 76292704973</item>
      <item>FINA</item>
      <item>Porezna uprava, Ispostava Varaždin</item>
      <item>Sudski registar Trgovačkog suda u Varaždinu</item>
      <item>Općinski sud u Varaždinu, Zemljišnoknjižni odjel</item>
      <item>Nikola Mikulčić, OIB 11030722566</item>
      <item>Nevenka Hlebar,odvjetnica</item>
      <item>Domagoj Krpina, OIB 82326941303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OKOVI NOVA društvo s ograničenom odgovornošću za trgovinu, posredništvo, preradu lima i transport u stečaju</izvorni_sadrzaj>
    <derivirana_varijabla naziv="DomainObject.Predmet.ProtustrankaIDrugi_1">OKOVI NOVA društvo s ograničenom odgovornošću za trgovinu, posredništvo, preradu lima i transport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OKOVI NOVA društvo s ograničenom odgovornošću za trgovinu, posredništvo, preradu lima i transport u stečaju, OIB 99037892567, Kralja Tomislava 6, 42223 Varaždinske Toplice</izvorni_sadrzaj>
    <derivirana_varijabla naziv="DomainObject.Predmet.ProtustrankaIDrugiAdressOIB_1">OKOVI NOVA društvo s ograničenom odgovornošću za trgovinu, posredništvo, preradu lima i transport u stečaju, OIB 99037892567,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izvorni_sadrzaj>
    <derivirana_varijabla naziv="DomainObject.Predmet.SudioniciListNaziv_1">
      <item>OKOVI NOVA društvo s ograničenom odgovornošću za trgovinu, posredništvo, preradu lima i transport u stečaju</item>
      <item>Županijsko državno odvjetništvo u Varaždinu</item>
      <item>RH MINISTARSTVO FINANCIJA - POREZNA UPRAVA Područni ured sjeverna Hrvatska</item>
      <item>Daniel Deković, stečajni upravitelj</item>
      <item>FINA</item>
      <item>Porezna uprava, Ispostava Varaždin</item>
      <item>Sudski registar Trgovačkog suda u Varaždinu</item>
      <item>Općinski sud u Varaždinu, Zemljišnoknjižni odjel</item>
      <item>Nikola Mikulčić</item>
      <item>Nevenka Hlebar,odvjetnica</item>
      <item>Domagoj Krpina</item>
    </derivirana_varijabla>
  </DomainObject.Predmet.SudioniciListNaziv>
  <DomainObject.Predmet.SudioniciListAdressOIB>
    <izvorni_sadrzaj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izvorni_sadrzaj>
    <derivirana_varijabla naziv="DomainObject.Predmet.SudioniciListAdressOIB_1">
      <item>OKOVI NOVA društvo s ograničenom odgovornošću za trgovinu, posredništvo, preradu lima i transport u stečaju, OIB 99037892567, Kralja Tomislava 6,42223 Varaždinske Toplice</item>
      <item>Županijsko državno odvjetništvo u Varaždinu</item>
      <item>RH MINISTARSTVO FINANCIJA - POREZNA UPRAVA Područni ured sjeverna Hrvatska, OIB 18683136487, Graberje 1,42000 Varaždin</item>
      <item>Daniel Deković, stečajni upravitelj, OIB 76292704973, Novačka 329,10000 Zagreb</item>
      <item>FINA, Vrtni put 3,10000 Zagreb</item>
      <item>Porezna uprava, Ispostava Varaždin, Graberje 1,42000 Varaždin</item>
      <item>Sudski registar Trgovačkog suda u Varaždinu</item>
      <item>Općinski sud u Varaždinu, Zemljišnoknjižni odjel</item>
      <item>Nikola Mikulčić, OIB 11030722566, Vladimira Gotovca 9,42000 Varaždin</item>
      <item>Nevenka Hlebar,odvjetnica, Kranjčevićeva l,42000 Varaždin</item>
      <item>Domagoj Krpina, OIB 82326941303, Petra 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izvorni_sadrzaj>
    <derivirana_varijabla naziv="DomainObject.Predmet.SudioniciListNazivOIB_1">
      <item>, OIB 99037892567</item>
      <item>, OIB null</item>
      <item>, OIB 18683136487</item>
      <item>, OIB 76292704973</item>
      <item>, OIB null</item>
      <item>, OIB null</item>
      <item>, OIB null</item>
      <item>, OIB null</item>
      <item>, OIB 11030722566</item>
      <item>, OIB null</item>
      <item>, OIB 82326941303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2017.</izvorni_sadrzaj>
    <derivirana_varijabla naziv="DomainObject.Predmet.DatumZadnjeOdrzaneSudskeRadnje_1">1. ožujka 2017.</derivirana_varijabla>
  </DomainObject.Predmet.DatumZadnjeOdrzaneSudskeRadnje>
  <DomainObject.PredzadnjaOdlukaIzPredmeta.DatumDonosenjaOdluke>
    <izvorni_sadrzaj>7. studenog 2017.</izvorni_sadrzaj>
    <derivirana_varijabla naziv="DomainObject.PredzadnjaOdlukaIzPredmeta.DatumDonosenjaOdluke_1">7. studenog 2017.</derivirana_varijabla>
  </DomainObject.PredzadnjaOdlukaIzPredmeta.DatumDonosenjaOdluke>
  <DomainObject.PredzadnjaOdlukaIzPredmeta.Oznaka>
    <izvorni_sadrzaj>St-609/2016-44</izvorni_sadrzaj>
    <derivirana_varijabla naziv="DomainObject.PredzadnjaOdlukaIzPredmeta.Oznaka_1">St-609/2016-44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44086-1DD6-444F-A4F3-7FEBA355F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1313</properties:Words>
  <properties:Characters>6884</properties:Characters>
  <properties:Lines>180</properties:Lines>
  <properties:Paragraphs>59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2018-11-28T12:12:00Z</dcterms:created>
  <dc:creator>Tihana Martinez</dc:creator>
  <cp:lastModifiedBy>Tihana Martinez</cp:lastModifiedBy>
  <cp:lastPrinted>2018-12-12T11:49:00Z</cp:lastPrinted>
  <dcterms:modified xmlns:xsi="http://www.w3.org/2001/XMLSchema-instance" xsi:type="dcterms:W3CDTF">2018-12-12T11:55:00Z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(St-609-16-60 -Rješenje o dosudi-11.12.18..docx)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